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3f66" w14:paraId="30a3f66" w:rsidRDefault="00343D32" w:rsidP="00343D32" w:rsidR="00343D3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D32" w:rsidP="00343D32" w:rsidR="00343D32" w:rsidRPr="006C06E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6C06E8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343D32" w:rsidP="00343D32" w:rsidR="00343D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6C06E8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343D32" w:rsidP="00343D32" w:rsidR="00343D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43D32" w:rsidP="00343D32" w:rsidR="00343D32" w:rsidRPr="006C06E8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343D32" w:rsidP="00343D32" w:rsidR="00343D3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43D32" w:rsidP="00343D32" w:rsidR="00343D32" w:rsidRPr="005D578C">
      <w:pPr>
        <w:jc w:val="center"/>
        <w:rPr>
          <w:rFonts w:cs="Times New Roman" w:eastAsia="Times New Roman"/>
          <w:szCs w:val="24"/>
        </w:rPr>
      </w:pPr>
    </w:p>
    <w:p w:rsidRDefault="00343D32" w:rsidP="00343D32" w:rsidR="00343D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43D32" w:rsidP="00343D32" w:rsidR="00343D32" w:rsidRPr="005D578C">
      <w:pPr>
        <w:rPr>
          <w:rFonts w:cs="Times New Roman" w:eastAsia="Times New Roman"/>
          <w:szCs w:val="24"/>
        </w:rPr>
      </w:pPr>
    </w:p>
    <w:p w:rsidRDefault="00343D32" w:rsidP="00343D32" w:rsidR="00343D3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CALLIDUS d. o. o. Poreč, Mate Vlašića 20, OIB 45737570007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040181957,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A7EF8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343D32" w:rsidP="00343D32" w:rsidR="00343D32" w:rsidRPr="005D578C">
      <w:pPr>
        <w:rPr>
          <w:rFonts w:cs="Times New Roman" w:eastAsia="Times New Roman"/>
          <w:szCs w:val="24"/>
        </w:rPr>
      </w:pPr>
    </w:p>
    <w:p w:rsidRDefault="00343D32" w:rsidP="00343D32" w:rsidR="00343D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43D32" w:rsidP="00343D32" w:rsidR="00343D32" w:rsidRPr="005D578C">
      <w:pPr>
        <w:rPr>
          <w:rFonts w:cs="Times New Roman" w:eastAsia="Times New Roman"/>
          <w:szCs w:val="24"/>
        </w:rPr>
      </w:pPr>
    </w:p>
    <w:p w:rsidRDefault="00343D32" w:rsidP="00343D32" w:rsidR="00343D3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CALLIDUS d. o. o. Poreč, Mate Vlašića 20, OIB 45737570007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040181957,</w:t>
      </w:r>
      <w:r w:rsidRPr="005D578C">
        <w:rPr>
          <w:rFonts w:cs="Times New Roman" w:eastAsia="Times New Roman"/>
          <w:szCs w:val="24"/>
        </w:rPr>
        <w:t xml:space="preserve"> s danom </w:t>
      </w:r>
      <w:r w:rsidR="00BA7EF8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343D32" w:rsidP="00343D32" w:rsidR="00343D32" w:rsidRPr="005D578C">
      <w:pPr>
        <w:rPr>
          <w:rFonts w:cs="Times New Roman" w:eastAsia="Times New Roman"/>
          <w:szCs w:val="24"/>
        </w:rPr>
      </w:pPr>
    </w:p>
    <w:p w:rsidRDefault="00343D32" w:rsidP="00343D32" w:rsidR="00343D3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343D32" w:rsidP="00343D32" w:rsidR="00343D32">
      <w:pPr>
        <w:rPr>
          <w:rFonts w:cs="Times New Roman" w:eastAsia="Times New Roman"/>
          <w:szCs w:val="20"/>
        </w:rPr>
      </w:pPr>
    </w:p>
    <w:p w:rsidRDefault="00343D32" w:rsidP="00343D32" w:rsidR="00343D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CALLIDUS d. o. o. Poreč, Mate Vlašića 20, OIB 45737570007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040181957.</w:t>
      </w:r>
    </w:p>
    <w:p w:rsidRDefault="00343D32" w:rsidP="00343D32" w:rsidR="00343D32">
      <w:pPr>
        <w:ind w:firstLine="709"/>
        <w:rPr>
          <w:rFonts w:cs="Times New Roman" w:eastAsia="Times New Roman"/>
          <w:szCs w:val="24"/>
        </w:rPr>
      </w:pPr>
    </w:p>
    <w:p w:rsidRDefault="00343D32" w:rsidP="00343D32" w:rsidR="00343D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CALLIDUS d. o. o. Poreč, Mate Vlašića 20, OIB 45737570007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040181957.</w:t>
      </w:r>
    </w:p>
    <w:p w:rsidRDefault="00343D32" w:rsidP="00343D32" w:rsidR="00343D32">
      <w:pPr>
        <w:rPr>
          <w:rFonts w:cs="Times New Roman" w:eastAsia="Times New Roman"/>
          <w:szCs w:val="24"/>
        </w:rPr>
      </w:pPr>
    </w:p>
    <w:p w:rsidRDefault="00343D32" w:rsidP="00343D32" w:rsidR="00343D32" w:rsidRPr="005D578C">
      <w:pPr>
        <w:rPr>
          <w:rFonts w:cs="Times New Roman" w:eastAsia="Times New Roman"/>
          <w:szCs w:val="24"/>
        </w:rPr>
      </w:pPr>
    </w:p>
    <w:p w:rsidRDefault="00343D32" w:rsidP="00343D32" w:rsidR="00343D3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43D32" w:rsidP="00343D32" w:rsidR="00343D32">
      <w:pPr>
        <w:ind w:firstLine="708"/>
        <w:rPr>
          <w:rFonts w:cs="Times New Roman" w:eastAsia="Times New Roman"/>
          <w:szCs w:val="24"/>
        </w:rPr>
      </w:pPr>
    </w:p>
    <w:p w:rsidRDefault="00343D32" w:rsidP="00343D32" w:rsidR="00343D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CALLIDUS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St-1010/2015-3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43D32" w:rsidP="00343D32" w:rsidR="00343D3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43D32" w:rsidP="00343D32" w:rsidR="00343D32" w:rsidRPr="005D578C">
      <w:pPr>
        <w:rPr>
          <w:rFonts w:cs="Times New Roman" w:eastAsia="Times New Roman"/>
          <w:szCs w:val="24"/>
        </w:rPr>
      </w:pPr>
    </w:p>
    <w:p w:rsidRDefault="00343D32" w:rsidP="00343D32" w:rsidR="00343D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A7EF8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43D32" w:rsidP="00343D32" w:rsidR="00343D32">
      <w:pPr>
        <w:rPr>
          <w:rFonts w:cs="Times New Roman" w:eastAsia="Times New Roman"/>
          <w:szCs w:val="24"/>
        </w:rPr>
      </w:pPr>
    </w:p>
    <w:p w:rsidRDefault="00343D32" w:rsidP="00343D32" w:rsidR="00343D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43D32" w:rsidP="00343D32" w:rsidR="00343D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343D32" w:rsidP="00343D32" w:rsidR="00343D32">
      <w:pPr>
        <w:jc w:val="left"/>
        <w:rPr>
          <w:rFonts w:cs="Times New Roman" w:eastAsia="Times New Roman"/>
          <w:szCs w:val="24"/>
        </w:rPr>
      </w:pPr>
    </w:p>
    <w:p w:rsidRDefault="00343D32" w:rsidP="00343D32" w:rsidR="00343D32" w:rsidRPr="005D578C">
      <w:pPr>
        <w:jc w:val="left"/>
        <w:rPr>
          <w:rFonts w:cs="Times New Roman" w:eastAsia="Times New Roman"/>
          <w:szCs w:val="24"/>
        </w:rPr>
      </w:pPr>
    </w:p>
    <w:p w:rsidRDefault="00343D32" w:rsidP="00343D32" w:rsidR="00343D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43D32" w:rsidP="00343D32" w:rsidR="00343D3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343D32" w:rsidP="00343D32" w:rsidR="00343D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43D32" w:rsidP="00343D32" w:rsidR="00343D32">
      <w:pPr>
        <w:rPr>
          <w:rFonts w:cs="Times New Roman" w:eastAsia="Times New Roman"/>
          <w:szCs w:val="24"/>
        </w:rPr>
      </w:pPr>
    </w:p>
    <w:p w:rsidRDefault="00343D32" w:rsidP="00343D32" w:rsidR="00343D32" w:rsidRPr="005D578C">
      <w:pPr>
        <w:rPr>
          <w:rFonts w:cs="Times New Roman" w:eastAsia="Times New Roman"/>
          <w:szCs w:val="24"/>
        </w:rPr>
      </w:pPr>
    </w:p>
    <w:p w:rsidRDefault="00343D32" w:rsidP="00343D32" w:rsidR="00343D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43D32" w:rsidP="00343D32" w:rsidR="00343D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43D32" w:rsidP="00343D32" w:rsidR="00343D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CALLIDUS d. o. o. Poreč, Mate Vlašića 20,</w:t>
      </w:r>
    </w:p>
    <w:p w:rsidRDefault="00343D32" w:rsidP="00343D32" w:rsidR="00343D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Milan Dragićević, Poreč, Creska 36, </w:t>
      </w:r>
    </w:p>
    <w:p w:rsidRDefault="00343D32" w:rsidP="00343D32" w:rsidR="00343D3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343D32" w:rsidP="00343D32" w:rsidR="00343D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43D32" w:rsidP="00343D32" w:rsidR="00343D3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343D32" w:rsidP="00343D32" w:rsidR="00343D3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43D32" w:rsidP="00343D32" w:rsidR="00343D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43D32" w:rsidP="00343D32" w:rsidR="00343D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43D32" w:rsidP="00343D32" w:rsidR="00343D32"/>
    <w:p w:rsidRDefault="00343D32" w:rsidP="00343D32" w:rsidR="00343D32"/>
    <w:p w:rsidRDefault="00343D32" w:rsidP="00343D32" w:rsidR="00343D32"/>
    <w:p w:rsidRDefault="00343D32" w:rsidP="00343D32" w:rsidR="00343D32"/>
    <w:p w:rsidRDefault="00343D32" w:rsidP="00343D32" w:rsidR="00343D32"/>
    <w:p w:rsidRDefault="00343D32" w:rsidP="00343D32" w:rsidR="00343D32"/>
    <w:p w:rsidRDefault="00343D32" w:rsidP="00343D32" w:rsidR="00343D32"/>
    <w:p w:rsidRDefault="00DE494D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D32" w:rsidP="00343D32" w:rsidR="00343D32">
      <w:r>
        <w:separator/>
      </w:r>
    </w:p>
  </w:endnote>
  <w:endnote w:id="0" w:type="continuationSeparator">
    <w:p w:rsidRDefault="00343D32" w:rsidP="00343D32" w:rsidR="00343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D32" w:rsidP="00343D32" w:rsidR="00343D32">
      <w:r>
        <w:separator/>
      </w:r>
    </w:p>
  </w:footnote>
  <w:footnote w:id="0" w:type="continuationSeparator">
    <w:p w:rsidRDefault="00343D32" w:rsidP="00343D32" w:rsidR="00343D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3D32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E494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St-1010/2015-5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3D32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St-1010/2015-5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9AF"/>
    <w:rsid w:val="00343D32"/>
    <w:rsid w:val="006C06E8"/>
    <w:rsid w:val="0075528E"/>
    <w:rsid w:val="0079403F"/>
    <w:rsid w:val="00BA7EF8"/>
    <w:rsid w:val="00C159AF"/>
    <w:rsid w:val="00C409C7"/>
    <w:rsid w:val="00DE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3D3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3D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3D3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3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3D3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3D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3D3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4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94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E494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E494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E494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3D3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3D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3D3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3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3D3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3D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3D3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4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94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E494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E494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E494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St-1010/2015</izvorni_sadrzaj>
    <derivirana_varijabla naziv="DomainObject.Predmet.OznakaBroj_1">St-1010/2015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CALLIDUS d. o. o. POREČ</izvorni_sadrzaj>
    <derivirana_varijabla naziv="DomainObject.Predmet.ProtustrankaFormated_1">  CALLIDUS d. o. o. POREČ</derivirana_varijabla>
  </DomainObject.Predmet.ProtustrankaFormated>
  <DomainObject.Predmet.ProtustrankaFormatedOIB>
    <izvorni_sadrzaj>  CALLIDUS d. o. o. POREČ, OIB 45737570007</izvorni_sadrzaj>
    <derivirana_varijabla naziv="DomainObject.Predmet.ProtustrankaFormatedOIB_1">  CALLIDUS d. o. o. POREČ, OIB 45737570007</derivirana_varijabla>
  </DomainObject.Predmet.ProtustrankaFormatedOIB>
  <DomainObject.Predmet.ProtustrankaFormatedWithAdress>
    <izvorni_sadrzaj> CALLIDUS d. o. o. POREČ, Mate Vlašića 20, 52440 Poreč</izvorni_sadrzaj>
    <derivirana_varijabla naziv="DomainObject.Predmet.ProtustrankaFormatedWithAdress_1"> CALLIDUS d. o. o. POREČ, Mate Vlašića 20, 52440 Poreč</derivirana_varijabla>
  </DomainObject.Predmet.ProtustrankaFormatedWithAdress>
  <DomainObject.Predmet.ProtustrankaFormatedWithAdressOIB>
    <izvorni_sadrzaj> CALLIDUS d. o. o. POREČ, OIB 45737570007, Mate Vlašića 20, 52440 Poreč</izvorni_sadrzaj>
    <derivirana_varijabla naziv="DomainObject.Predmet.ProtustrankaFormatedWithAdressOIB_1"> CALLIDUS d. o. o. POREČ, OIB 45737570007, Mate Vlašića 20, 52440 Poreč</derivirana_varijabla>
  </DomainObject.Predmet.ProtustrankaFormatedWithAdressOIB>
  <DomainObject.Predmet.ProtustrankaWithAdress>
    <izvorni_sadrzaj>CALLIDUS d. o. o. POREČ Mate Vlašića 20, 52440 Poreč</izvorni_sadrzaj>
    <derivirana_varijabla naziv="DomainObject.Predmet.ProtustrankaWithAdress_1">CALLIDUS d. o. o. POREČ Mate Vlašića 20, 52440 Poreč</derivirana_varijabla>
  </DomainObject.Predmet.ProtustrankaWithAdress>
  <DomainObject.Predmet.ProtustrankaWithAdressOIB>
    <izvorni_sadrzaj>CALLIDUS d. o. o. POREČ, OIB 45737570007, Mate Vlašića 20, 52440 Poreč</izvorni_sadrzaj>
    <derivirana_varijabla naziv="DomainObject.Predmet.ProtustrankaWithAdressOIB_1">CALLIDUS d. o. o. POREČ, OIB 45737570007, Mate Vlašića 20, 52440 Poreč</derivirana_varijabla>
  </DomainObject.Predmet.ProtustrankaWithAdressOIB>
  <DomainObject.Predmet.ProtustrankaNazivFormated>
    <izvorni_sadrzaj>CALLIDUS d. o. o. POREČ</izvorni_sadrzaj>
    <derivirana_varijabla naziv="DomainObject.Predmet.ProtustrankaNazivFormated_1">CALLIDUS d. o. o. POREČ</derivirana_varijabla>
  </DomainObject.Predmet.ProtustrankaNazivFormated>
  <DomainObject.Predmet.ProtustrankaNazivFormatedOIB>
    <izvorni_sadrzaj>CALLIDUS d. o. o. POREČ, OIB 45737570007</izvorni_sadrzaj>
    <derivirana_varijabla naziv="DomainObject.Predmet.ProtustrankaNazivFormatedOIB_1">CALLIDUS d. o. o. POREČ, OIB 45737570007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488221.76</izvorni_sadrzaj>
    <derivirana_varijabla naziv="DomainObject.Predmet.TrenutnaVrijednost_1">488221.76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CALLIDUS d. o. o. POREČ</item>
    </izvorni_sadrzaj>
    <derivirana_varijabla naziv="DomainObject.Predmet.ProtuStrankaListFormated_1">
      <item>CALLIDUS d. o. o. POREČ</item>
    </derivirana_varijabla>
  </DomainObject.Predmet.ProtuStrankaListFormated>
  <DomainObject.Predmet.ProtuStrankaListFormatedOIB>
    <izvorni_sadrzaj>
      <item>CALLIDUS d. o. o. POREČ, OIB 45737570007</item>
    </izvorni_sadrzaj>
    <derivirana_varijabla naziv="DomainObject.Predmet.ProtuStrankaListFormatedOIB_1">
      <item>CALLIDUS d. o. o. POREČ, OIB 45737570007</item>
    </derivirana_varijabla>
  </DomainObject.Predmet.ProtuStrankaListFormatedOIB>
  <DomainObject.Predmet.ProtuStrankaListFormatedWithAdress>
    <izvorni_sadrzaj>
      <item>CALLIDUS d. o. o. POREČ, Mate Vlašića 20, 52440 Poreč</item>
    </izvorni_sadrzaj>
    <derivirana_varijabla naziv="DomainObject.Predmet.ProtuStrankaListFormatedWithAdress_1">
      <item>CALLIDUS d. o. o. POREČ, Mate Vlašića 20, 52440 Poreč</item>
    </derivirana_varijabla>
  </DomainObject.Predmet.ProtuStrankaListFormatedWithAdress>
  <DomainObject.Predmet.ProtuStrankaListFormatedWithAdressOIB>
    <izvorni_sadrzaj>
      <item>CALLIDUS d. o. o. POREČ, OIB 45737570007, Mate Vlašića 20, 52440 Poreč</item>
    </izvorni_sadrzaj>
    <derivirana_varijabla naziv="DomainObject.Predmet.ProtuStrankaListFormatedWithAdressOIB_1">
      <item>CALLIDUS d. o. o. POREČ, OIB 45737570007, Mate Vlašića 20, 52440 Poreč</item>
    </derivirana_varijabla>
  </DomainObject.Predmet.ProtuStrankaListFormatedWithAdressOIB>
  <DomainObject.Predmet.ProtuStrankaListNazivFormated>
    <izvorni_sadrzaj>
      <item>CALLIDUS d. o. o. POREČ</item>
    </izvorni_sadrzaj>
    <derivirana_varijabla naziv="DomainObject.Predmet.ProtuStrankaListNazivFormated_1">
      <item>CALLIDUS d. o. o. POREČ</item>
    </derivirana_varijabla>
  </DomainObject.Predmet.ProtuStrankaListNazivFormated>
  <DomainObject.Predmet.ProtuStrankaListNazivFormatedOIB>
    <izvorni_sadrzaj>
      <item>CALLIDUS d. o. o. POREČ, OIB 45737570007</item>
    </izvorni_sadrzaj>
    <derivirana_varijabla naziv="DomainObject.Predmet.ProtuStrankaListNazivFormatedOIB_1">
      <item>CALLIDUS d. o. o. POREČ, OIB 45737570007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CALLIDUS d. o. o. POREČ</izvorni_sadrzaj>
    <derivirana_varijabla naziv="DomainObject.Predmet.ProtustrankaIDrugi_1">CALLIDUS d. o. 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CALLIDUS d. o. o. POREČ, OIB 45737570007, Mate Vlašića 20, 52440 Poreč</izvorni_sadrzaj>
    <derivirana_varijabla naziv="DomainObject.Predmet.ProtustrankaIDrugiAdressOIB_1">CALLIDUS d. o. o. POREČ, OIB 45737570007,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CALLIDUS d. o. o. POREČ</item>
    </izvorni_sadrzaj>
    <derivirana_varijabla naziv="DomainObject.Predmet.SudioniciListNaziv_1">
      <item>FINANCIJSKA AGENCIJA, RC RIJEKA, PODRUŽNICA PULA, PULA</item>
      <item>CALLIDUS d. o. 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CALLIDUS d. o. o. POREČ, OIB 45737570007, Mate Vlašića 20,52440 Poreč</item>
    </izvorni_sadrzaj>
    <derivirana_varijabla naziv="DomainObject.Predmet.SudioniciListAdressOIB_1">
      <item>FINANCIJSKA AGENCIJA, RC RIJEKA, PODRUŽNICA PULA, PULA, OIB 85821130368, Ulica grada Vukovara 70,Zagreb</item>
      <item>CALLIDUS d. o. o. POREČ, OIB 45737570007,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45737570007</item>
    </izvorni_sadrzaj>
    <derivirana_varijabla naziv="DomainObject.Predmet.SudioniciListNazivOIB_1">
      <item>, OIB 85821130368</item>
      <item>, OIB 45737570007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3015</properties:Characters>
  <properties:Lines>82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2016-03-18T07:45:00Z</dcterms:created>
  <dc:creator>Mihaela Kaligari</dc:creator>
  <dc:description/>
  <cp:keywords/>
  <cp:lastModifiedBy>Tamara Žgrablić Širol</cp:lastModifiedBy>
  <cp:lastPrinted>2016-03-29T13:08:00Z</cp:lastPrinted>
  <dcterms:modified xmlns:xsi="http://www.w3.org/2001/XMLSchema-instance" xsi:type="dcterms:W3CDTF">2016-03-30T06:27:00Z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