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d67" w14:paraId="085dd67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4541AD" w:rsidR="00492FC6" w:rsidRPr="004541AD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stečajnoj sutkinji Ani Markač</w:t>
      </w:r>
      <w:r w:rsidR="00492FC6" w:rsidRPr="004541AD">
        <w:t xml:space="preserve">, u skraćenom stečajnom postupku nad dužnikom </w:t>
      </w:r>
      <w:r w:rsidR="006175E2">
        <w:t xml:space="preserve">LEŠO GRADITELJSTVO </w:t>
      </w:r>
      <w:r w:rsidR="00F43798">
        <w:t>j.d.o.o. za graditeljstvo, OIB:</w:t>
      </w:r>
      <w:r w:rsidR="006175E2">
        <w:t>71154137957 sa sjedištem u Jerka Machieda 27, 22000 Šibenik</w:t>
      </w:r>
      <w:r w:rsidR="00492FC6" w:rsidRPr="004541AD">
        <w:t>, povodom zahtjeva Financijske agencije, RC Split, Podružnica</w:t>
      </w:r>
      <w:r w:rsidR="00833870">
        <w:t xml:space="preserve"> Šibeni</w:t>
      </w:r>
      <w:r w:rsidR="00170F93">
        <w:t>k</w:t>
      </w:r>
      <w:r w:rsidR="00177D91" w:rsidRPr="004541AD">
        <w:t xml:space="preserve"> </w:t>
      </w:r>
      <w:r w:rsidR="00492FC6" w:rsidRPr="004541AD">
        <w:t xml:space="preserve">od dana </w:t>
      </w:r>
      <w:r w:rsidR="00170F93">
        <w:t>10</w:t>
      </w:r>
      <w:r w:rsidR="006E130A" w:rsidRPr="004541AD">
        <w:t xml:space="preserve">. ožujka </w:t>
      </w:r>
      <w:r w:rsidR="00492FC6" w:rsidRPr="004541AD">
        <w:t xml:space="preserve">2016., dana </w:t>
      </w:r>
      <w:r w:rsidR="00F56F88" w:rsidRPr="004541AD">
        <w:t>1</w:t>
      </w:r>
      <w:r w:rsidR="00F43798">
        <w:t>5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492FC6" w:rsidP="00E87D86" w:rsidR="00492FC6" w:rsidRPr="004541AD">
      <w:pPr>
        <w:ind w:firstLine="720"/>
        <w:jc w:val="both"/>
      </w:pPr>
    </w:p>
    <w:p w:rsidRDefault="00DB0F04" w:rsidP="00DB0F04" w:rsidR="00492FC6" w:rsidRPr="004541AD">
      <w:pPr>
        <w:ind w:firstLine="720" w:left="2820"/>
        <w:rPr>
          <w:b/>
        </w:rPr>
      </w:pPr>
      <w:r w:rsidRPr="004541AD">
        <w:rPr>
          <w:b/>
        </w:rPr>
        <w:t xml:space="preserve">          </w:t>
      </w:r>
      <w:r w:rsidR="00492FC6"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6175E2">
        <w:t>LEŠO GRADITELJSTVO j.d.o.o. za graditeljstvo, OIB: 71154137957 sa sjedištem u Jerka Machieda 27, 22000 Šibenik</w:t>
      </w:r>
      <w:r w:rsidR="00E56453" w:rsidRPr="004541AD">
        <w:t xml:space="preserve">, </w:t>
      </w:r>
      <w:r w:rsidRPr="004541AD">
        <w:t xml:space="preserve">iznosi </w:t>
      </w:r>
      <w:r w:rsidR="006175E2">
        <w:t>27.489,01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6175E2">
        <w:t>DRAGAN LEŠO, Š</w:t>
      </w:r>
      <w:r w:rsidR="00F43798">
        <w:t>ibenik, Jerka Machieda 13, OIB:</w:t>
      </w:r>
      <w:r w:rsidR="006175E2">
        <w:t>87701354728</w:t>
      </w:r>
      <w:r w:rsidR="007342F2">
        <w:t>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6175E2">
        <w:t>LEŠO GRADITELJSTVO j.d.o.o. za graditeljstvo, OIB: 71154137957 sa sjedištem u Jerka Machieda 27, 22000 Šibenik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6175E2">
        <w:t>LEŠO GRADITELJSTVO j.d.o.o. za graditeljstvo, OIB: 71154137957 sa sjedištem u Jerka Machieda 27, 22000 Šibenik</w:t>
      </w:r>
      <w:r w:rsidR="002761CF" w:rsidRPr="004541AD">
        <w:t>.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F43798" w:rsidR="00492FC6" w:rsidRPr="00F43798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F56F88" w:rsidRPr="004541AD">
        <w:t>1</w:t>
      </w:r>
      <w:r w:rsidR="00F43798">
        <w:t>5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833870" w:rsidP="00DB0F04" w:rsidR="00833870"/>
    <w:p w:rsidRDefault="00492FC6" w:rsidP="00DB0F04" w:rsidR="00492FC6" w:rsidRPr="004541AD">
      <w:r w:rsidRPr="004541AD"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0175CB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B3C19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B3C19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</w:t>
    </w:r>
    <w:r w:rsidR="00170F93">
      <w:rPr>
        <w:sz w:val="22"/>
        <w:szCs w:val="22"/>
      </w:rPr>
      <w:t>5</w:t>
    </w:r>
    <w:r w:rsidR="006175E2">
      <w:rPr>
        <w:sz w:val="22"/>
        <w:szCs w:val="22"/>
      </w:rPr>
      <w:t>2</w:t>
    </w:r>
    <w:r w:rsidR="00833870">
      <w:rPr>
        <w:sz w:val="22"/>
        <w:szCs w:val="22"/>
      </w:rPr>
      <w:t>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70F93">
      <w:rPr>
        <w:sz w:val="22"/>
        <w:szCs w:val="22"/>
      </w:rPr>
      <w:t>35</w:t>
    </w:r>
    <w:r w:rsidR="006175E2">
      <w:rPr>
        <w:sz w:val="22"/>
        <w:szCs w:val="22"/>
      </w:rPr>
      <w:t>2</w:t>
    </w:r>
    <w:r w:rsidR="00F56F88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0F93"/>
    <w:rsid w:val="00172D90"/>
    <w:rsid w:val="00177D91"/>
    <w:rsid w:val="001A449D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175E2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3C19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42F2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3798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LEŠO GRADITELJSTVO j.d.o.o. za graditeljstvo</izvorni_sadrzaj>
    <derivirana_varijabla naziv="DomainObject.Predmet.ProtustrankaFormated_1">  LEŠO GRADITELJSTVO j.d.o.o. za graditeljstvo</derivirana_varijabla>
  </DomainObject.Predmet.ProtustrankaFormated>
  <DomainObject.Predmet.ProtustrankaFormatedOIB>
    <izvorni_sadrzaj>  LEŠO GRADITELJSTVO j.d.o.o. za graditeljstvo, OIB 71154137957</izvorni_sadrzaj>
    <derivirana_varijabla naziv="DomainObject.Predmet.ProtustrankaFormatedOIB_1">  LEŠO GRADITELJSTVO j.d.o.o. za graditeljstvo, OIB 71154137957</derivirana_varijabla>
  </DomainObject.Predmet.ProtustrankaFormatedOIB>
  <DomainObject.Predmet.ProtustrankaFormatedWithAdress>
    <izvorni_sadrzaj> LEŠO GRADITELJSTVO j.d.o.o. za graditeljstvo, Jerka Machieda 27, 22000 Šibenik</izvorni_sadrzaj>
    <derivirana_varijabla naziv="DomainObject.Predmet.ProtustrankaFormatedWithAdress_1"> LEŠO GRADITELJSTVO j.d.o.o. za graditeljstvo, Jerka Machieda 27, 22000 Šibenik</derivirana_varijabla>
  </DomainObject.Predmet.ProtustrankaFormatedWithAdress>
  <DomainObject.Predmet.ProtustrankaFormatedWithAdressOIB>
    <izvorni_sadrzaj> LEŠO GRADITELJSTVO j.d.o.o. za graditeljstvo, OIB 71154137957, Jerka Machieda 27, 22000 Šibenik</izvorni_sadrzaj>
    <derivirana_varijabla naziv="DomainObject.Predmet.ProtustrankaFormatedWithAdressOIB_1"> LEŠO GRADITELJSTVO j.d.o.o. za graditeljstvo, OIB 71154137957, Jerka Machieda 27, 22000 Šibenik</derivirana_varijabla>
  </DomainObject.Predmet.ProtustrankaFormatedWithAdressOIB>
  <DomainObject.Predmet.ProtustrankaWithAdress>
    <izvorni_sadrzaj>LEŠO GRADITELJSTVO j.d.o.o. za graditeljstvo Jerka Machieda 27, 22000 Šibenik</izvorni_sadrzaj>
    <derivirana_varijabla naziv="DomainObject.Predmet.ProtustrankaWithAdress_1">LEŠO GRADITELJSTVO j.d.o.o. za graditeljstvo Jerka Machieda 27, 22000 Šibenik</derivirana_varijabla>
  </DomainObject.Predmet.ProtustrankaWithAdress>
  <DomainObject.Predmet.ProtustrankaWithAdressOIB>
    <izvorni_sadrzaj>LEŠO GRADITELJSTVO j.d.o.o. za graditeljstvo, OIB 71154137957, Jerka Machieda 27, 22000 Šibenik</izvorni_sadrzaj>
    <derivirana_varijabla naziv="DomainObject.Predmet.ProtustrankaWithAdressOIB_1">LEŠO GRADITELJSTVO j.d.o.o. za graditeljstvo, OIB 71154137957, Jerka Machieda 27, 22000 Šibenik</derivirana_varijabla>
  </DomainObject.Predmet.ProtustrankaWithAdressOIB>
  <DomainObject.Predmet.ProtustrankaNazivFormated>
    <izvorni_sadrzaj>LEŠO GRADITELJSTVO j.d.o.o. za graditeljstvo</izvorni_sadrzaj>
    <derivirana_varijabla naziv="DomainObject.Predmet.ProtustrankaNazivFormated_1">LEŠO GRADITELJSTVO j.d.o.o. za graditeljstvo</derivirana_varijabla>
  </DomainObject.Predmet.ProtustrankaNazivFormated>
  <DomainObject.Predmet.ProtustrankaNazivFormatedOIB>
    <izvorni_sadrzaj>LEŠO GRADITELJSTVO j.d.o.o. za graditeljstvo, OIB 71154137957</izvorni_sadrzaj>
    <derivirana_varijabla naziv="DomainObject.Predmet.ProtustrankaNazivFormatedOIB_1">LEŠO GRADITELJSTVO j.d.o.o. za graditeljstvo, OIB 71154137957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LEŠO GRADITELJSTVO j.d.o.o. za graditeljstvo</item>
    </izvorni_sadrzaj>
    <derivirana_varijabla naziv="DomainObject.Predmet.ProtuStrankaListFormated_1">
      <item>LEŠO GRADITELJSTVO j.d.o.o. za graditeljstvo</item>
    </derivirana_varijabla>
  </DomainObject.Predmet.ProtuStrankaListFormated>
  <DomainObject.Predmet.ProtuStrankaListFormatedOIB>
    <izvorni_sadrzaj>
      <item>LEŠO GRADITELJSTVO j.d.o.o. za graditeljstvo, OIB 71154137957</item>
    </izvorni_sadrzaj>
    <derivirana_varijabla naziv="DomainObject.Predmet.ProtuStrankaListFormatedOIB_1">
      <item>LEŠO GRADITELJSTVO j.d.o.o. za graditeljstvo, OIB 71154137957</item>
    </derivirana_varijabla>
  </DomainObject.Predmet.ProtuStrankaListFormatedOIB>
  <DomainObject.Predmet.ProtuStrankaListFormatedWithAdress>
    <izvorni_sadrzaj>
      <item>LEŠO GRADITELJSTVO j.d.o.o. za graditeljstvo, Jerka Machieda 27, 22000 Šibenik</item>
    </izvorni_sadrzaj>
    <derivirana_varijabla naziv="DomainObject.Predmet.ProtuStrankaListFormatedWithAdress_1">
      <item>LEŠO GRADITELJSTVO j.d.o.o. za graditeljstvo, Jerka Machieda 27, 22000 Šibenik</item>
    </derivirana_varijabla>
  </DomainObject.Predmet.ProtuStrankaListFormatedWithAdress>
  <DomainObject.Predmet.ProtuStrankaListFormatedWithAdressOIB>
    <izvorni_sadrzaj>
      <item>LEŠO GRADITELJSTVO j.d.o.o. za graditeljstvo, OIB 71154137957, Jerka Machieda 27, 22000 Šibenik</item>
    </izvorni_sadrzaj>
    <derivirana_varijabla naziv="DomainObject.Predmet.ProtuStrankaListFormatedWithAdressOIB_1">
      <item>LEŠO GRADITELJSTVO j.d.o.o. za graditeljstvo, OIB 71154137957, Jerka Machieda 27, 22000 Šibenik</item>
    </derivirana_varijabla>
  </DomainObject.Predmet.ProtuStrankaListFormatedWithAdressOIB>
  <DomainObject.Predmet.ProtuStrankaListNazivFormated>
    <izvorni_sadrzaj>
      <item>LEŠO GRADITELJSTVO j.d.o.o. za graditeljstvo</item>
    </izvorni_sadrzaj>
    <derivirana_varijabla naziv="DomainObject.Predmet.ProtuStrankaListNazivFormated_1">
      <item>LEŠO GRADITELJSTVO j.d.o.o. za graditeljstvo</item>
    </derivirana_varijabla>
  </DomainObject.Predmet.ProtuStrankaListNazivFormated>
  <DomainObject.Predmet.ProtuStrankaListNazivFormatedOIB>
    <izvorni_sadrzaj>
      <item>LEŠO GRADITELJSTVO j.d.o.o. za graditeljstvo, OIB 71154137957</item>
    </izvorni_sadrzaj>
    <derivirana_varijabla naziv="DomainObject.Predmet.ProtuStrankaListNazivFormatedOIB_1">
      <item>LEŠO GRADITELJSTVO j.d.o.o. za graditeljstvo, OIB 71154137957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LEŠO GRADITELJSTVO j.d.o.o. za graditeljstvo</izvorni_sadrzaj>
    <derivirana_varijabla naziv="DomainObject.Predmet.ProtustrankaIDrugi_1">LEŠO GRADITELJSTVO j.d.o.o. za graditeljstvo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LEŠO GRADITELJSTVO j.d.o.o. za graditeljstvo, OIB 71154137957, Jerka Machieda 27, 22000 Šibenik</izvorni_sadrzaj>
    <derivirana_varijabla naziv="DomainObject.Predmet.ProtustrankaIDrugiAdressOIB_1">LEŠO GRADITELJSTVO j.d.o.o. za graditeljstvo, OIB 71154137957, Jerka Machieda 27,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LEŠO GRADITELJSTVO j.d.o.o. za graditeljstvo</item>
    </izvorni_sadrzaj>
    <derivirana_varijabla naziv="DomainObject.Predmet.SudioniciListNaziv_1">
      <item>FINA - Podružnica Šibenik</item>
      <item>LEŠO GRADITELJSTVO j.d.o.o. za graditeljstvo</item>
    </derivirana_varijabla>
  </DomainObject.Predmet.SudioniciListNaziv>
  <DomainObject.Predmet.SudioniciListAdressOIB>
    <izvorni_sadrzaj>
      <item>FINA - Podružnica Šibenik, OIB 85821130368, Perivoj Luje Marune 1,22000 Šibenik</item>
      <item>LEŠO GRADITELJSTVO j.d.o.o. za graditeljstvo, OIB 71154137957, Jerka Machieda 27,22000 Šibenik</item>
    </izvorni_sadrzaj>
    <derivirana_varijabla naziv="DomainObject.Predmet.SudioniciListAdressOIB_1">
      <item>FINA - Podružnica Šibenik, OIB 85821130368, Perivoj Luje Marune 1,22000 Šibenik</item>
      <item>LEŠO GRADITELJSTVO j.d.o.o. za graditeljstvo, OIB 71154137957, Jerka Machieda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71154137957</item>
    </izvorni_sadrzaj>
    <derivirana_varijabla naziv="DomainObject.Predmet.SudioniciListNazivOIB_1">
      <item>, OIB 85821130368</item>
      <item>, OIB 71154137957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4D978-4BE9-473E-9423-80128890B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2155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2016-04-13T11:01:00Z</dcterms:created>
  <dc:creator>Danijela Markulin</dc:creator>
  <cp:lastModifiedBy>Merlina Klišmanić</cp:lastModifiedBy>
  <cp:lastPrinted>2016-04-15T06:46:00Z</cp:lastPrinted>
  <dcterms:modified xmlns:xsi="http://www.w3.org/2001/XMLSchema-instance" xsi:type="dcterms:W3CDTF">2016-04-18T08:47:00Z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