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1292" w14:paraId="4081292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46CC" w:rsidP="007B46CC" w:rsidR="007B46CC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7B46CC" w:rsidP="007B46CC" w:rsidR="007B46CC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7B46CC" w:rsidP="007B46CC" w:rsidR="007B46CC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7B46CC" w:rsidP="007B46CC" w:rsidR="007B46CC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7B46CC" w:rsidP="007B46CC" w:rsidR="007B46CC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7B46CC" w:rsidP="00531E20" w:rsidR="00531E20">
      <w:pPr>
        <w:ind w:firstLine="1440"/>
        <w:jc w:val="both"/>
      </w:pPr>
      <w:r w:rsidRPr="007B46CC">
        <w:t>Trgovački sud u Osijeku, Stalna služba u Slavonskom Brodu</w:t>
      </w:r>
      <w:r w:rsidR="00531E20">
        <w:t xml:space="preserve">, po sutkinji Mirni Vujčić, </w:t>
      </w:r>
      <w:r w:rsidR="00C82FF1">
        <w:t>nakon okončanja stečajnog postupka</w:t>
      </w:r>
      <w:r w:rsidR="00A801D9" w:rsidRPr="00A801D9">
        <w:t xml:space="preserve"> nad stečajnim dužnikom</w:t>
      </w:r>
      <w:r w:rsidR="00A801D9">
        <w:t xml:space="preserve"> </w:t>
      </w:r>
      <w:r w:rsidR="00087AE3">
        <w:rPr>
          <w:color w:val="000000"/>
        </w:rPr>
        <w:t>NOVA MODNA KONFEKCIJA d.d. - ZA PROIZVODNJU u stečaju; skraćena tvrtka: NOVA MODNA KONFEKCIJA d.d. u stečaju,  Nova Gradiška, Gajeva 7, OIB 38362780324</w:t>
      </w:r>
      <w:r w:rsidR="00AF6ED2">
        <w:t xml:space="preserve">, dana </w:t>
      </w:r>
      <w:r w:rsidR="00087AE3">
        <w:t>25. siječnja 2019</w:t>
      </w:r>
      <w:r w:rsidR="00531E20"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531E20" w:rsidR="00C82FF1">
      <w:pPr>
        <w:jc w:val="both"/>
      </w:pPr>
      <w:r w:rsidRPr="004E0314">
        <w:t xml:space="preserve">                       Nalaže se računovodstvu </w:t>
      </w:r>
      <w:r w:rsidR="00087AE3">
        <w:t xml:space="preserve">suda uplatu </w:t>
      </w:r>
      <w:r w:rsidR="008A4465">
        <w:t xml:space="preserve">u iznosu od 109,00 Kn uplatitelja Mata Katarina sa depozita u predmetu St-32/2017 </w:t>
      </w:r>
      <w:proofErr w:type="spellStart"/>
      <w:r w:rsidR="008A4465">
        <w:t>preknjižiti</w:t>
      </w:r>
      <w:proofErr w:type="spellEnd"/>
      <w:r w:rsidR="008A4465">
        <w:t xml:space="preserve"> na depozit predmeta St-32/2011 jer se ista uplata odnosi na ovaj predmet. </w:t>
      </w:r>
    </w:p>
    <w:p w:rsidRDefault="00531E20" w:rsidP="00531E20" w:rsidR="00531E20">
      <w:pPr>
        <w:jc w:val="both"/>
      </w:pPr>
    </w:p>
    <w:p w:rsidRDefault="009C297A" w:rsidP="009C297A" w:rsidR="00531E20">
      <w:r>
        <w:t xml:space="preserve"> </w:t>
      </w:r>
      <w:r>
        <w:tab/>
      </w:r>
      <w:r>
        <w:tab/>
      </w:r>
      <w:r w:rsidR="00531E20">
        <w:t xml:space="preserve">U Slavonskom Brodu, </w:t>
      </w:r>
      <w:r w:rsidR="00C82FF1">
        <w:t>25. siječnja 2019</w:t>
      </w:r>
      <w:r w:rsidR="00531E20"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7B46CC" w:rsidR="00CE67D1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</w:p>
    <w:p w:rsidRDefault="000D2D0F" w:rsidP="00B3481C" w:rsidR="000D2D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862" w:rsidP="00DB3D73" w:rsidR="00ED0862">
      <w:r>
        <w:separator/>
      </w:r>
    </w:p>
  </w:endnote>
  <w:endnote w:id="0" w:type="continuationSeparator">
    <w:p w:rsidRDefault="00ED0862" w:rsidP="00DB3D73" w:rsidR="00ED0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862" w:rsidP="00DB3D73" w:rsidR="00ED0862">
      <w:r>
        <w:separator/>
      </w:r>
    </w:p>
  </w:footnote>
  <w:footnote w:id="0" w:type="continuationSeparator">
    <w:p w:rsidRDefault="00ED0862" w:rsidP="00DB3D73" w:rsidR="00ED08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3" w:rsidP="00DB3D73" w:rsidR="00DB3D73">
    <w:pPr>
      <w:pStyle w:val="Zaglavlje"/>
      <w:jc w:val="right"/>
    </w:pPr>
    <w:r w:rsidRPr="00DB3D73">
      <w:rPr>
        <w:b/>
      </w:rPr>
      <w:t>Broj:7/ St-</w:t>
    </w:r>
    <w:r w:rsidR="0086371A">
      <w:rPr>
        <w:b/>
      </w:rPr>
      <w:t>32/2011-174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87AE3"/>
    <w:rsid w:val="000A0EC8"/>
    <w:rsid w:val="000A49B5"/>
    <w:rsid w:val="000D28A2"/>
    <w:rsid w:val="000D2D0F"/>
    <w:rsid w:val="000E2B6A"/>
    <w:rsid w:val="000E39A2"/>
    <w:rsid w:val="00100A03"/>
    <w:rsid w:val="00221FC6"/>
    <w:rsid w:val="002420DB"/>
    <w:rsid w:val="00271355"/>
    <w:rsid w:val="00297710"/>
    <w:rsid w:val="003368CC"/>
    <w:rsid w:val="00336B4D"/>
    <w:rsid w:val="00380189"/>
    <w:rsid w:val="00380EA2"/>
    <w:rsid w:val="003B6DF8"/>
    <w:rsid w:val="003F0DE6"/>
    <w:rsid w:val="00411E27"/>
    <w:rsid w:val="00430229"/>
    <w:rsid w:val="0046555B"/>
    <w:rsid w:val="0048186E"/>
    <w:rsid w:val="004E0314"/>
    <w:rsid w:val="00531E20"/>
    <w:rsid w:val="00537B0B"/>
    <w:rsid w:val="0057421B"/>
    <w:rsid w:val="005B6881"/>
    <w:rsid w:val="006204AB"/>
    <w:rsid w:val="0064410B"/>
    <w:rsid w:val="006723DA"/>
    <w:rsid w:val="006807E0"/>
    <w:rsid w:val="00696261"/>
    <w:rsid w:val="006A207E"/>
    <w:rsid w:val="006D4A19"/>
    <w:rsid w:val="006F7166"/>
    <w:rsid w:val="00783EBA"/>
    <w:rsid w:val="007B46CC"/>
    <w:rsid w:val="007C0426"/>
    <w:rsid w:val="007D5282"/>
    <w:rsid w:val="007F4F01"/>
    <w:rsid w:val="007F527E"/>
    <w:rsid w:val="0086371A"/>
    <w:rsid w:val="00883444"/>
    <w:rsid w:val="00887D4C"/>
    <w:rsid w:val="008A4465"/>
    <w:rsid w:val="008A5FC5"/>
    <w:rsid w:val="00911C29"/>
    <w:rsid w:val="009739E0"/>
    <w:rsid w:val="009C297A"/>
    <w:rsid w:val="00A01D6F"/>
    <w:rsid w:val="00A16FE1"/>
    <w:rsid w:val="00A1716F"/>
    <w:rsid w:val="00A35B8A"/>
    <w:rsid w:val="00A474D7"/>
    <w:rsid w:val="00A72729"/>
    <w:rsid w:val="00A77A68"/>
    <w:rsid w:val="00A801D9"/>
    <w:rsid w:val="00A934F6"/>
    <w:rsid w:val="00AA7D7C"/>
    <w:rsid w:val="00AB6D7B"/>
    <w:rsid w:val="00AF6ED2"/>
    <w:rsid w:val="00B3481C"/>
    <w:rsid w:val="00B36B1B"/>
    <w:rsid w:val="00B609D7"/>
    <w:rsid w:val="00B9290C"/>
    <w:rsid w:val="00B949DC"/>
    <w:rsid w:val="00BF7546"/>
    <w:rsid w:val="00C12C61"/>
    <w:rsid w:val="00C400EA"/>
    <w:rsid w:val="00C757FC"/>
    <w:rsid w:val="00C82FF1"/>
    <w:rsid w:val="00CA02D2"/>
    <w:rsid w:val="00CC25A4"/>
    <w:rsid w:val="00CD14B2"/>
    <w:rsid w:val="00CE47E8"/>
    <w:rsid w:val="00CE67D1"/>
    <w:rsid w:val="00D42F75"/>
    <w:rsid w:val="00D71BEE"/>
    <w:rsid w:val="00D8708E"/>
    <w:rsid w:val="00D90655"/>
    <w:rsid w:val="00DB052E"/>
    <w:rsid w:val="00DB3D73"/>
    <w:rsid w:val="00E4582E"/>
    <w:rsid w:val="00EB51CF"/>
    <w:rsid w:val="00EC0871"/>
    <w:rsid w:val="00EC4BFC"/>
    <w:rsid w:val="00EC5F04"/>
    <w:rsid w:val="00ED0862"/>
    <w:rsid w:val="00EF3DE6"/>
    <w:rsid w:val="00EF774B"/>
    <w:rsid w:val="00F07BCF"/>
    <w:rsid w:val="00F25C09"/>
    <w:rsid w:val="00F47C3F"/>
    <w:rsid w:val="00F55BC1"/>
    <w:rsid w:val="00FB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lipnja 2015.</izvorni_sadrzaj>
    <derivirana_varijabla naziv="DomainObject.Predmet.DatumArhiviranja_1">30. lipnja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2014.</izvorni_sadrzaj>
    <derivirana_varijabla naziv="DomainObject.Predmet.DatumRjesavanja_1">4. prosinca 2014.</derivirana_varijabla>
  </DomainObject.Predmet.DatumRjesavanja>
  <DomainObject.Predmet.DatumRokaCuvanja>
    <izvorni_sadrzaj>30. prosinca 2024.</izvorni_sadrzaj>
    <derivirana_varijabla naziv="DomainObject.Predmet.DatumRokaCuvanja_1">30. prosinca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lipnja 2015.</izvorni_sadrzaj>
    <derivirana_varijabla naziv="DomainObject.Predmet.DatumZatvaranja_1">30. lipnja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hr.ibm.icms.common.model.sluzbeneosobe.Referada@556e556e[id=1000000582, dbStatus=null, naziv=Referada 7 SS SB, oznaka=null, sudac=null] &lt;-hr.ibm.icms.common.model.sluzbeneosobe.Referada@556e556e[status dodjele: =false]</izvorni_sadrzaj>
    <derivirana_varijabla naziv="DomainObject.Predmet.MjestoCuvanja_1">hr.ibm.icms.common.model.sluzbeneosobe.Referada@556e556e[id=1000000582, dbStatus=null, naziv=Referada 7 SS SB, oznaka=null, sudac=null] &lt;-hr.ibm.icms.common.model.sluzbeneosobe.Referada@556e556e[status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St-32/2011</izvorni_sadrzaj>
    <derivirana_varijabla naziv="DomainObject.Predmet.OznakaBroj_1">St-32/2011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I-IV hodnik</izvorni_sadrzaj>
    <derivirana_varijabla naziv="DomainObject.Predmet.PrimjedbaSuca_1">I-IV hodnik</derivirana_varijabla>
  </DomainObject.Predmet.PrimjedbaSuca>
  <DomainObject.Predmet.ProtustrankaFormated>
    <izvorni_sadrzaj>  nova modna konfekcija D.D. NOVA GRADIŠKA</izvorni_sadrzaj>
    <derivirana_varijabla naziv="DomainObject.Predmet.ProtustrankaFormated_1">  nova modna konfekcija D.D. NOVA GRADIŠKA</derivirana_varijabla>
  </DomainObject.Predmet.ProtustrankaFormated>
  <DomainObject.Predmet.ProtustrankaFormatedOIB>
    <izvorni_sadrzaj>  nova modna konfekcija D.D. NOVA GRADIŠKA, OIB 38362780324</izvorni_sadrzaj>
    <derivirana_varijabla naziv="DomainObject.Predmet.ProtustrankaFormatedOIB_1">  nova modna konfekcija D.D. NOVA GRADIŠKA, OIB 38362780324</derivirana_varijabla>
  </DomainObject.Predmet.ProtustrankaFormatedOIB>
  <DomainObject.Predmet.ProtustrankaFormatedWithAdress>
    <izvorni_sadrzaj> nova modna konfekcija D.D. NOVA GRADIŠKA, Gajeva 7, 35400 Nova Gradiška</izvorni_sadrzaj>
    <derivirana_varijabla naziv="DomainObject.Predmet.ProtustrankaFormatedWithAdress_1"> nova modna konfekcija D.D. NOVA GRADIŠKA, Gajeva 7, 35400 Nova Gradiška</derivirana_varijabla>
  </DomainObject.Predmet.ProtustrankaFormatedWithAdress>
  <DomainObject.Predmet.ProtustrankaFormatedWithAdressOIB>
    <izvorni_sadrzaj> nova modna konfekcija D.D. NOVA GRADIŠKA, OIB 38362780324, Gajeva 7, 35400 Nova Gradiška</izvorni_sadrzaj>
    <derivirana_varijabla naziv="DomainObject.Predmet.ProtustrankaFormatedWithAdressOIB_1"> nova modna konfekcija D.D. NOVA GRADIŠKA, OIB 38362780324, Gajeva 7, 35400 Nova Gradiška</derivirana_varijabla>
  </DomainObject.Predmet.ProtustrankaFormatedWithAdressOIB>
  <DomainObject.Predmet.ProtustrankaWithAdress>
    <izvorni_sadrzaj>nova modna konfekcija D.D. NOVA GRADIŠKA Gajeva 7, 35400 Nova Gradiška</izvorni_sadrzaj>
    <derivirana_varijabla naziv="DomainObject.Predmet.ProtustrankaWithAdress_1">nova modna konfekcija D.D. NOVA GRADIŠKA Gajeva 7, 35400 Nova Gradiška</derivirana_varijabla>
  </DomainObject.Predmet.ProtustrankaWithAdress>
  <DomainObject.Predmet.ProtustrankaWithAdressOIB>
    <izvorni_sadrzaj>nova modna konfekcija D.D. NOVA GRADIŠKA, OIB 38362780324, Gajeva 7, 35400 Nova Gradiška</izvorni_sadrzaj>
    <derivirana_varijabla naziv="DomainObject.Predmet.ProtustrankaWithAdressOIB_1">nova modna konfekcija D.D. NOVA GRADIŠKA, OIB 38362780324, Gajeva 7, 35400 Nova Gradiška</derivirana_varijabla>
  </DomainObject.Predmet.ProtustrankaWithAdressOIB>
  <DomainObject.Predmet.ProtustrankaNazivFormated>
    <izvorni_sadrzaj>nova modna konfekcija D.D. NOVA GRADIŠKA</izvorni_sadrzaj>
    <derivirana_varijabla naziv="DomainObject.Predmet.ProtustrankaNazivFormated_1">nova modna konfekcija D.D. NOVA GRADIŠKA</derivirana_varijabla>
  </DomainObject.Predmet.ProtustrankaNazivFormated>
  <DomainObject.Predmet.ProtustrankaNazivFormatedOIB>
    <izvorni_sadrzaj>nova modna konfekcija D.D. NOVA GRADIŠKA, OIB 38362780324</izvorni_sadrzaj>
    <derivirana_varijabla naziv="DomainObject.Predmet.ProtustrankaNazivFormatedOIB_1">nova modna konfekcija D.D. NOVA GRADIŠKA, OIB 38362780324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MODNA KONFEKCIJA  d.d. NOVA GRADIŠKA</izvorni_sadrzaj>
    <derivirana_varijabla naziv="DomainObject.Predmet.StrankaFormated_1">  NOVA MODNA KONFEKCIJA  d.d. NOVA GRADIŠKA</derivirana_varijabla>
  </DomainObject.Predmet.StrankaFormated>
  <DomainObject.Predmet.StrankaFormatedOIB>
    <izvorni_sadrzaj>  NOVA MODNA KONFEKCIJA  d.d. NOVA GRADIŠKA, OIB 38362780324</izvorni_sadrzaj>
    <derivirana_varijabla naziv="DomainObject.Predmet.StrankaFormatedOIB_1">  NOVA MODNA KONFEKCIJA  d.d. NOVA GRADIŠKA, OIB 38362780324</derivirana_varijabla>
  </DomainObject.Predmet.StrankaFormatedOIB>
  <DomainObject.Predmet.StrankaFormatedWithAdress>
    <izvorni_sadrzaj> NOVA MODNA KONFEKCIJA  d.d. NOVA GRADIŠKA, Gajeva 7, 35400 Nova Gradiška</izvorni_sadrzaj>
    <derivirana_varijabla naziv="DomainObject.Predmet.StrankaFormatedWithAdress_1"> NOVA MODNA KONFEKCIJA  d.d. NOVA GRADIŠKA, Gajeva 7, 35400 Nova Gradiška</derivirana_varijabla>
  </DomainObject.Predmet.StrankaFormatedWithAdress>
  <DomainObject.Predmet.StrankaFormatedWithAdressOIB>
    <izvorni_sadrzaj> NOVA MODNA KONFEKCIJA  d.d. NOVA GRADIŠKA, OIB 38362780324, Gajeva 7, 35400 Nova Gradiška</izvorni_sadrzaj>
    <derivirana_varijabla naziv="DomainObject.Predmet.StrankaFormatedWithAdressOIB_1"> NOVA MODNA KONFEKCIJA  d.d. NOVA GRADIŠKA, OIB 38362780324, Gajeva 7, 35400 Nova Gradiška</derivirana_varijabla>
  </DomainObject.Predmet.StrankaFormatedWithAdressOIB>
  <DomainObject.Predmet.StrankaWithAdress>
    <izvorni_sadrzaj>NOVA MODNA KONFEKCIJA  d.d. NOVA GRADIŠKA Gajeva 7,35400 Nova Gradiška</izvorni_sadrzaj>
    <derivirana_varijabla naziv="DomainObject.Predmet.StrankaWithAdress_1">NOVA MODNA KONFEKCIJA  d.d. NOVA GRADIŠKA Gajeva 7,35400 Nova Gradiška</derivirana_varijabla>
  </DomainObject.Predmet.StrankaWithAdress>
  <DomainObject.Predmet.StrankaWithAdressOIB>
    <izvorni_sadrzaj>NOVA MODNA KONFEKCIJA  d.d. NOVA GRADIŠKA, OIB 38362780324, Gajeva 7,35400 Nova Gradiška</izvorni_sadrzaj>
    <derivirana_varijabla naziv="DomainObject.Predmet.StrankaWithAdressOIB_1">NOVA MODNA KONFEKCIJA  d.d. NOVA GRADIŠKA, OIB 38362780324, Gajeva 7,35400 Nova Gradiška</derivirana_varijabla>
  </DomainObject.Predmet.StrankaWithAdressOIB>
  <DomainObject.Predmet.StrankaNazivFormated>
    <izvorni_sadrzaj>NOVA MODNA KONFEKCIJA  d.d. NOVA GRADIŠKA</izvorni_sadrzaj>
    <derivirana_varijabla naziv="DomainObject.Predmet.StrankaNazivFormated_1">NOVA MODNA KONFEKCIJA  d.d. NOVA GRADIŠKA</derivirana_varijabla>
  </DomainObject.Predmet.StrankaNazivFormated>
  <DomainObject.Predmet.StrankaNazivFormatedOIB>
    <izvorni_sadrzaj>NOVA MODNA KONFEKCIJA  d.d. NOVA GRADIŠKA, OIB 38362780324</izvorni_sadrzaj>
    <derivirana_varijabla naziv="DomainObject.Predmet.StrankaNazivFormatedOIB_1">NOVA MODNA KONFEKCIJA  d.d. NOVA GRADIŠKA, OIB 38362780324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NOVA MODNA KONFEKCIJA  d.d. NOVA GRADIŠKA</item>
    </izvorni_sadrzaj>
    <derivirana_varijabla naziv="DomainObject.Predmet.StrankaListFormated_1">
      <item>NOVA MODNA KONFEKCIJA  d.d. NOVA GRADIŠKA</item>
    </derivirana_varijabla>
  </DomainObject.Predmet.StrankaListFormated>
  <DomainObject.Predmet.StrankaListFormatedOIB>
    <izvorni_sadrzaj>
      <item>NOVA MODNA KONFEKCIJA  d.d. NOVA GRADIŠKA, OIB 38362780324</item>
    </izvorni_sadrzaj>
    <derivirana_varijabla naziv="DomainObject.Predmet.StrankaListFormatedOIB_1">
      <item>NOVA MODNA KONFEKCIJA  d.d. NOVA GRADIŠKA, OIB 38362780324</item>
    </derivirana_varijabla>
  </DomainObject.Predmet.StrankaListFormatedOIB>
  <DomainObject.Predmet.StrankaListFormatedWithAdress>
    <izvorni_sadrzaj>
      <item>NOVA MODNA KONFEKCIJA  d.d. NOVA GRADIŠKA, Gajeva 7, 35400 Nova Gradiška</item>
    </izvorni_sadrzaj>
    <derivirana_varijabla naziv="DomainObject.Predmet.StrankaListFormatedWithAdress_1">
      <item>NOVA MODNA KONFEKCIJA  d.d. NOVA GRADIŠKA, Gajeva 7, 35400 Nova Gradiška</item>
    </derivirana_varijabla>
  </DomainObject.Predmet.StrankaListFormatedWithAdress>
  <DomainObject.Predmet.StrankaListFormatedWithAdressOIB>
    <izvorni_sadrzaj>
      <item>NOVA MODNA KONFEKCIJA  d.d. NOVA GRADIŠKA, OIB 38362780324, Gajeva 7, 35400 Nova Gradiška</item>
    </izvorni_sadrzaj>
    <derivirana_varijabla naziv="DomainObject.Predmet.StrankaListFormatedWithAdressOIB_1">
      <item>NOVA MODNA KONFEKCIJA  d.d. NOVA GRADIŠKA, OIB 38362780324, Gajeva 7, 35400 Nova Gradiška</item>
    </derivirana_varijabla>
  </DomainObject.Predmet.StrankaListFormatedWithAdressOIB>
  <DomainObject.Predmet.StrankaListNazivFormated>
    <izvorni_sadrzaj>
      <item>NOVA MODNA KONFEKCIJA  d.d. NOVA GRADIŠKA</item>
    </izvorni_sadrzaj>
    <derivirana_varijabla naziv="DomainObject.Predmet.StrankaListNazivFormated_1">
      <item>NOVA MODNA KONFEKCIJA  d.d. NOVA GRADIŠKA</item>
    </derivirana_varijabla>
  </DomainObject.Predmet.StrankaListNazivFormated>
  <DomainObject.Predmet.StrankaListNazivFormatedOIB>
    <izvorni_sadrzaj>
      <item>NOVA MODNA KONFEKCIJA  d.d. NOVA GRADIŠKA, OIB 38362780324</item>
    </izvorni_sadrzaj>
    <derivirana_varijabla naziv="DomainObject.Predmet.StrankaListNazivFormatedOIB_1">
      <item>NOVA MODNA KONFEKCIJA  d.d. NOVA GRADIŠKA, OIB 38362780324</item>
    </derivirana_varijabla>
  </DomainObject.Predmet.StrankaListNazivFormatedOIB>
  <DomainObject.Predmet.ProtuStrankaListFormated>
    <izvorni_sadrzaj>
      <item>nova modna konfekcija D.D. NOVA GRADIŠKA</item>
    </izvorni_sadrzaj>
    <derivirana_varijabla naziv="DomainObject.Predmet.ProtuStrankaListFormated_1">
      <item>nova modna konfekcija D.D. NOVA GRADIŠKA</item>
    </derivirana_varijabla>
  </DomainObject.Predmet.ProtuStrankaListFormated>
  <DomainObject.Predmet.ProtuStrankaListFormatedOIB>
    <izvorni_sadrzaj>
      <item>nova modna konfekcija D.D. NOVA GRADIŠKA, OIB 38362780324</item>
    </izvorni_sadrzaj>
    <derivirana_varijabla naziv="DomainObject.Predmet.ProtuStrankaListFormatedOIB_1">
      <item>nova modna konfekcija D.D. NOVA GRADIŠKA, OIB 38362780324</item>
    </derivirana_varijabla>
  </DomainObject.Predmet.ProtuStrankaListFormatedOIB>
  <DomainObject.Predmet.ProtuStrankaListFormatedWithAdress>
    <izvorni_sadrzaj>
      <item>nova modna konfekcija D.D. NOVA GRADIŠKA, Gajeva 7, 35400 Nova Gradiška</item>
    </izvorni_sadrzaj>
    <derivirana_varijabla naziv="DomainObject.Predmet.ProtuStrankaListFormatedWithAdress_1">
      <item>nova modna konfekcija D.D. NOVA GRADIŠKA, Gajeva 7, 35400 Nova Gradiška</item>
    </derivirana_varijabla>
  </DomainObject.Predmet.ProtuStrankaListFormatedWithAdress>
  <DomainObject.Predmet.ProtuStrankaListFormatedWithAdressOIB>
    <izvorni_sadrzaj>
      <item>nova modna konfekcija D.D. NOVA GRADIŠKA, OIB 38362780324, Gajeva 7, 35400 Nova Gradiška</item>
    </izvorni_sadrzaj>
    <derivirana_varijabla naziv="DomainObject.Predmet.ProtuStrankaListFormatedWithAdressOIB_1">
      <item>nova modna konfekcija D.D. NOVA GRADIŠKA, OIB 38362780324, Gajeva 7, 35400 Nova Gradiška</item>
    </derivirana_varijabla>
  </DomainObject.Predmet.ProtuStrankaListFormatedWithAdressOIB>
  <DomainObject.Predmet.ProtuStrankaListNazivFormated>
    <izvorni_sadrzaj>
      <item>nova modna konfekcija D.D. NOVA GRADIŠKA</item>
    </izvorni_sadrzaj>
    <derivirana_varijabla naziv="DomainObject.Predmet.ProtuStrankaListNazivFormated_1">
      <item>nova modna konfekcija D.D. NOVA GRADIŠKA</item>
    </derivirana_varijabla>
  </DomainObject.Predmet.ProtuStrankaListNazivFormated>
  <DomainObject.Predmet.ProtuStrankaListNazivFormatedOIB>
    <izvorni_sadrzaj>
      <item>nova modna konfekcija D.D. NOVA GRADIŠKA, OIB 38362780324</item>
    </izvorni_sadrzaj>
    <derivirana_varijabla naziv="DomainObject.Predmet.ProtuStrankaListNazivFormatedOIB_1">
      <item>nova modna konfekcija D.D. NOVA GRADIŠKA, OIB 38362780324</item>
    </derivirana_varijabla>
  </DomainObject.Predmet.ProtuStrankaListNazivFormatedOIB>
  <DomainObject.Predmet.OstaliListFormated>
    <izvorni_sadrzaj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</item>
      <item>Semijan Mejak</item>
      <item>Mira Jelčić</item>
      <item>Mato Stanković</item>
    </izvorni_sadrzaj>
    <derivirana_varijabla naziv="DomainObject.Predmet.OstaliListFormated_1"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</item>
      <item>Semijan Mejak</item>
      <item>Mira Jelčić</item>
      <item>Mato Stanković</item>
    </derivirana_varijabla>
  </DomainObject.Predmet.OstaliListFormated>
  <DomainObject.Predmet.OstaliListFormatedOIB>
    <izvorni_sadrzaj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dipl.iur., OIB 89208179103</item>
      <item>Semijan Mejak</item>
      <item>Mira Jelčić</item>
      <item>Mato Stanković</item>
    </izvorni_sadrzaj>
    <derivirana_varijabla naziv="DomainObject.Predmet.OstaliListFormatedOIB_1"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dipl.iur., OIB 89208179103</item>
      <item>Semijan Mejak</item>
      <item>Mira Jelčić</item>
      <item>Mato Stanković</item>
    </derivirana_varijabla>
  </DomainObject.Predmet.OstaliListFormatedOIB>
  <DomainObject.Predmet.OstaliListFormatedWithAdress>
    <izvorni_sadrzaj>
      <item>DALIBOR PTAČNIK, Frankopanska 21, 35400 Nova Gradiška</item>
      <item>KREDITNA BANKA d.d., 10000 Zagreb</item>
      <item>HRVATSKA BANKA ZA OBNOVU I RAZVITAK, ZAGREB, 10000 Zagreb</item>
      <item>ŽDO - GRAĐANSKO URPAVNI ODJEL, 35000 Slavonski Brod</item>
      <item>MINISTARSTVO FINANCIJA, POREZNA UPRAVA, 35000 Slavonski Brod</item>
      <item>GRAD, 35400 Nova Gradiška</item>
      <item>AGENCIJA ZA UPRAVLJANJE DRŽAVNOM IMOVINOM, 10000 ZAGREBU</item>
      <item>LUKA MATKOVIĆ, za razlučnog vjerovnika Kreditnu banku Zagreb d.d., 10000 Zagreb</item>
      <item>RUŽICA ZMAIĆ, punomoćnica, za rzalučnog vjerovnika RH MF Poreznu upr, 35000 Slavonski Brod</item>
      <item>VESNA LAZARIĆ, zz za razlučnog vjerovnika RH Ministarstvo financija,, 35000 Slavonski Brod</item>
      <item>ZLATKO ZEBIĆ, za nostitelja prava prvokupa GRAD, 35400 Nova Gradiška</item>
      <item>MATO KRIŽIĆ, za nositelja prava prvokupa, 35400 NOVA GRADIŠA</item>
      <item>BRODSKO-POSAVSKA ŽUPANIJA, 35000 Slavonski Brod</item>
      <item>ODVJETNIČKO DRUŠTVO GRGIĆ &amp; PUPIĆ, 10000 Zagreb</item>
      <item>MARINA LJUBANOVIĆ, ovjetnica, punomoćnica, 10000 Zagreb</item>
      <item>KREŠIMIR TOMAC dipl.iur., Tome Bakača 35, 35000 Slavonski Brod</item>
      <item>Semijan Mejak</item>
      <item>Mira Jelčić</item>
      <item>Mato Stanković</item>
    </izvorni_sadrzaj>
    <derivirana_varijabla naziv="DomainObject.Predmet.OstaliListFormatedWithAdress_1">
      <item>DALIBOR PTAČNIK, Frankopanska 21, 35400 Nova Gradiška</item>
      <item>KREDITNA BANKA d.d., 10000 Zagreb</item>
      <item>HRVATSKA BANKA ZA OBNOVU I RAZVITAK, ZAGREB, 10000 Zagreb</item>
      <item>ŽDO - GRAĐANSKO URPAVNI ODJEL, 35000 Slavonski Brod</item>
      <item>MINISTARSTVO FINANCIJA, POREZNA UPRAVA, 35000 Slavonski Brod</item>
      <item>GRAD, 35400 Nova Gradiška</item>
      <item>AGENCIJA ZA UPRAVLJANJE DRŽAVNOM IMOVINOM, 10000 ZAGREBU</item>
      <item>LUKA MATKOVIĆ, za razlučnog vjerovnika Kreditnu banku Zagreb d.d., 10000 Zagreb</item>
      <item>RUŽICA ZMAIĆ, punomoćnica, za rzalučnog vjerovnika RH MF Poreznu upr, 35000 Slavonski Brod</item>
      <item>VESNA LAZARIĆ, zz za razlučnog vjerovnika RH Ministarstvo financija,, 35000 Slavonski Brod</item>
      <item>ZLATKO ZEBIĆ, za nostitelja prava prvokupa GRAD, 35400 Nova Gradiška</item>
      <item>MATO KRIŽIĆ, za nositelja prava prvokupa, 35400 NOVA GRADIŠA</item>
      <item>BRODSKO-POSAVSKA ŽUPANIJA, 35000 Slavonski Brod</item>
      <item>ODVJETNIČKO DRUŠTVO GRGIĆ &amp; PUPIĆ, 10000 Zagreb</item>
      <item>MARINA LJUBANOVIĆ, ovjetnica, punomoćnica, 10000 Zagreb</item>
      <item>KREŠIMIR TOMAC dipl.iur., Tome Bakača 35, 35000 Slavonski Brod</item>
      <item>Semijan Mejak</item>
      <item>Mira Jelčić</item>
      <item>Mato Stanković</item>
    </derivirana_varijabla>
  </DomainObject.Predmet.OstaliListFormatedWithAdress>
  <DomainObject.Predmet.OstaliListFormatedWithAdressOIB>
    <izvorni_sadrzaj>
      <item>DALIBOR PTAČNIK, Frankopanska 21, 35400 Nova Gradiška</item>
      <item>KREDITNA BANKA d.d., 10000 Zagreb</item>
      <item>HRVATSKA BANKA ZA OBNOVU I RAZVITAK, ZAGREB, 10000 Zagreb</item>
      <item>ŽDO - GRAĐANSKO URPAVNI ODJEL, 35000 Slavonski Brod</item>
      <item>MINISTARSTVO FINANCIJA, POREZNA UPRAVA, 35000 Slavonski Brod</item>
      <item>GRAD, 35400 Nova Gradiška</item>
      <item>AGENCIJA ZA UPRAVLJANJE DRŽAVNOM IMOVINOM, 10000 ZAGREBU</item>
      <item>LUKA MATKOVIĆ, za razlučnog vjerovnika Kreditnu banku Zagreb d.d., 10000 Zagreb</item>
      <item>RUŽICA ZMAIĆ, punomoćnica, za rzalučnog vjerovnika RH MF Poreznu upr, 35000 Slavonski Brod</item>
      <item>VESNA LAZARIĆ, zz za razlučnog vjerovnika RH Ministarstvo financija,, 35000 Slavonski Brod</item>
      <item>ZLATKO ZEBIĆ, za nostitelja prava prvokupa GRAD, 35400 Nova Gradiška</item>
      <item>MATO KRIŽIĆ, za nositelja prava prvokupa, 35400 NOVA GRADIŠA</item>
      <item>BRODSKO-POSAVSKA ŽUPANIJA, 35000 Slavonski Brod</item>
      <item>ODVJETNIČKO DRUŠTVO GRGIĆ &amp; PUPIĆ, 10000 Zagreb</item>
      <item>MARINA LJUBANOVIĆ, ovjetnica, punomoćnica, 10000 Zagreb</item>
      <item>KREŠIMIR TOMAC dipl.iur., OIB 89208179103, Tome Bakača 35, 35000 Slavonski Brod</item>
      <item>Semijan Mejak</item>
      <item>Mira Jelčić</item>
      <item>Mato Stanković</item>
    </izvorni_sadrzaj>
    <derivirana_varijabla naziv="DomainObject.Predmet.OstaliListFormatedWithAdressOIB_1">
      <item>DALIBOR PTAČNIK, Frankopanska 21, 35400 Nova Gradiška</item>
      <item>KREDITNA BANKA d.d., 10000 Zagreb</item>
      <item>HRVATSKA BANKA ZA OBNOVU I RAZVITAK, ZAGREB, 10000 Zagreb</item>
      <item>ŽDO - GRAĐANSKO URPAVNI ODJEL, 35000 Slavonski Brod</item>
      <item>MINISTARSTVO FINANCIJA, POREZNA UPRAVA, 35000 Slavonski Brod</item>
      <item>GRAD, 35400 Nova Gradiška</item>
      <item>AGENCIJA ZA UPRAVLJANJE DRŽAVNOM IMOVINOM, 10000 ZAGREBU</item>
      <item>LUKA MATKOVIĆ, za razlučnog vjerovnika Kreditnu banku Zagreb d.d., 10000 Zagreb</item>
      <item>RUŽICA ZMAIĆ, punomoćnica, za rzalučnog vjerovnika RH MF Poreznu upr, 35000 Slavonski Brod</item>
      <item>VESNA LAZARIĆ, zz za razlučnog vjerovnika RH Ministarstvo financija,, 35000 Slavonski Brod</item>
      <item>ZLATKO ZEBIĆ, za nostitelja prava prvokupa GRAD, 35400 Nova Gradiška</item>
      <item>MATO KRIŽIĆ, za nositelja prava prvokupa, 35400 NOVA GRADIŠA</item>
      <item>BRODSKO-POSAVSKA ŽUPANIJA, 35000 Slavonski Brod</item>
      <item>ODVJETNIČKO DRUŠTVO GRGIĆ &amp; PUPIĆ, 10000 Zagreb</item>
      <item>MARINA LJUBANOVIĆ, ovjetnica, punomoćnica, 10000 Zagreb</item>
      <item>KREŠIMIR TOMAC dipl.iur., OIB 89208179103, Tome Bakača 35, 35000 Slavonski Brod</item>
      <item>Semijan Mejak</item>
      <item>Mira Jelčić</item>
      <item>Mato Stanković</item>
    </derivirana_varijabla>
  </DomainObject.Predmet.OstaliListFormatedWithAdressOIB>
  <DomainObject.Predmet.OstaliListNazivFormated>
    <izvorni_sadrzaj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</item>
      <item>Semijan Mejak</item>
      <item>Mira Jelčić</item>
      <item>Mato Stanković</item>
    </izvorni_sadrzaj>
    <derivirana_varijabla naziv="DomainObject.Predmet.OstaliListNazivFormated_1"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</item>
      <item>Semijan Mejak</item>
      <item>Mira Jelčić</item>
      <item>Mato Stanković</item>
    </derivirana_varijabla>
  </DomainObject.Predmet.OstaliListNazivFormated>
  <DomainObject.Predmet.OstaliListNazivFormatedOIB>
    <izvorni_sadrzaj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dipl.iur., OIB 89208179103</item>
      <item>Semijan Mejak</item>
      <item>Mira Jelčić</item>
      <item>Mato Stanković</item>
    </izvorni_sadrzaj>
    <derivirana_varijabla naziv="DomainObject.Predmet.OstaliListNazivFormatedOIB_1"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dipl.iur., OIB 89208179103</item>
      <item>Semijan Mejak</item>
      <item>Mira Jelčić</item>
      <item>Mato Stanković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MODNA KONFEKCIJA  d.d. NOVA GRADIŠKA</izvorni_sadrzaj>
    <derivirana_varijabla naziv="DomainObject.Predmet.StrankaIDrugi_1">NOVA MODNA KONFEKCIJA  d.d. NOVA GRADIŠKA</derivirana_varijabla>
  </DomainObject.Predmet.StrankaIDrugi>
  <DomainObject.Predmet.ProtustrankaIDrugi>
    <izvorni_sadrzaj>nova modna konfekcija D.D. NOVA GRADIŠKA</izvorni_sadrzaj>
    <derivirana_varijabla naziv="DomainObject.Predmet.ProtustrankaIDrugi_1">nova modna konfekcija D.D. NOVA GRADIŠKA</derivirana_varijabla>
  </DomainObject.Predmet.ProtustrankaIDrugi>
  <DomainObject.Predmet.StrankaIDrugiAdressOIB>
    <izvorni_sadrzaj>NOVA MODNA KONFEKCIJA  d.d. NOVA GRADIŠKA, OIB 38362780324, Gajeva 7, 35400 Nova Gradiška</izvorni_sadrzaj>
    <derivirana_varijabla naziv="DomainObject.Predmet.StrankaIDrugiAdressOIB_1">NOVA MODNA KONFEKCIJA  d.d. NOVA GRADIŠKA, OIB 38362780324, Gajeva 7, 35400 Nova Gradiška</derivirana_varijabla>
  </DomainObject.Predmet.StrankaIDrugiAdressOIB>
  <DomainObject.Predmet.ProtustrankaIDrugiAdressOIB>
    <izvorni_sadrzaj>nova modna konfekcija D.D. NOVA GRADIŠKA, OIB 38362780324, Gajeva 7, 35400 Nova Gradiška</izvorni_sadrzaj>
    <derivirana_varijabla naziv="DomainObject.Predmet.ProtustrankaIDrugiAdressOIB_1">nova modna konfekcija D.D. NOVA GRADIŠKA, OIB 38362780324, Gajeva 7,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2014.</izvorni_sadrzaj>
    <derivirana_varijabla naziv="DomainObject.Predmet.OdlukaRjesenje.DatumDonosenjaOdluke_1">4. prosinca 2014.</derivirana_varijabla>
  </DomainObject.Predmet.OdlukaRjesenje.DatumDonosenjaOdluke>
  <DomainObject.Predmet.OdlukaRjesenje.DatumPravomocnosti>
    <izvorni_sadrzaj>30. prosinca 2014.</izvorni_sadrzaj>
    <derivirana_varijabla naziv="DomainObject.Predmet.OdlukaRjesenje.DatumPravomocnosti_1">30. prosinca 2014.</derivirana_varijabla>
  </DomainObject.Predmet.OdlukaRjesenje.DatumPravomocnosti>
  <DomainObject.Predmet.OdlukaRjesenje.Oznaka>
    <izvorni_sadrzaj>St-32/2011-100</izvorni_sadrzaj>
    <derivirana_varijabla naziv="DomainObject.Predmet.OdlukaRjesenje.Oznaka_1">St-32/2011-100</derivirana_varijabla>
  </DomainObject.Predmet.OdlukaRjesenje.Oznaka>
  <DomainObject.Predmet.SudioniciListNaziv>
    <izvorni_sadrzaj>
      <item>NOVA MODNA KONFEKCIJA  d.d. NOVA GRADIŠKA</item>
      <item>nova modna konfekcija D.D. NOVA GRADIŠKA</item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</item>
      <item>Semijan Mejak</item>
      <item>Mira Jelčić</item>
      <item>Mato Stanković</item>
    </izvorni_sadrzaj>
    <derivirana_varijabla naziv="DomainObject.Predmet.SudioniciListNaziv_1">
      <item>NOVA MODNA KONFEKCIJA  d.d. NOVA GRADIŠKA</item>
      <item>nova modna konfekcija D.D. NOVA GRADIŠKA</item>
      <item>DALIBOR PTAČNIK</item>
      <item>KREDITNA BANKA d.d.</item>
      <item>HRVATSKA BANKA ZA OBNOVU I RAZVITAK, ZAGREB</item>
      <item>ŽDO - GRAĐANSKO URPAVNI ODJEL</item>
      <item>MINISTARSTVO FINANCIJA, POREZNA UPRAVA</item>
      <item>GRAD</item>
      <item>AGENCIJA ZA UPRAVLJANJE DRŽAVNOM IMOVINOM</item>
      <item>LUKA MATKOVIĆ, za razlučnog vjerovnika Kreditnu banku Zagreb d.d.</item>
      <item>RUŽICA ZMAIĆ, punomoćnica, za rzalučnog vjerovnika RH MF Poreznu upr</item>
      <item>VESNA LAZARIĆ, zz za razlučnog vjerovnika RH Ministarstvo financija,</item>
      <item>ZLATKO ZEBIĆ, za nostitelja prava prvokupa GRAD</item>
      <item>MATO KRIŽIĆ, za nositelja prava prvokupa</item>
      <item>BRODSKO-POSAVSKA ŽUPANIJA</item>
      <item>ODVJETNIČKO DRUŠTVO GRGIĆ &amp; PUPIĆ</item>
      <item>MARINA LJUBANOVIĆ, ovjetnica, punomoćnica</item>
      <item>KREŠIMIR TOMAC dipl.iur.</item>
      <item>Semijan Mejak</item>
      <item>Mira Jelčić</item>
      <item>Mato Stanković</item>
    </derivirana_varijabla>
  </DomainObject.Predmet.SudioniciListNaziv>
  <DomainObject.Predmet.SudioniciListAdressOIB>
    <izvorni_sadrzaj>
      <item>NOVA MODNA KONFEKCIJA  d.d. NOVA GRADIŠKA, OIB 38362780324, Gajeva 7,35400 Nova Gradiška</item>
      <item>nova modna konfekcija D.D. NOVA GRADIŠKA, OIB 38362780324, Gajeva 7,35400 Nova Gradiška</item>
      <item>DALIBOR PTAČNIK, Frankopanska 21,35400 Nova Gradiška</item>
      <item>KREDITNA BANKA d.d., 10000 Zagreb</item>
      <item>HRVATSKA BANKA ZA OBNOVU I RAZVITAK, ZAGREB, 10000 Zagreb</item>
      <item>ŽDO - GRAĐANSKO URPAVNI ODJEL, 35000 Slavonski Brod</item>
      <item>MINISTARSTVO FINANCIJA, POREZNA UPRAVA, 35000 Slavonski Brod</item>
      <item>GRAD, 35400 Nova Gradiška</item>
      <item>AGENCIJA ZA UPRAVLJANJE DRŽAVNOM IMOVINOM, 10000 ZAGREBU</item>
      <item>LUKA MATKOVIĆ, za razlučnog vjerovnika Kreditnu banku Zagreb d.d., 10000 Zagreb</item>
      <item>RUŽICA ZMAIĆ, punomoćnica, za rzalučnog vjerovnika RH MF Poreznu upr, 35000 Slavonski Brod</item>
      <item>VESNA LAZARIĆ, zz za razlučnog vjerovnika RH Ministarstvo financija,, 35000 Slavonski Brod</item>
      <item>ZLATKO ZEBIĆ, za nostitelja prava prvokupa GRAD, 35400 Nova Gradiška</item>
      <item>MATO KRIŽIĆ, za nositelja prava prvokupa, 35400 NOVA GRADIŠA</item>
      <item>BRODSKO-POSAVSKA ŽUPANIJA, 35000 Slavonski Brod</item>
      <item>ODVJETNIČKO DRUŠTVO GRGIĆ &amp; PUPIĆ, 10000 Zagreb</item>
      <item>MARINA LJUBANOVIĆ, ovjetnica, punomoćnica, 10000 Zagreb</item>
      <item>KREŠIMIR TOMAC dipl.iur., OIB 89208179103, Tome Bakača 35,35000 Slavonski Brod</item>
      <item>Semijan Mejak</item>
      <item>Mira Jelčić</item>
      <item>Mato Stanković</item>
    </izvorni_sadrzaj>
    <derivirana_varijabla naziv="DomainObject.Predmet.SudioniciListAdressOIB_1">
      <item>NOVA MODNA KONFEKCIJA  d.d. NOVA GRADIŠKA, OIB 38362780324, Gajeva 7,35400 Nova Gradiška</item>
      <item>nova modna konfekcija D.D. NOVA GRADIŠKA, OIB 38362780324, Gajeva 7,35400 Nova Gradiška</item>
      <item>DALIBOR PTAČNIK, Frankopanska 21,35400 Nova Gradiška</item>
      <item>KREDITNA BANKA d.d., 10000 Zagreb</item>
      <item>HRVATSKA BANKA ZA OBNOVU I RAZVITAK, ZAGREB, 10000 Zagreb</item>
      <item>ŽDO - GRAĐANSKO URPAVNI ODJEL, 35000 Slavonski Brod</item>
      <item>MINISTARSTVO FINANCIJA, POREZNA UPRAVA, 35000 Slavonski Brod</item>
      <item>GRAD, 35400 Nova Gradiška</item>
      <item>AGENCIJA ZA UPRAVLJANJE DRŽAVNOM IMOVINOM, 10000 ZAGREBU</item>
      <item>LUKA MATKOVIĆ, za razlučnog vjerovnika Kreditnu banku Zagreb d.d., 10000 Zagreb</item>
      <item>RUŽICA ZMAIĆ, punomoćnica, za rzalučnog vjerovnika RH MF Poreznu upr, 35000 Slavonski Brod</item>
      <item>VESNA LAZARIĆ, zz za razlučnog vjerovnika RH Ministarstvo financija,, 35000 Slavonski Brod</item>
      <item>ZLATKO ZEBIĆ, za nostitelja prava prvokupa GRAD, 35400 Nova Gradiška</item>
      <item>MATO KRIŽIĆ, za nositelja prava prvokupa, 35400 NOVA GRADIŠA</item>
      <item>BRODSKO-POSAVSKA ŽUPANIJA, 35000 Slavonski Brod</item>
      <item>ODVJETNIČKO DRUŠTVO GRGIĆ &amp; PUPIĆ, 10000 Zagreb</item>
      <item>MARINA LJUBANOVIĆ, ovjetnica, punomoćnica, 10000 Zagreb</item>
      <item>KREŠIMIR TOMAC dipl.iur., OIB 89208179103, Tome Bakača 35,35000 Slavonski Brod</item>
      <item>Semijan Mejak</item>
      <item>Mira Jelčić</item>
      <item>Mato Stanković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38362780324</item>
      <item>, OIB 38362780324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</izvorni_sadrzaj>
    <derivirana_varijabla naziv="DomainObject.Predmet.SudioniciListNazivOIB_1">
      <item>, OIB 38362780324</item>
      <item>, OIB 38362780324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2014.</izvorni_sadrzaj>
    <derivirana_varijabla naziv="DomainObject.Predmet.DatumZadnjeOdrzaneSudskeRadnje_1">15. listopada 2014.</derivirana_varijabla>
  </DomainObject.Predmet.DatumZadnjeOdrzaneSudskeRadnje>
  <DomainObject.PredzadnjaOdlukaIzPredmeta.DatumDonosenjaOdluke>
    <izvorni_sadrzaj>4. prosinca 2014.</izvorni_sadrzaj>
    <derivirana_varijabla naziv="DomainObject.PredzadnjaOdlukaIzPredmeta.DatumDonosenjaOdluke_1">4. prosinca 2014.</derivirana_varijabla>
  </DomainObject.PredzadnjaOdlukaIzPredmeta.DatumDonosenjaOdluke>
  <DomainObject.PredzadnjaOdlukaIzPredmeta.Oznaka>
    <izvorni_sadrzaj>St-32/2011-101</izvorni_sadrzaj>
    <derivirana_varijabla naziv="DomainObject.PredzadnjaOdlukaIzPredmeta.Oznaka_1">St-32/2011-101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148</properties:Words>
  <properties:Characters>768</properties:Characters>
  <properties:Lines>44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2019-01-25T08:08:00Z</dcterms:created>
  <dc:creator>wsadmin</dc:creator>
  <cp:lastModifiedBy>wsadmin</cp:lastModifiedBy>
  <cp:lastPrinted>2019-01-25T08:14:00Z</cp:lastPrinted>
  <dcterms:modified xmlns:xsi="http://www.w3.org/2001/XMLSchema-instance" xsi:type="dcterms:W3CDTF">2019-01-25T08:37:00Z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(st-32-2011 od 25.01.2019. ZAKLJUČAK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