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43e3" w14:paraId="c2b43e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096A2E">
        <w:t>St-1166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E453CF" w:rsidP="00912715" w:rsidR="00912715" w:rsidRPr="0093667C">
      <w:pPr>
        <w:jc w:val="both"/>
      </w:pPr>
      <w:r w:rsidRPr="00E453CF">
        <w:t>Trgovački sud u Zagrebu, po sucu Maji Jurovicki, u stečajnom postupku u povodu prijedloga predlagatelja FINANCIJSKE AGENCIJE, Zagreb, Zagreb, Trg svibanjskih žrtava 1995. 1, OIB: 85821130368, za otvaranje stečajnog postupka nad dužnikom  ARLENA CONNECT j.d.o.o.</w:t>
      </w:r>
      <w:r>
        <w:t xml:space="preserve"> </w:t>
      </w:r>
      <w:r w:rsidRPr="00E453CF">
        <w:t>OIB: 4242347583919, Zagreb, Jo</w:t>
      </w:r>
      <w:r w:rsidR="009D4351">
        <w:t>rdanovac 11,</w:t>
      </w:r>
      <w:r w:rsidR="00096A2E">
        <w:t xml:space="preserve"> </w:t>
      </w:r>
      <w:r w:rsidR="00A87B98">
        <w:t>20</w:t>
      </w:r>
      <w:r w:rsidR="00C92ACD" w:rsidRPr="0093667C">
        <w:t>. studenog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3667C">
      <w:pPr>
        <w:jc w:val="both"/>
      </w:pPr>
      <w:r>
        <w:t xml:space="preserve">I  </w:t>
      </w:r>
      <w:r w:rsidR="00DB441F">
        <w:t xml:space="preserve">Otvara se stečajni postupak nad dužnikom </w:t>
      </w:r>
      <w:r w:rsidR="00096A2E" w:rsidRPr="00096A2E">
        <w:t>ARLENA CONNECT j.d.o.o. OIB: 42423</w:t>
      </w:r>
      <w:r w:rsidR="009D4351">
        <w:t>47583919, Zagreb, Jordanovac 11</w:t>
      </w:r>
      <w:r>
        <w:t>.</w:t>
      </w: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F0A19">
        <w:t xml:space="preserve">20. studenog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A87B98">
      <w:pPr>
        <w:jc w:val="both"/>
      </w:pPr>
      <w:r>
        <w:t xml:space="preserve">II. </w:t>
      </w:r>
      <w:r w:rsidR="00AA78A7">
        <w:t xml:space="preserve">  </w:t>
      </w:r>
      <w:r w:rsidR="00DC7D8E" w:rsidRPr="00A87B98">
        <w:t xml:space="preserve">Za stečajnog upravitelja imenuje se </w:t>
      </w:r>
      <w:r w:rsidR="00A87B98" w:rsidRPr="00A87B98">
        <w:t>Ana Šakić OIB: 06903243250 iz Zagreba, Dubrovačka 29.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4A2149">
      <w:pPr>
        <w:jc w:val="both"/>
      </w:pPr>
      <w:r>
        <w:t>III. Zaključuje se stečajni postupak nad dužnikom</w:t>
      </w:r>
      <w:r w:rsidR="007F4625">
        <w:t xml:space="preserve"> </w:t>
      </w:r>
      <w:r w:rsidR="009D4351" w:rsidRPr="009D4351">
        <w:t>ARLENA CONNECT j.d.o.o. OIB: 4242347583919, Zagreb, Jordanovac 11</w:t>
      </w:r>
      <w:r w:rsidR="004A2149" w:rsidRPr="004A2149">
        <w:t>.</w:t>
      </w:r>
    </w:p>
    <w:p w:rsidRDefault="004A2149" w:rsidP="00152F9B" w:rsidR="004A2149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9D4351" w:rsidRPr="009D4351">
        <w:t xml:space="preserve"> ARLENA CONNECT j.d.o.o. OIB: 4242347583919, Z</w:t>
      </w:r>
      <w:r w:rsidR="002924AE">
        <w:t>agreb, Jordanovac 11.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2924AE" w:rsidP="000E4567" w:rsidR="003F599D">
      <w:pPr>
        <w:jc w:val="both"/>
      </w:pPr>
      <w:r>
        <w:t xml:space="preserve">        </w:t>
      </w:r>
      <w:r w:rsidRPr="002924AE">
        <w:t xml:space="preserve">Financijska agencija, kao predlagatelj, navela je u prijedlogu za otvaranje stečajnog postupka kako dužnik na dan 26.04.2018. u Očevidniku redoslijeda osnova za plaćanje ima evidentirane neizvršene osnove za plaćanje u neprekinutom razdoblju od 120 dana, u ukupnom iznosu od 19.303,15 kn, kao i da dužnik ima 1 zaposlenika. S obzirom na to da predlagatelj vodi Očevidnik redoslijeda osnova za plaćanje, sud je prihvatio predlagateljeve </w:t>
      </w:r>
      <w:r w:rsidRPr="002924AE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B13094">
        <w:t>28.05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B13094">
        <w:t xml:space="preserve"> dana 04</w:t>
      </w:r>
      <w:r w:rsidR="00C04441">
        <w:t>.10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 od</w:t>
      </w:r>
      <w:r w:rsidR="007B16D6">
        <w:t xml:space="preserve"> </w:t>
      </w:r>
      <w:r w:rsidR="001A5BF7">
        <w:t>28</w:t>
      </w:r>
      <w:r w:rsidR="007B16D6" w:rsidRPr="007B16D6">
        <w:t>.</w:t>
      </w:r>
      <w:r w:rsidR="001A5BF7">
        <w:t>05</w:t>
      </w:r>
      <w:r w:rsidR="00465425">
        <w:t>.</w:t>
      </w:r>
      <w:r w:rsidR="007B16D6" w:rsidRPr="007B16D6">
        <w:t>2018</w:t>
      </w:r>
      <w:r w:rsidR="00944150" w:rsidRPr="00944150">
        <w:t>.</w:t>
      </w:r>
    </w:p>
    <w:p w:rsidRDefault="000E4567" w:rsidP="000E4567" w:rsidR="003F599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1A5BF7">
        <w:t>30.05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3F599D">
        <w:t>26</w:t>
      </w:r>
      <w:r w:rsidR="001A5BF7">
        <w:t>.04</w:t>
      </w:r>
      <w:r w:rsidR="007B16D6" w:rsidRPr="007B16D6">
        <w:t>.2018</w:t>
      </w:r>
      <w:r>
        <w:t xml:space="preserve">. u Očevidniku redoslijeda osnova za plaćanje imao neizvršene osnove za plaćanje u neprekinutom razdoblju od 120 dana u ukupnom iznosu od  </w:t>
      </w:r>
      <w:r w:rsidR="003F599D" w:rsidRPr="003F599D">
        <w:t>19.303,15 kn</w:t>
      </w:r>
      <w:r w:rsidR="003F599D">
        <w:t>.</w:t>
      </w:r>
    </w:p>
    <w:p w:rsidRDefault="000E4567" w:rsidP="000E4567" w:rsidR="000E4567">
      <w:pPr>
        <w:jc w:val="both"/>
      </w:pPr>
      <w:r>
        <w:t xml:space="preserve">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3F599D">
        <w:t>04</w:t>
      </w:r>
      <w:r w:rsidR="003F45D3" w:rsidRPr="003F45D3">
        <w:t xml:space="preserve">.10.2018.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3F45D3">
        <w:t xml:space="preserve"> 04.10.2018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A87B98">
        <w:t>20</w:t>
      </w:r>
      <w:r w:rsidR="00BD1793" w:rsidRPr="00BD1793">
        <w:t>. studenog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CF6CBD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F6CBD" w:rsidP="004F5146" w:rsidR="00CF6CBD">
      <w:pPr>
        <w:jc w:val="right"/>
      </w:pPr>
      <w:r>
        <w:t>za točnost otpravka-ovlašteni službenik</w:t>
      </w:r>
    </w:p>
    <w:p w:rsidRDefault="00CF6CBD" w:rsidP="004F5146" w:rsidR="00CF6CBD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F6CB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2924AE">
          <w:t>1166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96A2E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5BF7"/>
    <w:rsid w:val="001A684C"/>
    <w:rsid w:val="001B73F3"/>
    <w:rsid w:val="001C38BA"/>
    <w:rsid w:val="001F17EC"/>
    <w:rsid w:val="00201C18"/>
    <w:rsid w:val="002261F5"/>
    <w:rsid w:val="0023149C"/>
    <w:rsid w:val="00237B9E"/>
    <w:rsid w:val="00255162"/>
    <w:rsid w:val="002558C1"/>
    <w:rsid w:val="00274B49"/>
    <w:rsid w:val="002916CE"/>
    <w:rsid w:val="002924A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599D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5425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4625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BFF"/>
    <w:rsid w:val="00876DE5"/>
    <w:rsid w:val="008942C3"/>
    <w:rsid w:val="008A306D"/>
    <w:rsid w:val="008A310B"/>
    <w:rsid w:val="008C661C"/>
    <w:rsid w:val="008D3CF9"/>
    <w:rsid w:val="008E127C"/>
    <w:rsid w:val="008E59F9"/>
    <w:rsid w:val="008F0A19"/>
    <w:rsid w:val="00910DEA"/>
    <w:rsid w:val="00912715"/>
    <w:rsid w:val="009208E5"/>
    <w:rsid w:val="00924483"/>
    <w:rsid w:val="0093504C"/>
    <w:rsid w:val="0093667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4351"/>
    <w:rsid w:val="009D5975"/>
    <w:rsid w:val="009E23BB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87B98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CF6CBD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53CF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7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St-1166/2018</izvorni_sadrzaj>
    <derivirana_varijabla naziv="DomainObject.Predmet.OznakaBroj_1">St-1166/2018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ARLENA CONNECT jednostavno društvo s ograničenom odgovornošću za trgovinu i usluge</izvorni_sadrzaj>
    <derivirana_varijabla naziv="DomainObject.Predmet.ProtustrankaFormated_1">  ARLENA CONNECT jednostavno društvo s ograničenom odgovornošću za trgovinu i usluge</derivirana_varijabla>
  </DomainObject.Predmet.ProtustrankaFormated>
  <DomainObject.Predmet.ProtustrankaFormatedOIB>
    <izvorni_sadrzaj>  ARLENA CONNECT jednostavno društvo s ograničenom odgovornošću za trgovinu i usluge, OIB 42423475839</izvorni_sadrzaj>
    <derivirana_varijabla naziv="DomainObject.Predmet.ProtustrankaFormatedOIB_1">  ARLENA CONNECT jednostavno društvo s ograničenom odgovornošću za trgovinu i usluge, OIB 42423475839</derivirana_varijabla>
  </DomainObject.Predmet.ProtustrankaFormatedOIB>
  <DomainObject.Predmet.ProtustrankaFormatedWithAdress>
    <izvorni_sadrzaj> ARLENA CONNECT jednostavno društvo s ograničenom odgovornošću za trgovinu i usluge, Jordanovac 11, 10000 Zagreb</izvorni_sadrzaj>
    <derivirana_varijabla naziv="DomainObject.Predmet.ProtustrankaFormatedWithAdress_1"> ARLENA CONNECT jednostavno društvo s ograničenom odgovornošću za trgovinu i usluge, Jordanovac 11, 10000 Zagreb</derivirana_varijabla>
  </DomainObject.Predmet.ProtustrankaFormatedWithAdress>
  <DomainObject.Predmet.ProtustrankaFormatedWithAdressOIB>
    <izvorni_sadrzaj> ARLENA CONNECT jednostavno društvo s ograničenom odgovornošću za trgovinu i usluge, OIB 42423475839, Jordanovac 11, 10000 Zagreb</izvorni_sadrzaj>
    <derivirana_varijabla naziv="DomainObject.Predmet.ProtustrankaFormatedWithAdressOIB_1"> ARLENA CONNECT jednostavno društvo s ograničenom odgovornošću za trgovinu i usluge, OIB 42423475839, Jordanovac 11, 10000 Zagreb</derivirana_varijabla>
  </DomainObject.Predmet.ProtustrankaFormatedWithAdressOIB>
  <DomainObject.Predmet.ProtustrankaWithAdress>
    <izvorni_sadrzaj>ARLENA CONNECT jednostavno društvo s ograničenom odgovornošću za trgovinu i usluge Jordanovac 11, 10000 Zagreb</izvorni_sadrzaj>
    <derivirana_varijabla naziv="DomainObject.Predmet.ProtustrankaWithAdress_1">ARLENA CONNECT jednostavno društvo s ograničenom odgovornošću za trgovinu i usluge Jordanovac 11, 10000 Zagreb</derivirana_varijabla>
  </DomainObject.Predmet.ProtustrankaWithAdress>
  <DomainObject.Predmet.ProtustrankaWithAdressOIB>
    <izvorni_sadrzaj>ARLENA CONNECT jednostavno društvo s ograničenom odgovornošću za trgovinu i usluge, OIB 42423475839, Jordanovac 11, 10000 Zagreb</izvorni_sadrzaj>
    <derivirana_varijabla naziv="DomainObject.Predmet.ProtustrankaWithAdressOIB_1">ARLENA CONNECT jednostavno društvo s ograničenom odgovornošću za trgovinu i usluge, OIB 42423475839, Jordanovac 11, 10000 Zagreb</derivirana_varijabla>
  </DomainObject.Predmet.ProtustrankaWithAdressOIB>
  <DomainObject.Predmet.ProtustrankaNazivFormated>
    <izvorni_sadrzaj>ARLENA CONNECT jednostavno društvo s ograničenom odgovornošću za trgovinu i usluge</izvorni_sadrzaj>
    <derivirana_varijabla naziv="DomainObject.Predmet.ProtustrankaNazivFormated_1">ARLENA CONNECT jednostavno društvo s ograničenom odgovornošću za trgovinu i usluge</derivirana_varijabla>
  </DomainObject.Predmet.ProtustrankaNazivFormated>
  <DomainObject.Predmet.ProtustrankaNazivFormatedOIB>
    <izvorni_sadrzaj>ARLENA CONNECT jednostavno društvo s ograničenom odgovornošću za trgovinu i usluge, OIB 42423475839</izvorni_sadrzaj>
    <derivirana_varijabla naziv="DomainObject.Predmet.ProtustrankaNazivFormatedOIB_1">ARLENA CONNECT jednostavno društvo s ograničenom odgovornošću za trgovinu i usluge, OIB 42423475839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Ognjen Vučetić</izvorni_sadrzaj>
    <derivirana_varijabla naziv="DomainObject.Predmet.StrankaFormated_1">  FINA Regionalni centar Zagreb; Ognjen Vučetić</derivirana_varijabla>
  </DomainObject.Predmet.StrankaFormated>
  <DomainObject.Predmet.StrankaFormatedOIB>
    <izvorni_sadrzaj>  FINA Regionalni centar Zagreb, OIB 85821130368; Ognjen Vučetić, OIB 97315275070</izvorni_sadrzaj>
    <derivirana_varijabla naziv="DomainObject.Predmet.StrankaFormatedOIB_1">  FINA Regionalni centar Zagreb, OIB 85821130368; Ognjen Vučetić, OIB 97315275070</derivirana_varijabla>
  </DomainObject.Predmet.StrankaFormatedOIB>
  <DomainObject.Predmet.StrankaFormatedWithAdress>
    <izvorni_sadrzaj> FINA Regionalni centar Zagreb, Trg svibanjskih žrtava 1995. 1, 10000 Zagreb; Ognjen Vučetić, Ulica Kneza Borne 30, 10000 Zagreb</izvorni_sadrzaj>
    <derivirana_varijabla naziv="DomainObject.Predmet.StrankaFormatedWithAdress_1"> FINA Regionalni centar Zagreb, Trg svibanjskih žrtava 1995. 1, 10000 Zagreb; Ognjen Vučetić, Ulica Kneza Borne 30, 10000 Zagreb</derivirana_varijabla>
  </DomainObject.Predmet.StrankaFormatedWithAdress>
  <DomainObject.Predmet.StrankaFormatedWithAdressOIB>
    <izvorni_sadrzaj> FINA Regionalni centar Zagreb, OIB 85821130368, Trg svibanjskih žrtava 1995. 1, 10000 Zagreb; Ognjen Vučetić, OIB 97315275070, Ulica Kneza Borne 30, 10000 Zagreb</izvorni_sadrzaj>
    <derivirana_varijabla naziv="DomainObject.Predmet.StrankaFormatedWithAdressOIB_1"> FINA Regionalni centar Zagreb, OIB 85821130368, Trg svibanjskih žrtava 1995. 1, 10000 Zagreb; Ognjen Vučetić, OIB 97315275070, Ulica Kneza Borne 30, 10000 Zagreb</derivirana_varijabla>
  </DomainObject.Predmet.StrankaFormatedWithAdressOIB>
  <DomainObject.Predmet.StrankaWithAdress>
    <izvorni_sadrzaj>FINA Regionalni centar Zagreb Trg svibanjskih žrtava 1995. 1,10000 Zagreb,Ognjen Vučetić Ulica Kneza Borne 30,10000 Zagreb</izvorni_sadrzaj>
    <derivirana_varijabla naziv="DomainObject.Predmet.StrankaWithAdress_1">FINA Regionalni centar Zagreb Trg svibanjskih žrtava 1995. 1,10000 Zagreb,Ognjen Vučetić Ulica Kneza Borne 30,10000 Zagreb</derivirana_varijabla>
  </DomainObject.Predmet.StrankaWithAdress>
  <DomainObject.Predmet.StrankaWithAdressOIB>
    <izvorni_sadrzaj>FINA Regionalni centar Zagreb, OIB 85821130368, Trg svibanjskih žrtava 1995. 1,10000 Zagreb,Ognjen Vučetić, OIB 97315275070, Ulica Kneza Borne 30,10000 Zagreb</izvorni_sadrzaj>
    <derivirana_varijabla naziv="DomainObject.Predmet.StrankaWithAdressOIB_1">FINA Regionalni centar Zagreb, OIB 85821130368, Trg svibanjskih žrtava 1995. 1,10000 Zagreb,Ognjen Vučetić, OIB 97315275070, Ulica Kneza Borne 30,10000 Zagreb</derivirana_varijabla>
  </DomainObject.Predmet.StrankaWithAdressOIB>
  <DomainObject.Predmet.StrankaNazivFormated>
    <izvorni_sadrzaj>FINA Regionalni centar Zagreb,Ognjen Vučetić</izvorni_sadrzaj>
    <derivirana_varijabla naziv="DomainObject.Predmet.StrankaNazivFormated_1">FINA Regionalni centar Zagreb,Ognjen Vučetić</derivirana_varijabla>
  </DomainObject.Predmet.StrankaNazivFormated>
  <DomainObject.Predmet.StrankaNazivFormatedOIB>
    <izvorni_sadrzaj>FINA Regionalni centar Zagreb, OIB 85821130368,Ognjen Vučetić, OIB 97315275070</izvorni_sadrzaj>
    <derivirana_varijabla naziv="DomainObject.Predmet.StrankaNazivFormatedOIB_1">FINA Regionalni centar Zagreb, OIB 85821130368,Ognjen Vučetić, OIB 97315275070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Ognjen Vučetić</item>
    </izvorni_sadrzaj>
    <derivirana_varijabla naziv="DomainObject.Predmet.StrankaListFormated_1">
      <item>FINA Regionalni centar Zagreb</item>
      <item>Ognjen Vučetić</item>
    </derivirana_varijabla>
  </DomainObject.Predmet.StrankaListFormated>
  <DomainObject.Predmet.StrankaListFormatedOIB>
    <izvorni_sadrzaj>
      <item>FINA Regionalni centar Zagreb, OIB 85821130368</item>
      <item>Ognjen Vučetić, OIB 97315275070</item>
    </izvorni_sadrzaj>
    <derivirana_varijabla naziv="DomainObject.Predmet.StrankaListFormatedOIB_1">
      <item>FINA Regionalni centar Zagreb, OIB 85821130368</item>
      <item>Ognjen Vučetić, OIB 97315275070</item>
    </derivirana_varijabla>
  </DomainObject.Predmet.StrankaListFormatedOIB>
  <DomainObject.Predmet.StrankaListFormatedWithAdress>
    <izvorni_sadrzaj>
      <item>FINA Regionalni centar Zagreb, Trg svibanjskih žrtava 1995. 1, 10000 Zagreb</item>
      <item>Ognjen Vučetić, Ulica Kneza Borne 30, 10000 Zagreb</item>
    </izvorni_sadrzaj>
    <derivirana_varijabla naziv="DomainObject.Predmet.StrankaListFormatedWithAdress_1">
      <item>FINA Regionalni centar Zagreb, Trg svibanjskih žrtava 1995. 1, 10000 Zagreb</item>
      <item>Ognjen Vučetić, Ulica Kneza Borne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Ognjen Vučetić, OIB 97315275070, Ulica Kneza Borne 30, 10000 Zagreb</item>
    </izvorni_sadrzaj>
    <derivirana_varijabla naziv="DomainObject.Predmet.StrankaListFormatedWithAdressOIB_1">
      <item>FINA Regionalni centar Zagreb, OIB 85821130368, Trg svibanjskih žrtava 1995. 1, 10000 Zagreb</item>
      <item>Ognjen Vučetić, OIB 97315275070, Ulica Kneza Borne 30, 10000 Zagreb</item>
    </derivirana_varijabla>
  </DomainObject.Predmet.StrankaListFormatedWithAdressOIB>
  <DomainObject.Predmet.StrankaListNazivFormated>
    <izvorni_sadrzaj>
      <item>FINA Regionalni centar Zagreb</item>
      <item>Ognjen Vučetić</item>
    </izvorni_sadrzaj>
    <derivirana_varijabla naziv="DomainObject.Predmet.StrankaListNazivFormated_1">
      <item>FINA Regionalni centar Zagreb</item>
      <item>Ognjen Vučetić</item>
    </derivirana_varijabla>
  </DomainObject.Predmet.StrankaListNazivFormated>
  <DomainObject.Predmet.StrankaListNazivFormatedOIB>
    <izvorni_sadrzaj>
      <item>FINA Regionalni centar Zagreb, OIB 85821130368</item>
      <item>Ognjen Vučetić, OIB 97315275070</item>
    </izvorni_sadrzaj>
    <derivirana_varijabla naziv="DomainObject.Predmet.StrankaListNazivFormatedOIB_1">
      <item>FINA Regionalni centar Zagreb, OIB 85821130368</item>
      <item>Ognjen Vučetić, OIB 97315275070</item>
    </derivirana_varijabla>
  </DomainObject.Predmet.StrankaListNazivFormatedOIB>
  <DomainObject.Predmet.ProtuStrankaListFormated>
    <izvorni_sadrzaj>
      <item>ARLENA CONNECT jednostavno društvo s ograničenom odgovornošću za trgovinu i usluge</item>
    </izvorni_sadrzaj>
    <derivirana_varijabla naziv="DomainObject.Predmet.ProtuStrankaListFormated_1">
      <item>ARLENA CONNECT jednostavno društvo s ograničenom odgovornošću za trgovinu i usluge</item>
    </derivirana_varijabla>
  </DomainObject.Predmet.ProtuStrankaListFormated>
  <DomainObject.Predmet.ProtuStrankaListFormatedOIB>
    <izvorni_sadrzaj>
      <item>ARLENA CONNECT jednostavno društvo s ograničenom odgovornošću za trgovinu i usluge, OIB 42423475839</item>
    </izvorni_sadrzaj>
    <derivirana_varijabla naziv="DomainObject.Predmet.ProtuStrankaListFormatedOIB_1">
      <item>ARLENA CONNECT jednostavno društvo s ograničenom odgovornošću za trgovinu i usluge, OIB 42423475839</item>
    </derivirana_varijabla>
  </DomainObject.Predmet.ProtuStrankaListFormatedOIB>
  <DomainObject.Predmet.ProtuStrankaListFormatedWithAdress>
    <izvorni_sadrzaj>
      <item>ARLENA CONNECT jednostavno društvo s ograničenom odgovornošću za trgovinu i usluge, Jordanovac 11, 10000 Zagreb</item>
    </izvorni_sadrzaj>
    <derivirana_varijabla naziv="DomainObject.Predmet.ProtuStrankaListFormatedWithAdress_1">
      <item>ARLENA CONNECT jednostavno društvo s ograničenom odgovornošću za trgovinu i usluge, Jordanovac 11, 10000 Zagreb</item>
    </derivirana_varijabla>
  </DomainObject.Predmet.ProtuStrankaListFormatedWithAdress>
  <DomainObject.Predmet.ProtuStrankaListFormatedWithAdressOIB>
    <izvorni_sadrzaj>
      <item>ARLENA CONNECT jednostavno društvo s ograničenom odgovornošću za trgovinu i usluge, OIB 42423475839, Jordanovac 11, 10000 Zagreb</item>
    </izvorni_sadrzaj>
    <derivirana_varijabla naziv="DomainObject.Predmet.ProtuStrankaListFormatedWithAdressOIB_1">
      <item>ARLENA CONNECT jednostavno društvo s ograničenom odgovornošću za trgovinu i usluge, OIB 42423475839, Jordanovac 11, 10000 Zagreb</item>
    </derivirana_varijabla>
  </DomainObject.Predmet.ProtuStrankaListFormatedWithAdressOIB>
  <DomainObject.Predmet.ProtuStrankaListNazivFormated>
    <izvorni_sadrzaj>
      <item>ARLENA CONNECT jednostavno društvo s ograničenom odgovornošću za trgovinu i usluge</item>
    </izvorni_sadrzaj>
    <derivirana_varijabla naziv="DomainObject.Predmet.ProtuStrankaListNazivFormated_1">
      <item>ARLENA CONNECT jednostavno društvo s ograničenom odgovornošću za trgovinu i usluge</item>
    </derivirana_varijabla>
  </DomainObject.Predmet.ProtuStrankaListNazivFormated>
  <DomainObject.Predmet.ProtuStrankaListNazivFormatedOIB>
    <izvorni_sadrzaj>
      <item>ARLENA CONNECT jednostavno društvo s ograničenom odgovornošću za trgovinu i usluge, OIB 42423475839</item>
    </izvorni_sadrzaj>
    <derivirana_varijabla naziv="DomainObject.Predmet.ProtuStrankaListNazivFormatedOIB_1">
      <item>ARLENA CONNECT jednostavno društvo s ograničenom odgovornošću za trgovinu i usluge, OIB 42423475839</item>
    </derivirana_varijabla>
  </DomainObject.Predmet.ProtuStrankaListNazivFormatedOIB>
  <DomainObject.Predmet.OstaliListFormated>
    <izvorni_sadrzaj>
      <item>Ognjen Vučetić</item>
    </izvorni_sadrzaj>
    <derivirana_varijabla naziv="DomainObject.Predmet.OstaliListFormated_1">
      <item>Ognjen Vučetić</item>
    </derivirana_varijabla>
  </DomainObject.Predmet.OstaliListFormated>
  <DomainObject.Predmet.OstaliListFormatedOIB>
    <izvorni_sadrzaj>
      <item>Ognjen Vučetić, OIB 97315275070</item>
    </izvorni_sadrzaj>
    <derivirana_varijabla naziv="DomainObject.Predmet.OstaliListFormatedOIB_1">
      <item>Ognjen Vučetić, OIB 97315275070</item>
    </derivirana_varijabla>
  </DomainObject.Predmet.OstaliListFormatedOIB>
  <DomainObject.Predmet.OstaliListFormatedWithAdress>
    <izvorni_sadrzaj>
      <item>Ognjen Vučetić, Ulica Kneza Borne 30, 10000 Zagreb</item>
    </izvorni_sadrzaj>
    <derivirana_varijabla naziv="DomainObject.Predmet.OstaliListFormatedWithAdress_1">
      <item>Ognjen Vučetić, Ulica Kneza Borne 30, 10000 Zagreb</item>
    </derivirana_varijabla>
  </DomainObject.Predmet.OstaliListFormatedWithAdress>
  <DomainObject.Predmet.OstaliListFormatedWithAdressOIB>
    <izvorni_sadrzaj>
      <item>Ognjen Vučetić, OIB 97315275070, Ulica Kneza Borne 30, 10000 Zagreb</item>
    </izvorni_sadrzaj>
    <derivirana_varijabla naziv="DomainObject.Predmet.OstaliListFormatedWithAdressOIB_1">
      <item>Ognjen Vučetić, OIB 97315275070, Ulica Kneza Borne 30, 10000 Zagreb</item>
    </derivirana_varijabla>
  </DomainObject.Predmet.OstaliListFormatedWithAdressOIB>
  <DomainObject.Predmet.OstaliListNazivFormated>
    <izvorni_sadrzaj>
      <item>Ognjen Vučetić</item>
    </izvorni_sadrzaj>
    <derivirana_varijabla naziv="DomainObject.Predmet.OstaliListNazivFormated_1">
      <item>Ognjen Vučetić</item>
    </derivirana_varijabla>
  </DomainObject.Predmet.OstaliListNazivFormated>
  <DomainObject.Predmet.OstaliListNazivFormatedOIB>
    <izvorni_sadrzaj>
      <item>Ognjen Vučetić, OIB 97315275070</item>
    </izvorni_sadrzaj>
    <derivirana_varijabla naziv="DomainObject.Predmet.OstaliListNazivFormatedOIB_1">
      <item>Ognjen Vučetić, OIB 97315275070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ARLENA CONNECT jednostavno društvo s ograničenom odgovornošću za trgovinu i usluge</izvorni_sadrzaj>
    <derivirana_varijabla naziv="DomainObject.Predmet.ProtustrankaIDrugi_1">ARLENA CONNECT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ARLENA CONNECT jednostavno društvo s ograničenom odgovornošću za trgovinu i usluge, OIB 42423475839, Jordanovac 11, 10000 Zagreb</izvorni_sadrzaj>
    <derivirana_varijabla naziv="DomainObject.Predmet.ProtustrankaIDrugiAdressOIB_1">ARLENA CONNECT jednostavno društvo s ograničenom odgovornošću za trgovinu i usluge, OIB 42423475839,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ARLENA CONNECT jednostavno društvo s ograničenom odgovornošću za trgovinu i usluge</item>
      <item>FINA Regionalni centar Zagreb</item>
      <item>Ognjen Vučetić</item>
      <item>Ognjen Vučetić</item>
    </izvorni_sadrzaj>
    <derivirana_varijabla naziv="DomainObject.Predmet.SudioniciListNaziv_1">
      <item>ARLENA CONNECT jednostavno društvo s ograničenom odgovornošću za trgovinu i usluge</item>
      <item>FINA Regionalni centar Zagreb</item>
      <item>Ognjen Vučetić</item>
      <item>Ognjen Vučetić</item>
    </derivirana_varijabla>
  </DomainObject.Predmet.SudioniciListNaziv>
  <DomainObject.Predmet.SudioniciListAdressOIB>
    <izvorni_sadrzaj>
      <item>ARLENA CONNECT jednostavno društvo s ograničenom odgovornošću za trgovinu i usluge, OIB 42423475839, Jordanovac 11,10000 Zagreb</item>
      <item>FINA Regionalni centar Zagreb, OIB 85821130368, Trg svibanjskih žrtava 1995. 1,10000 Zagreb</item>
      <item>Ognjen Vučetić, OIB 97315275070, Ulica Kneza Borne 30,10000 Zagreb</item>
      <item>Ognjen Vučetić, OIB 97315275070, Ulica Kneza Borne 30,10000 Zagreb</item>
    </izvorni_sadrzaj>
    <derivirana_varijabla naziv="DomainObject.Predmet.SudioniciListAdressOIB_1">
      <item>ARLENA CONNECT jednostavno društvo s ograničenom odgovornošću za trgovinu i usluge, OIB 42423475839, Jordanovac 11,10000 Zagreb</item>
      <item>FINA Regionalni centar Zagreb, OIB 85821130368, Trg svibanjskih žrtava 1995. 1,10000 Zagreb</item>
      <item>Ognjen Vučetić, OIB 97315275070, Ulica Kneza Borne 30,10000 Zagreb</item>
      <item>Ognjen Vučetić, OIB 97315275070, Ulica Kneza Borne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42423475839</item>
      <item>, OIB 85821130368</item>
      <item>, OIB 97315275070</item>
      <item>, OIB 97315275070</item>
    </izvorni_sadrzaj>
    <derivirana_varijabla naziv="DomainObject.Predmet.SudioniciListNazivOIB_1">
      <item>, OIB 42423475839</item>
      <item>, OIB 85821130368</item>
      <item>, OIB 97315275070</item>
      <item>, OIB 97315275070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B2249-130B-4605-92AA-E17614693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4606</properties:Characters>
  <properties:Lines>103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2018-11-19T09:45:00Z</dcterms:created>
  <dc:creator>gzubak</dc:creator>
  <cp:lastModifiedBy>Mirjana Gašparić</cp:lastModifiedBy>
  <cp:lastPrinted>2018-11-20T09:28:00Z</cp:lastPrinted>
  <dcterms:modified xmlns:xsi="http://www.w3.org/2001/XMLSchema-instance" xsi:type="dcterms:W3CDTF">2018-11-20T09:28:00Z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(St-1166-18 OTVORI  ZAKLJUČI - čl. 110 ŠAKIĆ.docx)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