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4e89" w14:paraId="5f94e89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A640C6" w:rsidP="00A640C6" w:rsidR="00A640C6">
      <w:pPr>
        <w:spacing w:lineRule="auto" w:line="240" w:after="0"/>
        <w:ind w:firstLine="708"/>
        <w:jc w:val="both"/>
      </w:pPr>
      <w:r>
        <w:t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dužnikom SIKAVAC j.d.o.o., Zbelava (Grad Varaždin), Varaždinska 103, OIB: 57645947645, dana 24. svibnja 2017.</w:t>
      </w:r>
    </w:p>
    <w:p w:rsidRDefault="006B7FA7" w:rsidP="006B7FA7" w:rsidR="006B7FA7">
      <w:pPr>
        <w:spacing w:lineRule="auto" w:line="240" w:after="0"/>
        <w:jc w:val="both"/>
      </w:pPr>
    </w:p>
    <w:p w:rsidRDefault="00FD3E68" w:rsidP="00851F78" w:rsidR="00FD3E68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A640C6">
        <w:t>SIKAVAC j.d.o.o., Zbelava (Grad Varaždin), Varaždinska 103, OIB: 57645947645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A640C6">
        <w:t>24</w:t>
      </w:r>
      <w:r>
        <w:t xml:space="preserve">. </w:t>
      </w:r>
      <w:r w:rsidR="00A640C6">
        <w:t>svibnja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A640C6">
        <w:t>Hrvoje Kraljičković, Trg hrvatskih velikana 4, Zagreb, OIB: 63875916042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A640C6">
        <w:t>SIKAVAC j.d.o.o., Zbelava (Grad Varaždin), Varaždinska 103, OIB: 57645947645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A640C6">
        <w:t>SIKAVAC j.d.o.o., Zbelava (Grad Varaždin), Varaždinska 103, OIB: 57645947645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A640C6">
        <w:t>Predlagatelj je 30. svibnja 2016. podnio ovome sudu prijedlog za otvaranje stečajnog postupka nad dužnikom, navodeći da dužnik na dan 1. rujna 2015. ima evidentirane neizvršene osnove za plaćanje u ukupnom iznosu od 42.421,43 kn u neprekinutom razdoblju od 195 dana i ima dva zaposlenika.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A640C6">
        <w:t>821/16-5 od 04.01.2017</w:t>
      </w:r>
      <w:r>
        <w:t>.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>2 St-</w:t>
      </w:r>
      <w:r w:rsidR="00A640C6">
        <w:t>821/16-9 od 13.3.</w:t>
      </w:r>
      <w:r>
        <w:t>2017.</w:t>
      </w:r>
      <w:r w:rsidR="00076878">
        <w:t xml:space="preserve">,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A640C6">
        <w:t>24</w:t>
      </w:r>
      <w:r>
        <w:t>.</w:t>
      </w:r>
      <w:r w:rsidR="006A3220">
        <w:t xml:space="preserve"> </w:t>
      </w:r>
      <w:r w:rsidR="00A640C6">
        <w:t>svibnja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C44934" w:rsidR="00F36B83" w:rsidRPr="00C44934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C44934">
        <w:t xml:space="preserve">Stečajni upravitelj </w:t>
      </w:r>
      <w:r w:rsidR="00A640C6">
        <w:t>Hrvoje Kraljičković, Trg hrvatskih velikana 4, Zagreb</w:t>
      </w:r>
    </w:p>
    <w:p w:rsidRDefault="003B2888" w:rsidP="00A640C6" w:rsidR="006B7FA7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color w:themeColor="accent6" w:val="F79646"/>
        </w:rPr>
      </w:pPr>
      <w:r>
        <w:t xml:space="preserve">dužnik </w:t>
      </w:r>
      <w:r w:rsidR="00A640C6" w:rsidRPr="00A640C6">
        <w:t>SIKAVAC j.d.o.o., Zbelava (Grad Varaždin), Varaždinska 103, OIB: 57645947645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262" w:rsidP="00B92760" w:rsidR="005E6262">
      <w:pPr>
        <w:spacing w:lineRule="auto" w:line="240" w:after="0"/>
      </w:pPr>
      <w:r>
        <w:separator/>
      </w:r>
    </w:p>
  </w:endnote>
  <w:endnote w:id="0" w:type="continuationSeparator">
    <w:p w:rsidRDefault="005E6262" w:rsidP="00B92760" w:rsidR="005E62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262" w:rsidP="00B92760" w:rsidR="005E6262">
      <w:pPr>
        <w:spacing w:lineRule="auto" w:line="240" w:after="0"/>
      </w:pPr>
      <w:r>
        <w:separator/>
      </w:r>
    </w:p>
  </w:footnote>
  <w:footnote w:id="0" w:type="continuationSeparator">
    <w:p w:rsidRDefault="005E6262" w:rsidP="00B92760" w:rsidR="005E62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B67">
          <w:rPr>
            <w:noProof/>
          </w:rPr>
          <w:t>2</w:t>
        </w:r>
        <w:r>
          <w:fldChar w:fldCharType="end"/>
        </w:r>
      </w:p>
    </w:sdtContent>
  </w:sdt>
  <w:p w:rsidRDefault="00A640C6" w:rsidP="00A640C6" w:rsidR="00B92760">
    <w:pPr>
      <w:jc w:val="right"/>
    </w:pPr>
    <w:r>
      <w:t>Poslovni broj: 2 St-821/16-11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A640C6">
      <w:t>821/16-11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04B67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SIKAVAC jednostavno društvo s ograničenom odgovornošću za ugostiteljstvo zastupanog po punomoćniku Branimir Vidić</izvorni_sadrzaj>
    <derivirana_varijabla naziv="DomainObject.Predmet.ProtustrankaFormated_1">  SIKAVAC jednostavno društvo s ograničenom odgovornošću za ugostiteljstvo zastupanog po punomoćniku Branimir Vidić</derivirana_varijabla>
  </DomainObject.Predmet.ProtustrankaFormated>
  <DomainObject.Predmet.ProtustrankaFormatedOIB>
    <izvorni_sadrzaj>  SIKAVAC jednostavno društvo s ograničenom odgovornošću za ugostiteljstvo, OIB 57645947645 zastupanog po punomoćniku Branimir Vidić</izvorni_sadrzaj>
    <derivirana_varijabla naziv="DomainObject.Predmet.ProtustrankaFormatedOIB_1">  SIKAVAC jednostavno društvo s ograničenom odgovornošću za ugostiteljstvo, OIB 57645947645 zastupanog po punomoćniku Branimir Vidić</derivirana_varijabla>
  </DomainObject.Predmet.ProtustrankaFormatedOIB>
  <DomainObject.Predmet.ProtustrankaFormatedWithAdress>
    <izvorni_sadrzaj> SIKAVAC jednostavno društvo s ograničenom odgovornošću za ugostiteljstvo, Varaždinska 103, 42202 Zbelava zastupanog po punomoćniku Branimir Vidić</izvorni_sadrzaj>
    <derivirana_varijabla naziv="DomainObject.Predmet.ProtustrankaFormatedWithAdress_1"> SIKAVAC jednostavno društvo s ograničenom odgovornošću za ugostiteljstvo, Varaždinska 103, 42202 Zbelava zastupanog po punomoćniku Branimir Vidić</derivirana_varijabla>
  </DomainObject.Predmet.ProtustrankaFormatedWithAdress>
  <DomainObject.Predmet.ProtustrankaFormatedWithAdressOIB>
    <izvorni_sadrzaj> SIKAVAC jednostavno društvo s ograničenom odgovornošću za ugostiteljstvo, OIB 57645947645, Varaždinska 103, 42202 Zbelava zastupanog po punomoćniku Branimir Vidić</izvorni_sadrzaj>
    <derivirana_varijabla naziv="DomainObject.Predmet.ProtustrankaFormatedWithAdressOIB_1"> SIKAVAC jednostavno društvo s ograničenom odgovornošću za ugostiteljstvo, OIB 57645947645, Varaždinska 103, 42202 Zbelava zastupanog po punomoćniku Branimir Vidić</derivirana_varijabla>
  </DomainObject.Predmet.ProtustrankaFormatedWithAdressOIB>
  <DomainObject.Predmet.ProtustrankaWithAdress>
    <izvorni_sadrzaj>SIKAVAC jednostavno društvo s ograničenom odgovornošću za ugostiteljstvo Varaždinska 103, 42202 Zbelava</izvorni_sadrzaj>
    <derivirana_varijabla naziv="DomainObject.Predmet.ProtustrankaWithAdress_1">SIKAVAC jednostavno društvo s ograničenom odgovornošću za ugostiteljstvo Varaždinska 103, 42202 Zbelava</derivirana_varijabla>
  </DomainObject.Predmet.ProtustrankaWithAdress>
  <DomainObject.Predmet.ProtustrankaWithAdressOIB>
    <izvorni_sadrzaj>SIKAVAC jednostavno društvo s ograničenom odgovornošću za ugostiteljstvo, OIB 57645947645, Varaždinska 103, 42202 Zbelava</izvorni_sadrzaj>
    <derivirana_varijabla naziv="DomainObject.Predmet.ProtustrankaWithAdressOIB_1">SIKAVAC jednostavno društvo s ograničenom odgovornošću za ugostiteljstvo, OIB 57645947645, Varaždinska 103, 42202 Zbelava</derivirana_varijabla>
  </DomainObject.Predmet.ProtustrankaWithAdressOIB>
  <DomainObject.Predmet.ProtustrankaNazivFormated>
    <izvorni_sadrzaj>SIKAVAC jednostavno društvo s ograničenom odgovornošću za ugostiteljstvo</izvorni_sadrzaj>
    <derivirana_varijabla naziv="DomainObject.Predmet.ProtustrankaNazivFormated_1">SIKAVAC jednostavno društvo s ograničenom odgovornošću za ugostiteljstvo</derivirana_varijabla>
  </DomainObject.Predmet.ProtustrankaNazivFormated>
  <DomainObject.Predmet.ProtustrankaNazivFormatedOIB>
    <izvorni_sadrzaj>SIKAVAC jednostavno društvo s ograničenom odgovornošću za ugostiteljstvo, OIB 57645947645</izvorni_sadrzaj>
    <derivirana_varijabla naziv="DomainObject.Predmet.ProtustrankaNazivFormatedOIB_1">SIKAVAC jednostavno društvo s ograničenom odgovornošću za ugostiteljstvo, OIB 57645947645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42421.43</izvorni_sadrzaj>
    <derivirana_varijabla naziv="DomainObject.Predmet.TrenutnaVrijednost_1">42421.43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SIKAVAC jednostavno društvo s ograničenom odgovornošću za ugostiteljstvo zastupanog po punomoćniku Branimir Vidić</item>
    </izvorni_sadrzaj>
    <derivirana_varijabla naziv="DomainObject.Predmet.ProtuStrankaListFormated_1">
      <item>SIKAVAC jednostavno društvo s ograničenom odgovornošću za ugostiteljstvo zastupanog po punomoćniku Branimir Vidić</item>
    </derivirana_varijabla>
  </DomainObject.Predmet.ProtuStrankaListFormated>
  <DomainObject.Predmet.ProtuStrankaListFormatedOIB>
    <izvorni_sadrzaj>
      <item>SIKAVAC jednostavno društvo s ograničenom odgovornošću za ugostiteljstvo, OIB 57645947645 zastupanog po punomoćniku Branimir Vidić</item>
    </izvorni_sadrzaj>
    <derivirana_varijabla naziv="DomainObject.Predmet.ProtuStrankaListFormatedOIB_1">
      <item>SIKAVAC jednostavno društvo s ograničenom odgovornošću za ugostiteljstvo, OIB 57645947645 zastupanog po punomoćniku Branimir Vidić</item>
    </derivirana_varijabla>
  </DomainObject.Predmet.ProtuStrankaListFormatedOIB>
  <DomainObject.Predmet.ProtuStrankaListFormatedWithAdress>
    <izvorni_sadrzaj>
      <item>SIKAVAC jednostavno društvo s ograničenom odgovornošću za ugostiteljstvo, Varaždinska 103, 42202 Zbelava zastupanog po punomoćniku Branimir Vidić</item>
    </izvorni_sadrzaj>
    <derivirana_varijabla naziv="DomainObject.Predmet.ProtuStrankaListFormatedWithAdress_1">
      <item>SIKAVAC jednostavno društvo s ograničenom odgovornošću za ugostiteljstvo, Varaždinska 103, 42202 Zbelava zastupanog po punomoćniku Branimir Vidić</item>
    </derivirana_varijabla>
  </DomainObject.Predmet.ProtuStrankaListFormatedWithAdress>
  <DomainObject.Predmet.ProtuStrankaListFormatedWithAdressOIB>
    <izvorni_sadrzaj>
      <item>SIKAVAC jednostavno društvo s ograničenom odgovornošću za ugostiteljstvo, OIB 57645947645, Varaždinska 103, 42202 Zbelava zastupanog po punomoćniku Branimir Vidić</item>
    </izvorni_sadrzaj>
    <derivirana_varijabla naziv="DomainObject.Predmet.ProtuStrankaListFormatedWithAdressOIB_1">
      <item>SIKAVAC jednostavno društvo s ograničenom odgovornošću za ugostiteljstvo, OIB 57645947645, Varaždinska 103, 42202 Zbelava zastupanog po punomoćniku Branimir Vidić</item>
    </derivirana_varijabla>
  </DomainObject.Predmet.ProtuStrankaListFormatedWithAdressOIB>
  <DomainObject.Predmet.ProtuStrankaListNazivFormated>
    <izvorni_sadrzaj>
      <item>SIKAVAC jednostavno društvo s ograničenom odgovornošću za ugostiteljstvo</item>
    </izvorni_sadrzaj>
    <derivirana_varijabla naziv="DomainObject.Predmet.ProtuStrankaListNazivFormated_1">
      <item>SIKAVAC jednostavno društvo s ograničenom odgovornošću za ugostiteljstvo</item>
    </derivirana_varijabla>
  </DomainObject.Predmet.ProtuStrankaListNazivFormated>
  <DomainObject.Predmet.ProtuStrankaListNazivFormatedOIB>
    <izvorni_sadrzaj>
      <item>SIKAVAC jednostavno društvo s ograničenom odgovornošću za ugostiteljstvo, OIB 57645947645</item>
    </izvorni_sadrzaj>
    <derivirana_varijabla naziv="DomainObject.Predmet.ProtuStrankaListNazivFormatedOIB_1">
      <item>SIKAVAC jednostavno društvo s ograničenom odgovornošću za ugostiteljstvo, OIB 57645947645</item>
    </derivirana_varijabla>
  </DomainObject.Predmet.ProtuStrankaListNazivFormatedOIB>
  <DomainObject.Predmet.OstaliListFormated>
    <izvorni_sadrzaj>
      <item>sudski registar</item>
      <item>Županijsko državno odvjetništvo u Varaždinu</item>
      <item>Branimir Vidić punomoćnik sudionika u postupku SIKAVAC jednostavno društvo s ograničenom odgovornošću za ugostiteljstvo</item>
    </izvorni_sadrzaj>
    <derivirana_varijabla naziv="DomainObject.Predmet.OstaliListFormated_1">
      <item>sudski registar</item>
      <item>Županijsko državno odvjetništvo u Varaždinu</item>
      <item>Branimir Vidić punomoćnik sudionika u postupku SIKAVAC jednostavno društvo s ograničenom odgovornošću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Branimir Vidić, OIB 10019273587 punomoćnik sudionika u postupku SIKAVAC jednostavno društvo s ograničenom odgovornošću za ugostiteljstvo</item>
    </izvorni_sadrzaj>
    <derivirana_varijabla naziv="DomainObject.Predmet.OstaliListFormatedOIB_1">
      <item>sudski registar</item>
      <item>Županijsko državno odvjetništvo u Varaždinu</item>
      <item>Branimir Vidić, OIB 10019273587 punomoćnik sudionika u postupku SIKAVAC jednostavno društvo s ograničenom odgovornošću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Branimir Vidić, Dr. Franje Tuđmana 7, 23210 Biograd Na Moru punomoćnik sudionika u postupku SIKAVAC jednostavno društvo s ograničenom odgovornošću za ugostiteljstvo</item>
    </izvorni_sadrzaj>
    <derivirana_varijabla naziv="DomainObject.Predmet.OstaliListFormatedWithAdress_1">
      <item>sudski registar</item>
      <item>Županijsko državno odvjetništvo u Varaždinu</item>
      <item>Branimir Vidić, Dr. Franje Tuđmana 7, 23210 Biograd Na Moru punomoćnik sudionika u postupku SIKAVAC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Branimir Vidić, OIB 10019273587, Dr. Franje Tuđmana 7, 23210 Biograd Na Moru punomoćnik sudionika u postupku SIKAVAC jednostavno društvo s ograničenom odgovornošću za ugostiteljstvo</item>
    </izvorni_sadrzaj>
    <derivirana_varijabla naziv="DomainObject.Predmet.OstaliListFormatedWithAdressOIB_1">
      <item>sudski registar</item>
      <item>Županijsko državno odvjetništvo u Varaždinu</item>
      <item>Branimir Vidić, OIB 10019273587, Dr. Franje Tuđmana 7, 23210 Biograd Na Moru punomoćnik sudionika u postupku SIKAVAC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Branimir Vidić</item>
    </izvorni_sadrzaj>
    <derivirana_varijabla naziv="DomainObject.Predmet.OstaliListNazivFormated_1">
      <item>sudski registar</item>
      <item>Županijsko državno odvjetništvo u Varaždinu</item>
      <item>Branimir Vidić</item>
    </derivirana_varijabla>
  </DomainObject.Predmet.OstaliListNazivFormated>
  <DomainObject.Predmet.OstaliListNazivFormatedOIB>
    <izvorni_sadrzaj>
      <item>sudski registar</item>
      <item>Županijsko državno odvjetništvo u Varaždinu</item>
      <item>Branimir Vidić, OIB 10019273587</item>
    </izvorni_sadrzaj>
    <derivirana_varijabla naziv="DomainObject.Predmet.OstaliListNazivFormatedOIB_1">
      <item>sudski registar</item>
      <item>Županijsko državno odvjetništvo u Varaždinu</item>
      <item>Branimir Vidić, OIB 10019273587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SIKAVAC jednostavno društvo s ograničenom odgovornošću za ugostiteljstvo</izvorni_sadrzaj>
    <derivirana_varijabla naziv="DomainObject.Predmet.ProtustrankaIDrugi_1">SIKAVAC jednostavno društvo s ograničenom odgovornošću za ugostiteljstvo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SIKAVAC jednostavno društvo s ograničenom odgovornošću za ugostiteljstvo, OIB 57645947645, Varaždinska 103, 42202 Zbelava</izvorni_sadrzaj>
    <derivirana_varijabla naziv="DomainObject.Predmet.ProtustrankaIDrugiAdressOIB_1">SIKAVAC jednostavno društvo s ograničenom odgovornošću za ugostiteljstvo, OIB 57645947645, Varaždinska 103,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SIKAVAC jednostavno društvo s ograničenom odgovornošću za ugostiteljstvo</item>
      <item>sudski registar</item>
      <item>Županijsko državno odvjetništvo u Varaždinu</item>
      <item>Branimir Vidić</item>
    </izvorni_sadrzaj>
    <derivirana_varijabla naziv="DomainObject.Predmet.SudioniciListNaziv_1">
      <item>Financijska agencija - Podružnica Varaždin</item>
      <item>SIKAVAC jednostavno društvo s ograničenom odgovornošću za ugostiteljstvo</item>
      <item>sudski registar</item>
      <item>Županijsko državno odvjetništvo u Varaždinu</item>
      <item>Branimir Vidić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SIKAVAC jednostavno društvo s ograničenom odgovornošću za ugostiteljstvo, OIB 57645947645, Varaždinska 103,42202 Zbelava</item>
      <item>sudski registar</item>
      <item>Županijsko državno odvjetništvo u Varaždinu</item>
      <item>Branimir Vidić, OIB 10019273587, Dr. Franje Tuđmana 7,23210 Biograd Na Moru</item>
    </izvorni_sadrzaj>
    <derivirana_varijabla naziv="DomainObject.Predmet.SudioniciListAdressOIB_1">
      <item>Financijska agencija - Podružnica Varaždin, OIB 85821130368, Ul. Augusta Cesarca 2,42000 Varaždin</item>
      <item>SIKAVAC jednostavno društvo s ograničenom odgovornošću za ugostiteljstvo, OIB 57645947645, Varaždinska 103,42202 Zbelava</item>
      <item>sudski registar</item>
      <item>Županijsko državno odvjetništvo u Varaždinu</item>
      <item>Branimir Vidić, OIB 10019273587, Dr. Franje Tuđmana 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57645947645</item>
      <item>, OIB null</item>
      <item>, OIB null</item>
      <item>, OIB 10019273587</item>
    </izvorni_sadrzaj>
    <derivirana_varijabla naziv="DomainObject.Predmet.SudioniciListNazivOIB_1">
      <item>, OIB 85821130368</item>
      <item>, OIB 57645947645</item>
      <item>, OIB null</item>
      <item>, OIB null</item>
      <item>, OIB 10019273587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554EC-B900-4F64-9689-705C87F83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3178</properties:Characters>
  <properties:Lines>85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2017-05-24T12:50:00Z</dcterms:created>
  <dc:creator>Maja Valušnig</dc:creator>
  <cp:lastModifiedBy>Marko Makaj</cp:lastModifiedBy>
  <cp:lastPrinted>2017-05-24T12:49:00Z</cp:lastPrinted>
  <dcterms:modified xmlns:xsi="http://www.w3.org/2001/XMLSchema-instance" xsi:type="dcterms:W3CDTF">2017-05-24T12:51:00Z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