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14:textId="77777777" w14:paraId="5B027F3A" w:rsidTr="005E5129" w:rsidR="005E5129">
        <w:tc>
          <w:tcPr>
            <w:tcW w:type="dxa" w:w="2877"/>
            <w:hideMark/>
          </w:tcPr>
          <w:p w14:textId="77777777" w14:paraId="265145A2" w:rsidRDefault="005E5129" w:rsidR="005E5129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textId="77777777" w14:paraId="16E91B37" w:rsidRDefault="005E5129" w:rsidR="005E512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14:textId="77777777" w14:paraId="07C5CBC6" w:rsidRDefault="005E5129" w:rsidR="005E512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14:textId="77777777" w14:paraId="4A2726A6" w:rsidRDefault="005E5129" w:rsidR="005E512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77777777" w14:paraId="09D7B482" w:rsidRDefault="005E5129" w:rsidP="005E5129" w:rsidR="005E5129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14:textId="77777777" w14:paraId="019C8433" w:rsidTr="005E5129" w:rsidR="005E5129">
        <w:trPr>
          <w:jc w:val="right"/>
        </w:trPr>
        <w:tc>
          <w:tcPr>
            <w:tcW w:type="dxa" w:w="4320"/>
            <w:hideMark/>
          </w:tcPr>
          <w:p w14:textId="6C78E136" w14:paraId="333489F0" w:rsidRDefault="00CD41CF" w:rsidP="00C23928" w:rsidR="005E5129">
            <w:pPr>
              <w:pStyle w:val="VSVerzija"/>
              <w:spacing w:lineRule="auto" w:line="276"/>
              <w:jc w:val="right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2 St-772/2016-83</w:t>
            </w:r>
          </w:p>
        </w:tc>
      </w:tr>
    </w:tbl>
    <w:p w14:textId="77777777" w14:paraId="414C1165" w:rsidRDefault="005E5129" w:rsidP="00E964EA" w:rsidR="005E5129">
      <w:pPr>
        <w:tabs>
          <w:tab w:pos="4050" w:val="left"/>
        </w:tabs>
        <w:spacing w:after="0"/>
      </w:pPr>
    </w:p>
    <w:p w14:textId="77777777" w14:paraId="1E441D18" w:rsidRDefault="005E5129" w:rsidP="005E5129" w:rsidR="005E5129">
      <w:pPr>
        <w:tabs>
          <w:tab w:pos="4050" w:val="left"/>
        </w:tabs>
        <w:spacing w:after="0"/>
        <w:jc w:val="center"/>
      </w:pPr>
      <w:r>
        <w:t>R E P U B L I K A    H R V A T S K A</w:t>
      </w:r>
    </w:p>
    <w:p w14:textId="77777777" w14:paraId="361CED8C" w:rsidRDefault="005E5129" w:rsidP="005E5129" w:rsidR="005E5129">
      <w:pPr>
        <w:tabs>
          <w:tab w:pos="4050" w:val="left"/>
        </w:tabs>
        <w:spacing w:after="0"/>
        <w:jc w:val="center"/>
      </w:pPr>
    </w:p>
    <w:p w14:textId="77777777" w14:paraId="0ED1E6CF" w:rsidRDefault="005E5129" w:rsidP="005E5129" w:rsidR="005E5129">
      <w:pPr>
        <w:spacing w:after="0"/>
        <w:jc w:val="center"/>
      </w:pPr>
      <w:r>
        <w:t>R J E Š E N J E</w:t>
      </w:r>
    </w:p>
    <w:p w14:textId="77777777" w14:paraId="2DDBD5D2" w:rsidRDefault="00D76982" w:rsidP="005E5129" w:rsidR="00D76982">
      <w:pPr>
        <w:spacing w:after="0"/>
        <w:jc w:val="center"/>
      </w:pPr>
    </w:p>
    <w:p w14:textId="77777777" w14:paraId="25904999" w:rsidRDefault="00FA46E3" w:rsidP="005E5129" w:rsidR="00FA46E3">
      <w:pPr>
        <w:spacing w:after="0"/>
        <w:jc w:val="center"/>
      </w:pPr>
    </w:p>
    <w:p w14:textId="2E3E988F" w14:paraId="4D13AB4E" w:rsidRDefault="008653FC" w:rsidP="008653FC" w:rsidR="008653FC">
      <w:pPr>
        <w:spacing w:after="0"/>
        <w:ind w:firstLine="720"/>
        <w:jc w:val="both"/>
        <w:rPr>
          <w:rFonts w:cs="Times New Roman"/>
        </w:rPr>
      </w:pPr>
      <w:r w:rsidRPr="008653FC">
        <w:rPr>
          <w:rFonts w:cs="Times New Roman"/>
        </w:rPr>
        <w:t xml:space="preserve">Trgovački sud u Varaždinu, po sutkinji toga suda Meliti Poljanec Bubaš, u stečajnom postupku koji se vodi nad stečajnim dužnikom ZIMIĆ-ING d.o.o. u stečaju, Varaždin, Krešimira Filića 96, OIB: 27044200978, kojeg zastupa stečajni upravitelj Zvonko Tomljanović, izvan ročišta, dana </w:t>
      </w:r>
      <w:r w:rsidR="00E964EA">
        <w:rPr>
          <w:rFonts w:cs="Times New Roman"/>
        </w:rPr>
        <w:t>8</w:t>
      </w:r>
      <w:r>
        <w:rPr>
          <w:rFonts w:cs="Times New Roman"/>
        </w:rPr>
        <w:t xml:space="preserve">. siječnja 2019. </w:t>
      </w:r>
    </w:p>
    <w:p w14:textId="069FAE33" w14:paraId="35039EAC" w:rsidRDefault="008653FC" w:rsidP="008653FC" w:rsidR="008653FC" w:rsidRPr="008653FC">
      <w:pPr>
        <w:spacing w:after="0"/>
        <w:ind w:firstLine="720"/>
        <w:jc w:val="both"/>
        <w:rPr>
          <w:rFonts w:cs="Times New Roman"/>
        </w:rPr>
      </w:pPr>
      <w:r w:rsidRPr="008653FC">
        <w:rPr>
          <w:rFonts w:cs="Times New Roman"/>
        </w:rPr>
        <w:t xml:space="preserve">                                            </w:t>
      </w:r>
    </w:p>
    <w:p w14:textId="77777777" w14:paraId="4116E571" w:rsidRDefault="005E5129" w:rsidP="005E5129" w:rsidR="005E5129">
      <w:pPr>
        <w:spacing w:after="0"/>
      </w:pPr>
    </w:p>
    <w:p w14:textId="3630FB3A" w14:paraId="266CFCE4" w:rsidRDefault="00D76982" w:rsidP="00FA46E3" w:rsidR="005E5129">
      <w:pPr>
        <w:spacing w:after="0"/>
        <w:jc w:val="center"/>
      </w:pPr>
      <w:r>
        <w:t xml:space="preserve">r i j e š i o   </w:t>
      </w:r>
      <w:r w:rsidR="005E5129">
        <w:t>j e</w:t>
      </w:r>
    </w:p>
    <w:p w14:textId="77777777" w14:paraId="3E2E6C54" w:rsidRDefault="00FA46E3" w:rsidP="00FA46E3" w:rsidR="00FA46E3">
      <w:pPr>
        <w:spacing w:after="0"/>
        <w:jc w:val="center"/>
      </w:pPr>
    </w:p>
    <w:p w14:textId="77777777" w14:paraId="15FEA085" w:rsidRDefault="005E5129" w:rsidP="005E5129" w:rsidR="005E5129">
      <w:pPr>
        <w:spacing w:after="0"/>
        <w:jc w:val="center"/>
        <w:rPr>
          <w:b/>
        </w:rPr>
      </w:pPr>
    </w:p>
    <w:p w14:textId="1F16C3ED" w14:paraId="6460C529" w:rsidRDefault="00F375F6" w:rsidP="00A47488" w:rsidR="00A5732B">
      <w:pPr>
        <w:spacing w:after="0"/>
        <w:ind w:hanging="960" w:left="1528"/>
        <w:jc w:val="both"/>
      </w:pPr>
      <w:r w:rsidRPr="00D76982">
        <w:t>I.</w:t>
      </w:r>
      <w:r>
        <w:rPr>
          <w:b/>
        </w:rPr>
        <w:tab/>
      </w:r>
      <w:r w:rsidR="005E5129">
        <w:t xml:space="preserve">Utvrđuje se da je kupac </w:t>
      </w:r>
      <w:r w:rsidR="00CD41CF">
        <w:t>ECOENERGY d.o.o., Varaždin, Vilka Novaka 48c</w:t>
      </w:r>
      <w:r w:rsidR="00554DD2">
        <w:t>,</w:t>
      </w:r>
      <w:r w:rsidR="00263190">
        <w:t xml:space="preserve"> OIB: </w:t>
      </w:r>
      <w:r w:rsidR="00CD41CF">
        <w:t>10351124641</w:t>
      </w:r>
      <w:r w:rsidR="00263190">
        <w:t>,</w:t>
      </w:r>
      <w:r w:rsidR="00554DD2">
        <w:t xml:space="preserve"> ponudi</w:t>
      </w:r>
      <w:r w:rsidR="008653FC">
        <w:t>o</w:t>
      </w:r>
      <w:r w:rsidR="005E5129">
        <w:t xml:space="preserve"> najveću cijenu i da su ispunjene pretpostavke da </w:t>
      </w:r>
      <w:r w:rsidR="008653FC">
        <w:t>mu</w:t>
      </w:r>
      <w:r w:rsidR="005E5129">
        <w:t xml:space="preserve"> se dosudi </w:t>
      </w:r>
      <w:r w:rsidR="00073AE7">
        <w:t>n</w:t>
      </w:r>
      <w:r w:rsidR="005E5129">
        <w:t xml:space="preserve">ekretnina stečajnog dužnika upisana </w:t>
      </w:r>
      <w:r w:rsidR="006B247B">
        <w:t xml:space="preserve">kod Općinskog suda u </w:t>
      </w:r>
      <w:r w:rsidR="008653FC">
        <w:t>Varaždinu,</w:t>
      </w:r>
      <w:r w:rsidR="00BD2670">
        <w:t xml:space="preserve"> </w:t>
      </w:r>
      <w:r w:rsidR="00D76982">
        <w:t>zemljišno</w:t>
      </w:r>
      <w:r w:rsidR="006B247B">
        <w:t xml:space="preserve">knjižni odjel </w:t>
      </w:r>
      <w:r w:rsidR="008653FC">
        <w:t>Varaždin</w:t>
      </w:r>
      <w:r w:rsidR="006B247B">
        <w:t xml:space="preserve">, </w:t>
      </w:r>
      <w:r w:rsidR="005E5129">
        <w:t xml:space="preserve">k.o. </w:t>
      </w:r>
      <w:proofErr w:type="spellStart"/>
      <w:r w:rsidR="00CD41CF">
        <w:t>Jalkovec</w:t>
      </w:r>
      <w:proofErr w:type="spellEnd"/>
      <w:r w:rsidR="008653FC">
        <w:t>,</w:t>
      </w:r>
      <w:r w:rsidR="00C23928">
        <w:t xml:space="preserve"> </w:t>
      </w:r>
      <w:proofErr w:type="spellStart"/>
      <w:r w:rsidR="00263190" w:rsidRPr="00585690">
        <w:t>z.k</w:t>
      </w:r>
      <w:proofErr w:type="spellEnd"/>
      <w:r w:rsidR="00263190" w:rsidRPr="00585690">
        <w:t xml:space="preserve">. uložak broj </w:t>
      </w:r>
      <w:r w:rsidR="00CD41CF">
        <w:t>936</w:t>
      </w:r>
      <w:r w:rsidR="00263190" w:rsidRPr="00585690">
        <w:t xml:space="preserve">, broj katastarske čestica </w:t>
      </w:r>
      <w:r w:rsidR="00DD4263">
        <w:t>424/5,</w:t>
      </w:r>
      <w:r w:rsidR="00263190">
        <w:t xml:space="preserve"> </w:t>
      </w:r>
      <w:r w:rsidR="008653FC">
        <w:t xml:space="preserve">u naravi </w:t>
      </w:r>
      <w:r w:rsidR="00DD4263">
        <w:t>zemljište površine 2728 m2 u 1/</w:t>
      </w:r>
      <w:proofErr w:type="spellStart"/>
      <w:r w:rsidR="00DD4263">
        <w:t>1</w:t>
      </w:r>
      <w:proofErr w:type="spellEnd"/>
      <w:r w:rsidR="00DD4263">
        <w:t xml:space="preserve"> dijela.                                                                                                                              </w:t>
      </w:r>
      <w:r w:rsidR="008653FC">
        <w:t xml:space="preserve">                                                                                 </w:t>
      </w:r>
    </w:p>
    <w:p w14:textId="77777777" w14:paraId="6F78B498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250D50EA" w14:paraId="04B53158" w:rsidRDefault="00F375F6" w:rsidP="00A47488" w:rsidR="005E5129">
      <w:pPr>
        <w:spacing w:after="0"/>
        <w:ind w:hanging="840" w:left="1408"/>
        <w:jc w:val="both"/>
      </w:pPr>
      <w:r w:rsidRPr="00D76982">
        <w:t>II.</w:t>
      </w:r>
      <w:r>
        <w:t xml:space="preserve"> </w:t>
      </w:r>
      <w:r>
        <w:tab/>
        <w:t>Ne</w:t>
      </w:r>
      <w:r w:rsidR="00263190">
        <w:t>kretnina iz točke I.</w:t>
      </w:r>
      <w:r w:rsidR="005E5129">
        <w:t xml:space="preserve"> izreke ovog rješenja dosuđuje se</w:t>
      </w:r>
      <w:r w:rsidR="00C23928">
        <w:t xml:space="preserve"> </w:t>
      </w:r>
      <w:r w:rsidR="00263190">
        <w:t>kupcu</w:t>
      </w:r>
      <w:r w:rsidR="00DD4263" w:rsidRPr="00DD4263">
        <w:t xml:space="preserve"> </w:t>
      </w:r>
      <w:r w:rsidR="00DD4263">
        <w:t>ECOENERGY d.o.o., Varaždin, Vilka Novaka 48c, OIB: 10351124641</w:t>
      </w:r>
      <w:r w:rsidR="00C23928">
        <w:t xml:space="preserve">, </w:t>
      </w:r>
      <w:r w:rsidR="005E5129">
        <w:t>za cijenu u iznosu od</w:t>
      </w:r>
      <w:r w:rsidR="008E63F6">
        <w:t xml:space="preserve"> </w:t>
      </w:r>
      <w:r w:rsidR="00DD4263">
        <w:t>1.504.406,19 kuna.</w:t>
      </w:r>
    </w:p>
    <w:p w14:textId="00AC1D4C" w14:paraId="3632B5D7" w:rsidRDefault="002A063A" w:rsidP="00A47488" w:rsidR="00FA46E3" w:rsidRPr="00FA46E3">
      <w:pPr>
        <w:pStyle w:val="ListaeSPIS"/>
        <w:numPr>
          <w:ilvl w:val="0"/>
          <w:numId w:val="0"/>
        </w:numPr>
        <w:ind w:left="624"/>
      </w:pPr>
      <w:r>
        <w:t xml:space="preserve"> </w:t>
      </w:r>
    </w:p>
    <w:p w14:textId="646E0402" w14:paraId="5276CDC6" w:rsidRDefault="00F375F6" w:rsidP="00A47488" w:rsidR="005E5129">
      <w:pPr>
        <w:spacing w:after="0"/>
        <w:ind w:hanging="840" w:left="1408"/>
        <w:jc w:val="both"/>
      </w:pPr>
      <w:r w:rsidRPr="00D76982">
        <w:t>III.</w:t>
      </w:r>
      <w:r>
        <w:tab/>
      </w:r>
      <w:r w:rsidR="00C23928">
        <w:t xml:space="preserve">Nalaže se </w:t>
      </w:r>
      <w:r w:rsidR="00870896">
        <w:t>kup</w:t>
      </w:r>
      <w:r w:rsidR="00263190">
        <w:t>c</w:t>
      </w:r>
      <w:r w:rsidR="00870896">
        <w:t>u</w:t>
      </w:r>
      <w:r w:rsidR="00DD4263" w:rsidRPr="00DD4263">
        <w:t xml:space="preserve"> </w:t>
      </w:r>
      <w:r w:rsidR="00DD4263">
        <w:t>ECOENERGY d.o.o., Varaždin, Vilka Novaka 48c, OIB: 10351124641</w:t>
      </w:r>
      <w:r w:rsidR="00263190">
        <w:t xml:space="preserve">, da u roku </w:t>
      </w:r>
      <w:r w:rsidR="005E5129">
        <w:t>od 45 dana od dana objave rješenja o dosudi na e-Oglasnoj ploči sud</w:t>
      </w:r>
      <w:r w:rsidR="002A063A">
        <w:t xml:space="preserve">a </w:t>
      </w:r>
      <w:r w:rsidR="005E5129">
        <w:t>upla</w:t>
      </w:r>
      <w:r w:rsidR="008E63F6">
        <w:t xml:space="preserve">ti iznos preostale </w:t>
      </w:r>
      <w:proofErr w:type="spellStart"/>
      <w:r w:rsidR="008E63F6">
        <w:t>kupovnine</w:t>
      </w:r>
      <w:proofErr w:type="spellEnd"/>
      <w:r w:rsidR="008E63F6">
        <w:t xml:space="preserve"> od </w:t>
      </w:r>
      <w:r w:rsidR="00DD4263">
        <w:t>1.359.524,95</w:t>
      </w:r>
      <w:r w:rsidR="005E5129">
        <w:t xml:space="preserve"> kuna na račun Financijske agencije IBAN : HR1123900011300028787, model HR11.</w:t>
      </w:r>
    </w:p>
    <w:p w14:textId="271D6A1C" w14:paraId="32C10883" w:rsidRDefault="005E5129" w:rsidP="00A47488" w:rsidR="005E5129">
      <w:pPr>
        <w:spacing w:after="0"/>
        <w:ind w:left="1408"/>
        <w:contextualSpacing/>
        <w:jc w:val="both"/>
      </w:pPr>
      <w:r>
        <w:t>Pod "Poziv na broj" (PNB)</w:t>
      </w:r>
      <w:r w:rsidR="00A5190E">
        <w:t>,</w:t>
      </w:r>
      <w:r>
        <w:t xml:space="preserve"> kao podatak pr</w:t>
      </w:r>
      <w:r w:rsidR="00A5190E">
        <w:t xml:space="preserve">vi (P1) treba upisati broj </w:t>
      </w:r>
      <w:r w:rsidR="002A063A">
        <w:t>113</w:t>
      </w:r>
      <w:r w:rsidR="00DD4263">
        <w:t>441</w:t>
      </w:r>
      <w:r>
        <w:t>, a kao podatak drugi (P2) broj koji je sadržan u tablici pod rednim brojem VII (Lista ponuditelja sa zadnjom najvišom valjan</w:t>
      </w:r>
      <w:r w:rsidR="00A5190E">
        <w:t xml:space="preserve">om ponudom u  nadmetanju) </w:t>
      </w:r>
      <w:r w:rsidR="00C23928">
        <w:t>–</w:t>
      </w:r>
      <w:r w:rsidR="00A5190E">
        <w:t xml:space="preserve"> </w:t>
      </w:r>
      <w:r w:rsidR="002A063A">
        <w:t>56</w:t>
      </w:r>
      <w:r w:rsidR="00DD4263">
        <w:t>375</w:t>
      </w:r>
      <w:r w:rsidR="002A063A">
        <w:t>.</w:t>
      </w:r>
      <w:r w:rsidR="00DD4263">
        <w:t xml:space="preserve"> </w:t>
      </w:r>
    </w:p>
    <w:p w14:textId="77777777" w14:paraId="32704C6D" w:rsidRDefault="005E5129" w:rsidP="00A47488" w:rsidR="005E5129">
      <w:pPr>
        <w:spacing w:after="0"/>
        <w:ind w:firstLine="708"/>
        <w:contextualSpacing/>
        <w:jc w:val="both"/>
      </w:pPr>
      <w:r>
        <w:t xml:space="preserve">  </w:t>
      </w:r>
      <w:r w:rsidR="00F375F6">
        <w:tab/>
      </w:r>
      <w:r>
        <w:t>Podatak P1 i P2 nužno je odvojiti crticom (-).</w:t>
      </w:r>
    </w:p>
    <w:p w14:textId="77777777" w14:paraId="1930CC57" w:rsidRDefault="005E5129" w:rsidP="00A47488" w:rsidR="00B54780">
      <w:pPr>
        <w:spacing w:after="0"/>
        <w:ind w:left="1416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14:textId="77777777" w14:paraId="001BD7D0" w:rsidRDefault="00FA46E3" w:rsidP="00A47488" w:rsidR="00FA46E3">
      <w:pPr>
        <w:spacing w:after="0"/>
        <w:ind w:left="928"/>
        <w:contextualSpacing/>
        <w:jc w:val="both"/>
      </w:pPr>
    </w:p>
    <w:p w14:textId="77777777" w14:paraId="4732EE80" w:rsidRDefault="00F375F6" w:rsidP="00A47488" w:rsidR="005E5129">
      <w:pPr>
        <w:spacing w:after="0"/>
        <w:ind w:hanging="705" w:left="1413"/>
        <w:jc w:val="both"/>
      </w:pPr>
      <w:r w:rsidRPr="00D76982">
        <w:lastRenderedPageBreak/>
        <w:t>IV.</w:t>
      </w:r>
      <w:r>
        <w:t xml:space="preserve"> </w:t>
      </w:r>
      <w:r>
        <w:tab/>
      </w:r>
      <w:r w:rsidR="00BD2670">
        <w:t>Nekretnina iz točke I.</w:t>
      </w:r>
      <w:r w:rsidR="005E5129">
        <w:t xml:space="preserve"> </w:t>
      </w:r>
      <w:r w:rsidR="00B54780">
        <w:t xml:space="preserve">izreke </w:t>
      </w:r>
      <w:r w:rsidR="005E5129">
        <w:t>ovog</w:t>
      </w:r>
      <w:r w:rsidR="00B54780">
        <w:t>a</w:t>
      </w:r>
      <w:r w:rsidR="005E5129">
        <w:t xml:space="preserve"> rješenja predati će se kupcu nakon što kupac u roku od 45 dana od dana objave rješenja o dosudi na e-Oglasnoj ploči suda položi razliku </w:t>
      </w:r>
      <w:proofErr w:type="spellStart"/>
      <w:r w:rsidR="005E5129">
        <w:t>kupovnine</w:t>
      </w:r>
      <w:proofErr w:type="spellEnd"/>
      <w:r w:rsidR="005E5129">
        <w:t xml:space="preserve"> i nakon što ovo rješenje postane pravomoćno.</w:t>
      </w:r>
    </w:p>
    <w:p w14:textId="77777777" w14:paraId="07F4773A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64F374C4" w14:paraId="220195BE" w:rsidRDefault="00F375F6" w:rsidP="00E964EA" w:rsidR="00FA46E3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D76982">
        <w:rPr>
          <w:rFonts w:cs="Times New Roman"/>
        </w:rPr>
        <w:t>V.</w:t>
      </w:r>
      <w:r w:rsidRPr="00F375F6">
        <w:rPr>
          <w:rFonts w:cs="Times New Roman"/>
        </w:rPr>
        <w:t xml:space="preserve"> </w:t>
      </w:r>
      <w:r w:rsidR="003B05A2">
        <w:rPr>
          <w:rFonts w:cs="Times New Roman"/>
        </w:rPr>
        <w:tab/>
      </w:r>
      <w:r w:rsidR="005E5129" w:rsidRPr="00F375F6">
        <w:rPr>
          <w:rFonts w:cs="Times New Roman"/>
        </w:rPr>
        <w:t>Nakon pravomoćnosti ovog rješenja i nakon što</w:t>
      </w:r>
      <w:r w:rsidR="00BD2670" w:rsidRPr="00F375F6">
        <w:rPr>
          <w:rFonts w:cs="Times New Roman"/>
        </w:rPr>
        <w:t xml:space="preserve"> kupac položi razliku </w:t>
      </w:r>
      <w:proofErr w:type="spellStart"/>
      <w:r w:rsidR="00BD2670" w:rsidRPr="00F375F6">
        <w:rPr>
          <w:rFonts w:cs="Times New Roman"/>
        </w:rPr>
        <w:t>kupovnine</w:t>
      </w:r>
      <w:proofErr w:type="spellEnd"/>
      <w:r w:rsidR="00BD2670" w:rsidRPr="00F375F6">
        <w:rPr>
          <w:rFonts w:cs="Times New Roman"/>
        </w:rPr>
        <w:t xml:space="preserve"> </w:t>
      </w:r>
      <w:r w:rsidR="005E5129">
        <w:rPr>
          <w:rFonts w:cs="Times New Roman"/>
        </w:rPr>
        <w:t xml:space="preserve">Zemljišnoknjižni odjel Općinskog suda u </w:t>
      </w:r>
      <w:r w:rsidR="002A063A">
        <w:rPr>
          <w:rFonts w:cs="Times New Roman"/>
        </w:rPr>
        <w:t>Varaždinu</w:t>
      </w:r>
      <w:r w:rsidR="00B54780">
        <w:rPr>
          <w:rFonts w:cs="Times New Roman"/>
        </w:rPr>
        <w:t xml:space="preserve"> će u korist kupca</w:t>
      </w:r>
      <w:r w:rsidR="00DD4263" w:rsidRPr="00DD4263">
        <w:t xml:space="preserve"> </w:t>
      </w:r>
      <w:r w:rsidR="00DD4263">
        <w:t>ECOENERGY d.o.o., Varaždin, Vilka Novaka 48c, OIB: 10351124641</w:t>
      </w:r>
      <w:r w:rsidR="00BD2670">
        <w:t xml:space="preserve">, </w:t>
      </w:r>
      <w:r w:rsidR="005E5129">
        <w:rPr>
          <w:rFonts w:cs="Times New Roman"/>
        </w:rPr>
        <w:t xml:space="preserve">upisati pravo vlasništva na nekretnini iz točke </w:t>
      </w:r>
      <w:r w:rsidR="00BD2670">
        <w:rPr>
          <w:rFonts w:cs="Times New Roman"/>
        </w:rPr>
        <w:t>I.</w:t>
      </w:r>
      <w:r w:rsidR="00C85BC3">
        <w:rPr>
          <w:rFonts w:cs="Times New Roman"/>
        </w:rPr>
        <w:t xml:space="preserve"> izreke ovog rješenja te založno pravo radi osiguranja tražbine po osnovi kredita, u korist davatelja kredita u skladu sa sporazumom o osiguranju. </w:t>
      </w:r>
    </w:p>
    <w:p w14:textId="77777777" w14:paraId="6AD37DA2" w:rsidRDefault="00E964EA" w:rsidP="00E964EA" w:rsidR="00E964EA" w:rsidRPr="00E964EA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6B491E5B" w14:paraId="1FB0AF9B" w:rsidRDefault="003B05A2" w:rsidP="00E964EA" w:rsidR="00FA46E3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D76982">
        <w:rPr>
          <w:rFonts w:cs="Times New Roman"/>
        </w:rPr>
        <w:t>VI.</w:t>
      </w:r>
      <w:r>
        <w:rPr>
          <w:rFonts w:cs="Times New Roman"/>
          <w:b/>
        </w:rPr>
        <w:tab/>
      </w:r>
      <w:r w:rsidR="005E5129" w:rsidRPr="003B05A2">
        <w:rPr>
          <w:rFonts w:cs="Times New Roman"/>
        </w:rPr>
        <w:t>Na nekretnini iz točke</w:t>
      </w:r>
      <w:r w:rsidR="00BD2670" w:rsidRPr="003B05A2">
        <w:rPr>
          <w:rFonts w:cs="Times New Roman"/>
        </w:rPr>
        <w:t xml:space="preserve"> I.</w:t>
      </w:r>
      <w:r w:rsidR="005E5129" w:rsidRPr="003B05A2">
        <w:rPr>
          <w:rFonts w:cs="Times New Roman"/>
        </w:rPr>
        <w:t xml:space="preserve"> izreke ovog rješenja određuje se</w:t>
      </w:r>
      <w:r w:rsidR="005F5B80" w:rsidRPr="003B05A2">
        <w:rPr>
          <w:rFonts w:cs="Times New Roman"/>
        </w:rPr>
        <w:t xml:space="preserve"> nakon pravomoćnosti ovog </w:t>
      </w:r>
      <w:r w:rsidR="005F5B80">
        <w:rPr>
          <w:rFonts w:cs="Times New Roman"/>
        </w:rPr>
        <w:t xml:space="preserve">rješenja i nakon što kupac uplati </w:t>
      </w:r>
      <w:proofErr w:type="spellStart"/>
      <w:r w:rsidR="005F5B80">
        <w:rPr>
          <w:rFonts w:cs="Times New Roman"/>
        </w:rPr>
        <w:t>kupovninu</w:t>
      </w:r>
      <w:proofErr w:type="spellEnd"/>
      <w:r w:rsidR="005E5129">
        <w:rPr>
          <w:rFonts w:cs="Times New Roman"/>
        </w:rPr>
        <w:t xml:space="preserve"> brisanje</w:t>
      </w:r>
      <w:r w:rsidR="005F5B80">
        <w:rPr>
          <w:rFonts w:cs="Times New Roman"/>
        </w:rPr>
        <w:t xml:space="preserve"> </w:t>
      </w:r>
      <w:r w:rsidR="005F5B80" w:rsidRPr="00D76982">
        <w:rPr>
          <w:rFonts w:cs="Times New Roman"/>
        </w:rPr>
        <w:t>svih</w:t>
      </w:r>
      <w:r w:rsidR="005E5129" w:rsidRPr="00D76982">
        <w:rPr>
          <w:rFonts w:cs="Times New Roman"/>
        </w:rPr>
        <w:t xml:space="preserve"> upisanih tereta </w:t>
      </w:r>
      <w:r w:rsidR="005F5B80" w:rsidRPr="00D76982">
        <w:rPr>
          <w:rFonts w:cs="Times New Roman"/>
        </w:rPr>
        <w:t>i zabilježbi.</w:t>
      </w:r>
    </w:p>
    <w:p w14:textId="77777777" w14:paraId="6F1E7733" w:rsidRDefault="00E964EA" w:rsidP="00E964EA" w:rsidR="00E964EA" w:rsidRPr="00E964EA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ECFE053" w14:paraId="308BEE1B" w:rsidRDefault="003B05A2" w:rsidP="00E964EA" w:rsidR="00FA46E3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D76982">
        <w:rPr>
          <w:rFonts w:cs="Times New Roman"/>
        </w:rPr>
        <w:t>VII.</w:t>
      </w:r>
      <w:r>
        <w:rPr>
          <w:rFonts w:cs="Times New Roman"/>
          <w:b/>
        </w:rPr>
        <w:tab/>
      </w:r>
      <w:r w:rsidR="005E5129" w:rsidRPr="003B05A2">
        <w:rPr>
          <w:rFonts w:cs="Times New Roman"/>
        </w:rPr>
        <w:t xml:space="preserve">Nalaže se Zemljišnoknjižnom odjelu Općinskog suda u </w:t>
      </w:r>
      <w:r w:rsidR="008907D9">
        <w:rPr>
          <w:rFonts w:cs="Times New Roman"/>
        </w:rPr>
        <w:t>Varaždinu</w:t>
      </w:r>
      <w:r w:rsidR="005E5129" w:rsidRPr="003B05A2">
        <w:rPr>
          <w:rFonts w:cs="Times New Roman"/>
        </w:rPr>
        <w:t xml:space="preserve"> zabilježba rješ</w:t>
      </w:r>
      <w:r w:rsidR="00D76982">
        <w:rPr>
          <w:rFonts w:cs="Times New Roman"/>
        </w:rPr>
        <w:t>enja o dosudi odmah po primitku</w:t>
      </w:r>
      <w:r w:rsidR="005E5129" w:rsidRPr="003B05A2">
        <w:rPr>
          <w:rFonts w:cs="Times New Roman"/>
        </w:rPr>
        <w:t xml:space="preserve"> ovog  rješenja.</w:t>
      </w:r>
    </w:p>
    <w:p w14:textId="77777777" w14:paraId="07DDD9A6" w:rsidRDefault="00E964EA" w:rsidP="00E964EA" w:rsidR="00E964EA" w:rsidRPr="00E964EA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8C2FCBE" w14:paraId="033A5582" w:rsidRDefault="003B05A2" w:rsidP="00A47488" w:rsidR="005E5129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D76982">
        <w:rPr>
          <w:rFonts w:cs="Times New Roman"/>
        </w:rPr>
        <w:t xml:space="preserve">VIII. </w:t>
      </w:r>
      <w:r w:rsidRPr="00D76982">
        <w:rPr>
          <w:rFonts w:cs="Times New Roman"/>
        </w:rPr>
        <w:tab/>
      </w:r>
      <w:r w:rsidR="005E5129" w:rsidRPr="003B05A2">
        <w:rPr>
          <w:rFonts w:cs="Times New Roman"/>
        </w:rPr>
        <w:t xml:space="preserve">Nalaže se Zemljišnoknjižnom odjelu Općinskog suda u </w:t>
      </w:r>
      <w:r w:rsidR="008907D9">
        <w:rPr>
          <w:rFonts w:cs="Times New Roman"/>
        </w:rPr>
        <w:t>Varaždinu</w:t>
      </w:r>
      <w:r w:rsidR="005E5129" w:rsidRPr="003B05A2">
        <w:rPr>
          <w:rFonts w:cs="Times New Roman"/>
        </w:rPr>
        <w:t xml:space="preserve"> upis prava  vlasn</w:t>
      </w:r>
      <w:r w:rsidR="008907D9">
        <w:rPr>
          <w:rFonts w:cs="Times New Roman"/>
        </w:rPr>
        <w:t>ištva na nekretnini</w:t>
      </w:r>
      <w:r w:rsidR="005F5B80" w:rsidRPr="003B05A2">
        <w:rPr>
          <w:rFonts w:cs="Times New Roman"/>
        </w:rPr>
        <w:t xml:space="preserve"> iz točke I.</w:t>
      </w:r>
      <w:r w:rsidR="005E5129" w:rsidRPr="003B05A2">
        <w:rPr>
          <w:rFonts w:cs="Times New Roman"/>
        </w:rPr>
        <w:t xml:space="preserve"> izreke ovog rješenja </w:t>
      </w:r>
      <w:r w:rsidR="007F187A">
        <w:rPr>
          <w:rFonts w:cs="Times New Roman"/>
        </w:rPr>
        <w:t>u</w:t>
      </w:r>
      <w:r w:rsidR="005E5129" w:rsidRPr="003B05A2">
        <w:rPr>
          <w:rFonts w:cs="Times New Roman"/>
        </w:rPr>
        <w:t xml:space="preserve"> korist kupca</w:t>
      </w:r>
      <w:r w:rsidR="00DD4263" w:rsidRPr="00DD4263">
        <w:t xml:space="preserve"> </w:t>
      </w:r>
      <w:r w:rsidR="00DD4263">
        <w:t>ECOENERGY d.o.o., Varaždin, Vilka Novaka 48c, OIB: 10351124641</w:t>
      </w:r>
      <w:r w:rsidR="00BC725E">
        <w:t xml:space="preserve">, </w:t>
      </w:r>
      <w:r w:rsidR="005E5129" w:rsidRPr="003B05A2">
        <w:rPr>
          <w:rFonts w:cs="Times New Roman"/>
        </w:rPr>
        <w:t xml:space="preserve">nakon pravomoćnosti ovog rješenja i nakon što kupac položi razliku </w:t>
      </w:r>
      <w:proofErr w:type="spellStart"/>
      <w:r w:rsidR="005E5129" w:rsidRPr="003B05A2">
        <w:rPr>
          <w:rFonts w:cs="Times New Roman"/>
        </w:rPr>
        <w:t>kupovnine</w:t>
      </w:r>
      <w:proofErr w:type="spellEnd"/>
      <w:r w:rsidR="005E5129" w:rsidRPr="003B05A2">
        <w:rPr>
          <w:rFonts w:cs="Times New Roman"/>
        </w:rPr>
        <w:t xml:space="preserve">, a na temelju  pravomoćnog rješenja o dosudi nekretnine i potvrde suda da je kupac položio </w:t>
      </w:r>
      <w:proofErr w:type="spellStart"/>
      <w:r w:rsidR="005E5129" w:rsidRPr="003B05A2">
        <w:rPr>
          <w:rFonts w:cs="Times New Roman"/>
        </w:rPr>
        <w:t>kupovninu</w:t>
      </w:r>
      <w:proofErr w:type="spellEnd"/>
      <w:r w:rsidR="005E5129" w:rsidRPr="003B05A2">
        <w:rPr>
          <w:rFonts w:cs="Times New Roman"/>
        </w:rPr>
        <w:t xml:space="preserve"> u skladu s ovim  rješenjem</w:t>
      </w:r>
      <w:r w:rsidR="007F187A">
        <w:rPr>
          <w:rFonts w:cs="Times New Roman"/>
        </w:rPr>
        <w:t>, te upis založnog prava radi osiguranja tražbine po osnovi kredita u korist davatelja kredita u skladu sa sporazumom o osiguranju</w:t>
      </w:r>
      <w:r w:rsidR="005E5129" w:rsidRPr="003B05A2">
        <w:rPr>
          <w:rFonts w:cs="Times New Roman"/>
        </w:rPr>
        <w:t>.</w:t>
      </w:r>
      <w:r w:rsidR="00DD4263">
        <w:rPr>
          <w:rFonts w:cs="Times New Roman"/>
        </w:rPr>
        <w:t xml:space="preserve"> </w:t>
      </w:r>
    </w:p>
    <w:p w14:textId="77777777" w14:paraId="6FEF0B94" w:rsidRDefault="00D3253D" w:rsidP="00A47488" w:rsidR="00D3253D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7777777" w14:paraId="409C252E" w:rsidRDefault="00D3253D" w:rsidP="00D3253D" w:rsidR="00FA46E3" w:rsidRPr="00D76982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</w:rPr>
        <w:tab/>
      </w:r>
      <w:r w:rsidRPr="00D76982">
        <w:rPr>
          <w:rFonts w:cs="Times New Roman"/>
        </w:rPr>
        <w:t>IX.</w:t>
      </w:r>
      <w:r w:rsidRPr="00D76982">
        <w:rPr>
          <w:rFonts w:cs="Times New Roman"/>
        </w:rPr>
        <w:tab/>
        <w:t xml:space="preserve">Nekretnina iz točke I. ovog rješenja predat će se kupcu zaključkom o predaji nekretnina nakon što ovo rješenje postane pravomoćno i nakon što kupac uplati </w:t>
      </w:r>
      <w:proofErr w:type="spellStart"/>
      <w:r w:rsidRPr="00D76982">
        <w:rPr>
          <w:rFonts w:cs="Times New Roman"/>
        </w:rPr>
        <w:t>kupovninu</w:t>
      </w:r>
      <w:proofErr w:type="spellEnd"/>
      <w:r w:rsidRPr="00D76982">
        <w:rPr>
          <w:rFonts w:cs="Times New Roman"/>
        </w:rPr>
        <w:t>,</w:t>
      </w:r>
      <w:r w:rsidR="00EF45E7" w:rsidRPr="00D76982">
        <w:rPr>
          <w:rFonts w:cs="Times New Roman"/>
        </w:rPr>
        <w:t xml:space="preserve"> nako</w:t>
      </w:r>
      <w:r w:rsidRPr="00D76982">
        <w:rPr>
          <w:rFonts w:cs="Times New Roman"/>
        </w:rPr>
        <w:t>n čega isti stupa u posjed nekretnina.</w:t>
      </w:r>
    </w:p>
    <w:p w14:textId="77777777" w14:paraId="414B1C38" w:rsidRDefault="00D3253D" w:rsidP="00D3253D" w:rsidR="00D3253D" w:rsidRPr="00D76982">
      <w:pPr>
        <w:tabs>
          <w:tab w:pos="708" w:val="left"/>
        </w:tabs>
        <w:spacing w:after="0"/>
        <w:ind w:hanging="1410" w:left="1410"/>
        <w:contextualSpacing/>
        <w:jc w:val="both"/>
      </w:pPr>
    </w:p>
    <w:p w14:textId="64F39BC6" w14:paraId="343443CA" w:rsidRDefault="003B05A2" w:rsidP="00D76982" w:rsidR="00FA46E3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 w:rsidRPr="00D76982">
        <w:rPr>
          <w:rFonts w:cs="Times New Roman"/>
        </w:rPr>
        <w:tab/>
        <w:t>X.</w:t>
      </w:r>
      <w:r w:rsidRPr="00D76982">
        <w:rPr>
          <w:rFonts w:cs="Times New Roman"/>
        </w:rPr>
        <w:tab/>
      </w:r>
      <w:r w:rsidR="005E5129" w:rsidRPr="00D76982">
        <w:rPr>
          <w:rFonts w:cs="Times New Roman"/>
        </w:rPr>
        <w:t xml:space="preserve">Nalaže se Zemljišnoknjižnom odjelu Općinskog suda u </w:t>
      </w:r>
      <w:r w:rsidR="008907D9">
        <w:rPr>
          <w:rFonts w:cs="Times New Roman"/>
        </w:rPr>
        <w:t>Varaždinu</w:t>
      </w:r>
      <w:r w:rsidR="005F5B80" w:rsidRPr="00D76982">
        <w:rPr>
          <w:rFonts w:cs="Times New Roman"/>
        </w:rPr>
        <w:t xml:space="preserve"> </w:t>
      </w:r>
      <w:r w:rsidR="005E5129" w:rsidRPr="00D76982">
        <w:rPr>
          <w:rFonts w:cs="Times New Roman"/>
        </w:rPr>
        <w:t xml:space="preserve">brisanje prava i tereta u skladu s točkom </w:t>
      </w:r>
      <w:r w:rsidR="005F5B80" w:rsidRPr="00D76982">
        <w:rPr>
          <w:rFonts w:cs="Times New Roman"/>
        </w:rPr>
        <w:t>VI.</w:t>
      </w:r>
      <w:r w:rsidR="005E5129" w:rsidRPr="00D76982">
        <w:rPr>
          <w:rFonts w:cs="Times New Roman"/>
        </w:rPr>
        <w:t xml:space="preserve"> izreke ovog rješenja nakon pravomoćnosti ovog rješenja i nakon što kupac položi </w:t>
      </w:r>
      <w:proofErr w:type="spellStart"/>
      <w:r w:rsidR="005E5129" w:rsidRPr="00D76982">
        <w:rPr>
          <w:rFonts w:cs="Times New Roman"/>
        </w:rPr>
        <w:t>kupovninu</w:t>
      </w:r>
      <w:proofErr w:type="spellEnd"/>
      <w:r w:rsidR="005E5129" w:rsidRPr="00D76982">
        <w:rPr>
          <w:rFonts w:cs="Times New Roman"/>
        </w:rPr>
        <w:t>.</w:t>
      </w:r>
    </w:p>
    <w:p w14:textId="77777777" w14:paraId="720E4E1A" w:rsidRDefault="00D76982" w:rsidP="00D76982" w:rsidR="00D76982" w:rsidRPr="00D76982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0339CF4" w14:paraId="4A7911F6" w:rsidRDefault="003B05A2" w:rsidP="00E964EA" w:rsidR="00DD4263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 w:rsidRPr="00D76982">
        <w:rPr>
          <w:rFonts w:cs="Times New Roman"/>
        </w:rPr>
        <w:tab/>
        <w:t>X</w:t>
      </w:r>
      <w:r w:rsidR="00D3253D" w:rsidRPr="00D76982">
        <w:rPr>
          <w:rFonts w:cs="Times New Roman"/>
        </w:rPr>
        <w:t>I</w:t>
      </w:r>
      <w:r w:rsidRPr="003B05A2">
        <w:rPr>
          <w:rFonts w:cs="Times New Roman"/>
          <w:b/>
        </w:rPr>
        <w:t>.</w:t>
      </w:r>
      <w:r>
        <w:rPr>
          <w:rFonts w:cs="Times New Roman"/>
        </w:rPr>
        <w:tab/>
      </w:r>
      <w:r w:rsidR="005E5129" w:rsidRPr="003B05A2"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 w:rsidR="005E5129" w:rsidRPr="003B05A2">
        <w:rPr>
          <w:rFonts w:cs="Times New Roman"/>
        </w:rPr>
        <w:t>otpravak</w:t>
      </w:r>
      <w:proofErr w:type="spellEnd"/>
      <w:r w:rsidR="005E5129" w:rsidRPr="003B05A2">
        <w:rPr>
          <w:rFonts w:cs="Times New Roman"/>
        </w:rPr>
        <w:t xml:space="preserve"> ovog rješenja.</w:t>
      </w:r>
    </w:p>
    <w:p w14:textId="77777777" w14:paraId="07192911" w:rsidRDefault="00E964EA" w:rsidP="00E964EA" w:rsidR="00E964EA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7777777" w14:paraId="4E87A869" w:rsidRDefault="00E964EA" w:rsidP="00E964EA" w:rsidR="00E964EA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7777777" w14:paraId="4554A806" w:rsidRDefault="00E964EA" w:rsidP="00E964EA" w:rsidR="00E964EA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7777777" w14:paraId="5BBECCE3" w:rsidRDefault="00E964EA" w:rsidP="00E964EA" w:rsidR="00E964EA" w:rsidRPr="00E964EA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7777777" w14:paraId="2B70E572" w:rsidRDefault="005E5129" w:rsidP="00A47488" w:rsidR="005E5129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14:textId="77777777" w14:paraId="3284B90F" w:rsidRDefault="005E5129" w:rsidP="00A47488" w:rsidR="005E5129">
      <w:pPr>
        <w:spacing w:after="0"/>
        <w:jc w:val="both"/>
        <w:rPr>
          <w:rFonts w:cs="Times New Roman"/>
        </w:rPr>
      </w:pPr>
    </w:p>
    <w:p w14:textId="5A38736B" w14:paraId="28BC423A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Financij</w:t>
      </w:r>
      <w:r w:rsidR="00582F3D">
        <w:rPr>
          <w:rFonts w:cs="Times New Roman"/>
        </w:rPr>
        <w:t xml:space="preserve">ska </w:t>
      </w:r>
      <w:r w:rsidR="00C36B9A">
        <w:rPr>
          <w:rFonts w:cs="Times New Roman"/>
        </w:rPr>
        <w:t xml:space="preserve">agencija dostavila je </w:t>
      </w:r>
      <w:r w:rsidR="00D76982">
        <w:rPr>
          <w:rFonts w:cs="Times New Roman"/>
        </w:rPr>
        <w:t>s</w:t>
      </w:r>
      <w:r w:rsidR="00CD66D8">
        <w:rPr>
          <w:rFonts w:cs="Times New Roman"/>
        </w:rPr>
        <w:t xml:space="preserve">udu </w:t>
      </w:r>
      <w:r w:rsidR="008907D9">
        <w:rPr>
          <w:rFonts w:cs="Times New Roman"/>
        </w:rPr>
        <w:t>10. prosinca 2</w:t>
      </w:r>
      <w:r w:rsidR="00582F3D">
        <w:rPr>
          <w:rFonts w:cs="Times New Roman"/>
        </w:rPr>
        <w:t>018</w:t>
      </w:r>
      <w:r>
        <w:rPr>
          <w:rFonts w:cs="Times New Roman"/>
        </w:rPr>
        <w:t xml:space="preserve">. izvještaj o provedenoj elektroničkoj javnoj dražbi (identifikator nadmetanja </w:t>
      </w:r>
      <w:r w:rsidR="008907D9">
        <w:rPr>
          <w:rFonts w:cs="Times New Roman"/>
        </w:rPr>
        <w:t>113</w:t>
      </w:r>
      <w:r w:rsidR="00DD4263">
        <w:rPr>
          <w:rFonts w:cs="Times New Roman"/>
        </w:rPr>
        <w:t>44</w:t>
      </w:r>
      <w:r>
        <w:rPr>
          <w:rFonts w:cs="Times New Roman"/>
        </w:rPr>
        <w:t xml:space="preserve">) od </w:t>
      </w:r>
      <w:r w:rsidR="008907D9">
        <w:rPr>
          <w:rFonts w:cs="Times New Roman"/>
        </w:rPr>
        <w:t>5. prosinca 2</w:t>
      </w:r>
      <w:r w:rsidR="00582F3D">
        <w:rPr>
          <w:rFonts w:cs="Times New Roman"/>
        </w:rPr>
        <w:t>018.</w:t>
      </w:r>
      <w:r w:rsidR="007A68A3">
        <w:rPr>
          <w:rFonts w:cs="Times New Roman"/>
        </w:rPr>
        <w:t>, Klasa: O/110-10/17</w:t>
      </w:r>
      <w:r>
        <w:rPr>
          <w:rFonts w:cs="Times New Roman"/>
        </w:rPr>
        <w:t>-01/</w:t>
      </w:r>
      <w:r w:rsidR="008907D9">
        <w:rPr>
          <w:rFonts w:cs="Times New Roman"/>
        </w:rPr>
        <w:t>596</w:t>
      </w:r>
      <w:r w:rsidR="007A68A3">
        <w:rPr>
          <w:rFonts w:cs="Times New Roman"/>
        </w:rPr>
        <w:t xml:space="preserve">, </w:t>
      </w:r>
      <w:proofErr w:type="spellStart"/>
      <w:r w:rsidR="007A68A3">
        <w:rPr>
          <w:rFonts w:cs="Times New Roman"/>
        </w:rPr>
        <w:t>Ur</w:t>
      </w:r>
      <w:proofErr w:type="spellEnd"/>
      <w:r w:rsidR="007A68A3">
        <w:rPr>
          <w:rFonts w:cs="Times New Roman"/>
        </w:rPr>
        <w:t xml:space="preserve">. br. </w:t>
      </w:r>
      <w:r w:rsidR="00CD66D8">
        <w:rPr>
          <w:rFonts w:cs="Times New Roman"/>
        </w:rPr>
        <w:t>07-01-18-</w:t>
      </w:r>
      <w:r w:rsidR="008907D9">
        <w:rPr>
          <w:rFonts w:cs="Times New Roman"/>
        </w:rPr>
        <w:t>7</w:t>
      </w:r>
      <w:r w:rsidR="00DD4263">
        <w:rPr>
          <w:rFonts w:cs="Times New Roman"/>
        </w:rPr>
        <w:t>2</w:t>
      </w:r>
      <w:r w:rsidR="005C352D">
        <w:rPr>
          <w:rFonts w:cs="Times New Roman"/>
        </w:rPr>
        <w:t xml:space="preserve">, kojim je obavijestila </w:t>
      </w:r>
      <w:r w:rsidR="00D76982">
        <w:rPr>
          <w:rFonts w:cs="Times New Roman"/>
        </w:rPr>
        <w:t>s</w:t>
      </w:r>
      <w:r>
        <w:rPr>
          <w:rFonts w:cs="Times New Roman"/>
        </w:rPr>
        <w:t xml:space="preserve">ud da je </w:t>
      </w:r>
      <w:r w:rsidR="00D76982">
        <w:rPr>
          <w:rFonts w:cs="Times New Roman"/>
        </w:rPr>
        <w:t>za nekretninu iz točke I.</w:t>
      </w:r>
      <w:r>
        <w:rPr>
          <w:rFonts w:cs="Times New Roman"/>
        </w:rPr>
        <w:t xml:space="preserve"> izreke ovog rješenja o dosudi nadmetanje završeno </w:t>
      </w:r>
      <w:r w:rsidR="008907D9">
        <w:rPr>
          <w:rFonts w:cs="Times New Roman"/>
        </w:rPr>
        <w:t xml:space="preserve">4. prosinca </w:t>
      </w:r>
      <w:r>
        <w:rPr>
          <w:rFonts w:cs="Times New Roman"/>
        </w:rPr>
        <w:t>201</w:t>
      </w:r>
      <w:r w:rsidR="00582F3D">
        <w:rPr>
          <w:rFonts w:cs="Times New Roman"/>
        </w:rPr>
        <w:t>8</w:t>
      </w:r>
      <w:r>
        <w:rPr>
          <w:rFonts w:cs="Times New Roman"/>
        </w:rPr>
        <w:t>. i da je najvišu ponudu na</w:t>
      </w:r>
      <w:r w:rsidR="007D62BF">
        <w:rPr>
          <w:rFonts w:cs="Times New Roman"/>
        </w:rPr>
        <w:t xml:space="preserve"> </w:t>
      </w:r>
      <w:r w:rsidR="00EB254C">
        <w:rPr>
          <w:rFonts w:cs="Times New Roman"/>
        </w:rPr>
        <w:t>elektroničkoj javnoj dražbi dao</w:t>
      </w:r>
      <w:r w:rsidR="00582F3D">
        <w:t xml:space="preserve"> </w:t>
      </w:r>
      <w:r w:rsidR="001B74F8">
        <w:t>kupac</w:t>
      </w:r>
      <w:r w:rsidR="00DD4263" w:rsidRPr="00DD4263">
        <w:t xml:space="preserve"> </w:t>
      </w:r>
      <w:r w:rsidR="00DD4263">
        <w:t>ECOENERGY d.o.o., Varaždin, Vilka Novaka 48c, OIB: 10351124641</w:t>
      </w:r>
      <w:r w:rsidR="007A68A3">
        <w:t>,</w:t>
      </w:r>
      <w:r w:rsidR="007A68A3">
        <w:rPr>
          <w:rFonts w:cs="Times New Roman"/>
        </w:rPr>
        <w:t xml:space="preserve"> u iznosu od </w:t>
      </w:r>
      <w:r w:rsidR="00DD4263">
        <w:rPr>
          <w:rFonts w:cs="Times New Roman"/>
        </w:rPr>
        <w:t>1.504.406,19 ku</w:t>
      </w:r>
      <w:r>
        <w:rPr>
          <w:rFonts w:cs="Times New Roman"/>
        </w:rPr>
        <w:t xml:space="preserve">na, a čija je ponuda valjana. </w:t>
      </w:r>
    </w:p>
    <w:p w14:textId="77777777" w14:paraId="59457360" w:rsidRDefault="00FA46E3" w:rsidP="00A47488" w:rsidR="00FA46E3">
      <w:pPr>
        <w:spacing w:after="0"/>
        <w:jc w:val="both"/>
        <w:rPr>
          <w:rFonts w:cs="Times New Roman"/>
        </w:rPr>
      </w:pPr>
    </w:p>
    <w:p w14:textId="535491E4" w14:paraId="58680E94" w:rsidRDefault="003B05A2" w:rsidP="00A47488" w:rsidR="005E512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Sud je utvrdio da je</w:t>
      </w:r>
      <w:r w:rsidR="005E5129">
        <w:rPr>
          <w:rFonts w:cs="Times New Roman"/>
        </w:rPr>
        <w:t xml:space="preserve"> </w:t>
      </w:r>
      <w:r>
        <w:t>kupac</w:t>
      </w:r>
      <w:r w:rsidR="00DD4263" w:rsidRPr="00DD4263">
        <w:t xml:space="preserve"> </w:t>
      </w:r>
      <w:r w:rsidR="00DD4263">
        <w:t>ECOENERGY d.o.o., Varaždin, Vilka Novaka 48c, OIB: 10351124641</w:t>
      </w:r>
      <w:r w:rsidR="00B05DFF">
        <w:t>,</w:t>
      </w:r>
      <w:r w:rsidR="005C352D">
        <w:rPr>
          <w:rFonts w:cs="Times New Roman"/>
        </w:rPr>
        <w:t xml:space="preserve"> ponudi</w:t>
      </w:r>
      <w:r w:rsidR="008907D9">
        <w:rPr>
          <w:rFonts w:cs="Times New Roman"/>
        </w:rPr>
        <w:t>o</w:t>
      </w:r>
      <w:r w:rsidR="005E5129">
        <w:rPr>
          <w:rFonts w:cs="Times New Roman"/>
        </w:rPr>
        <w:t xml:space="preserve"> najveću cijenu </w:t>
      </w:r>
      <w:r>
        <w:rPr>
          <w:rFonts w:cs="Times New Roman"/>
        </w:rPr>
        <w:t>jer je za nekretninu iz točke I.</w:t>
      </w:r>
      <w:r w:rsidR="005E5129">
        <w:rPr>
          <w:rFonts w:cs="Times New Roman"/>
        </w:rPr>
        <w:t xml:space="preserve"> rješen</w:t>
      </w:r>
      <w:r w:rsidR="009614EC">
        <w:rPr>
          <w:rFonts w:cs="Times New Roman"/>
        </w:rPr>
        <w:t xml:space="preserve">ja o </w:t>
      </w:r>
      <w:r w:rsidR="005C352D">
        <w:rPr>
          <w:rFonts w:cs="Times New Roman"/>
        </w:rPr>
        <w:t>dosudi ponudi</w:t>
      </w:r>
      <w:r w:rsidR="008907D9">
        <w:rPr>
          <w:rFonts w:cs="Times New Roman"/>
        </w:rPr>
        <w:t>o</w:t>
      </w:r>
      <w:r w:rsidR="005E5129">
        <w:rPr>
          <w:rFonts w:cs="Times New Roman"/>
        </w:rPr>
        <w:t xml:space="preserve"> cijenu u iznosu od </w:t>
      </w:r>
      <w:r w:rsidR="00DD4263">
        <w:rPr>
          <w:rFonts w:cs="Times New Roman"/>
        </w:rPr>
        <w:t>1.504</w:t>
      </w:r>
      <w:r w:rsidR="005C352D">
        <w:rPr>
          <w:rFonts w:cs="Times New Roman"/>
        </w:rPr>
        <w:t>.</w:t>
      </w:r>
      <w:r w:rsidR="00DD4263">
        <w:rPr>
          <w:rFonts w:cs="Times New Roman"/>
        </w:rPr>
        <w:t>406,19</w:t>
      </w:r>
      <w:r w:rsidR="005E5129">
        <w:rPr>
          <w:rFonts w:cs="Times New Roman"/>
        </w:rPr>
        <w:t xml:space="preserve"> kuna, te da su ispunjene pretpostavke da </w:t>
      </w:r>
      <w:r w:rsidR="008907D9">
        <w:rPr>
          <w:rFonts w:cs="Times New Roman"/>
        </w:rPr>
        <w:t>mu se</w:t>
      </w:r>
      <w:r w:rsidR="005E5129">
        <w:rPr>
          <w:rFonts w:cs="Times New Roman"/>
        </w:rPr>
        <w:t xml:space="preserve"> nekretnina dosudi.</w:t>
      </w:r>
    </w:p>
    <w:p w14:textId="77777777" w14:paraId="2B042267" w:rsidRDefault="00FA46E3" w:rsidP="00A47488" w:rsidR="00FA46E3">
      <w:pPr>
        <w:spacing w:after="0"/>
        <w:ind w:firstLine="708"/>
        <w:jc w:val="both"/>
        <w:rPr>
          <w:rFonts w:cs="Times New Roman"/>
        </w:rPr>
      </w:pPr>
    </w:p>
    <w:p w14:textId="2575ABC2" w14:paraId="58A88CB4" w:rsidRDefault="005E5129" w:rsidP="00A47488" w:rsidR="005E5129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</w:t>
      </w:r>
      <w:r w:rsidR="00DD4263">
        <w:rPr>
          <w:rFonts w:cs="Times New Roman"/>
        </w:rPr>
        <w:t xml:space="preserve">144.881,24 </w:t>
      </w:r>
      <w:r>
        <w:rPr>
          <w:rFonts w:cs="Times New Roman"/>
        </w:rPr>
        <w:t xml:space="preserve">kuna, te  stoga  mora uplatiti  razliku  </w:t>
      </w:r>
      <w:proofErr w:type="spellStart"/>
      <w:r w:rsidR="007A68A3">
        <w:rPr>
          <w:rFonts w:cs="Times New Roman"/>
        </w:rPr>
        <w:t>kupovnine</w:t>
      </w:r>
      <w:proofErr w:type="spellEnd"/>
      <w:r w:rsidR="007A68A3">
        <w:rPr>
          <w:rFonts w:cs="Times New Roman"/>
        </w:rPr>
        <w:t xml:space="preserve"> u  iznosu od </w:t>
      </w:r>
      <w:r w:rsidR="00DD4263">
        <w:rPr>
          <w:rFonts w:cs="Times New Roman"/>
        </w:rPr>
        <w:t xml:space="preserve">1.359.524,95 </w:t>
      </w:r>
      <w:r>
        <w:rPr>
          <w:rFonts w:cs="Times New Roman"/>
        </w:rPr>
        <w:t>kuna.</w:t>
      </w:r>
    </w:p>
    <w:p w14:textId="77777777" w14:paraId="552AB393" w:rsidRDefault="00FA46E3" w:rsidP="00A47488" w:rsidR="00FA46E3">
      <w:pPr>
        <w:spacing w:after="0"/>
        <w:ind w:firstLine="720"/>
        <w:jc w:val="both"/>
        <w:rPr>
          <w:rFonts w:cs="Times New Roman"/>
        </w:rPr>
      </w:pPr>
    </w:p>
    <w:p w14:textId="15EA1559" w14:paraId="6237F49A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 w:rsidR="007A68A3">
        <w:rPr>
          <w:rFonts w:cs="Times New Roman"/>
        </w:rPr>
        <w:t>kupovnine</w:t>
      </w:r>
      <w:proofErr w:type="spellEnd"/>
      <w:r w:rsidR="007A68A3">
        <w:rPr>
          <w:rFonts w:cs="Times New Roman"/>
        </w:rPr>
        <w:t xml:space="preserve"> u  iznosu od </w:t>
      </w:r>
      <w:r w:rsidR="00B002E2">
        <w:rPr>
          <w:rFonts w:cs="Times New Roman"/>
        </w:rPr>
        <w:t xml:space="preserve">1.359.524,95 </w:t>
      </w:r>
      <w:r>
        <w:rPr>
          <w:rFonts w:cs="Times New Roman"/>
        </w:rPr>
        <w:t>kuna i  nakon što ovo  rješenje postane  pravomoćno.</w:t>
      </w:r>
    </w:p>
    <w:p w14:textId="77777777" w14:paraId="0B836FCC" w:rsidRDefault="007F187A" w:rsidP="00A47488" w:rsidR="007F187A">
      <w:pPr>
        <w:spacing w:after="0"/>
        <w:jc w:val="both"/>
        <w:rPr>
          <w:rFonts w:cs="Times New Roman"/>
        </w:rPr>
      </w:pPr>
    </w:p>
    <w:p w14:textId="6E51DC7B" w14:paraId="4C64A88B" w:rsidRDefault="007F187A" w:rsidP="00A47488" w:rsidR="007F187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Kupac je naveo kako će kupoprodajnu cijenu platiti nakon odobrenja kredita te je predložio da sud u rješenju o dosudi odredi da će se nakon pravomoćnosti rješenja o dosudi te nakon što </w:t>
      </w:r>
      <w:proofErr w:type="spellStart"/>
      <w:r>
        <w:rPr>
          <w:rFonts w:cs="Times New Roman"/>
        </w:rPr>
        <w:t>kupovnina</w:t>
      </w:r>
      <w:proofErr w:type="spellEnd"/>
      <w:r>
        <w:rPr>
          <w:rFonts w:cs="Times New Roman"/>
        </w:rPr>
        <w:t xml:space="preserve"> bude položena, u zemljišnim knjigama prilikom upisa prava vlasništva u korist kupca upisati i založno pravo na nekretnini radi osiguranja tražbine po osnovi kredita u korist davatelja kredita u skladu sa sporazumom o osiguranju.</w:t>
      </w:r>
    </w:p>
    <w:p w14:textId="77777777" w14:paraId="13D1AFCC" w:rsidRDefault="007F187A" w:rsidP="00A47488" w:rsidR="007F187A">
      <w:pPr>
        <w:spacing w:after="0"/>
        <w:jc w:val="both"/>
        <w:rPr>
          <w:rFonts w:cs="Times New Roman"/>
        </w:rPr>
      </w:pPr>
    </w:p>
    <w:p w14:textId="42430E21" w14:paraId="55843D70" w:rsidRDefault="007F187A" w:rsidP="00A47488" w:rsidR="007F187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Uvažavajući prijedlog kupca sud je u rješenju o dosudi odredio da će se nakon pravomoćnosti rješenja o dosudi te nakon što </w:t>
      </w:r>
      <w:proofErr w:type="spellStart"/>
      <w:r>
        <w:rPr>
          <w:rFonts w:cs="Times New Roman"/>
        </w:rPr>
        <w:t>kupovnina</w:t>
      </w:r>
      <w:proofErr w:type="spellEnd"/>
      <w:r>
        <w:rPr>
          <w:rFonts w:cs="Times New Roman"/>
        </w:rPr>
        <w:t xml:space="preserve"> bude položena, u zemljišne knjige prilikom upisa prava vlasništva u korist kupca, upisati i založno pravo na nekretnini u korist davatelja kredita u skladu sa sporazumom o osiguranju. </w:t>
      </w:r>
    </w:p>
    <w:p w14:textId="77777777" w14:paraId="17AFAEDC" w:rsidRDefault="007A68A3" w:rsidP="00A47488" w:rsidR="007A68A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14:textId="77777777" w14:paraId="49D3EB83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</w:t>
      </w:r>
      <w:r w:rsidR="00251E5A">
        <w:rPr>
          <w:rFonts w:cs="Times New Roman"/>
        </w:rPr>
        <w:t xml:space="preserve">mjenom odredbe čl. 103., 106., </w:t>
      </w:r>
      <w:r>
        <w:rPr>
          <w:rFonts w:cs="Times New Roman"/>
        </w:rPr>
        <w:t>108.</w:t>
      </w:r>
      <w:r w:rsidR="00251E5A">
        <w:rPr>
          <w:rFonts w:cs="Times New Roman"/>
        </w:rPr>
        <w:t xml:space="preserve"> i čl. 109. st. 1.</w:t>
      </w:r>
      <w:r>
        <w:rPr>
          <w:rFonts w:cs="Times New Roman"/>
        </w:rPr>
        <w:t xml:space="preserve">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14:textId="77777777" w14:paraId="0AD4AB34" w:rsidRDefault="005E5129" w:rsidP="007F187A" w:rsidR="005E5129">
      <w:pPr>
        <w:spacing w:after="0"/>
        <w:jc w:val="both"/>
      </w:pPr>
    </w:p>
    <w:p w14:textId="68B0C5B7" w14:paraId="1BB89DF8" w:rsidRDefault="005E5129" w:rsidP="00EF45E7" w:rsidR="005E5129">
      <w:pPr>
        <w:spacing w:after="0"/>
        <w:jc w:val="center"/>
      </w:pPr>
      <w:r>
        <w:t xml:space="preserve">U Varaždinu </w:t>
      </w:r>
      <w:r w:rsidR="00E964EA">
        <w:t>8</w:t>
      </w:r>
      <w:r w:rsidR="008907D9">
        <w:t xml:space="preserve">. siječnja 2019. </w:t>
      </w:r>
    </w:p>
    <w:p w14:textId="77777777" w14:paraId="66F31CCC" w:rsidRDefault="00226D4F" w:rsidP="007F187A" w:rsidR="00226D4F">
      <w:pPr>
        <w:spacing w:after="0"/>
      </w:pPr>
    </w:p>
    <w:p w14:textId="2CE13194" w14:paraId="17A49A80" w:rsidRDefault="00226D4F" w:rsidP="00226D4F" w:rsidR="00226D4F">
      <w:pPr>
        <w:spacing w:after="0"/>
        <w:ind w:left="4956"/>
        <w:jc w:val="center"/>
      </w:pPr>
      <w:r>
        <w:t>Sutkinja</w:t>
      </w:r>
    </w:p>
    <w:p w14:textId="77777777" w14:paraId="5637CDDC" w:rsidRDefault="00226D4F" w:rsidP="00226D4F" w:rsidR="00226D4F">
      <w:pPr>
        <w:spacing w:after="0"/>
        <w:ind w:left="4956"/>
        <w:jc w:val="center"/>
      </w:pPr>
    </w:p>
    <w:p w14:textId="7D27EA22" w14:paraId="35E15B9F" w:rsidRDefault="00226D4F" w:rsidP="00226D4F" w:rsidR="00226D4F">
      <w:pPr>
        <w:spacing w:after="0"/>
        <w:ind w:left="4956"/>
        <w:jc w:val="center"/>
      </w:pPr>
      <w:r>
        <w:t>Melita Poljanec Bubaš</w:t>
      </w:r>
      <w:r w:rsidR="00E964EA">
        <w:t xml:space="preserve">, v. r. </w:t>
      </w:r>
    </w:p>
    <w:p w14:textId="77777777" w14:paraId="0ED0D92A" w:rsidRDefault="00E964EA" w:rsidP="00226D4F" w:rsidR="00E964EA">
      <w:pPr>
        <w:spacing w:after="0"/>
        <w:ind w:left="4956"/>
        <w:jc w:val="center"/>
      </w:pPr>
      <w:bookmarkStart w:name="_GoBack" w:id="0"/>
      <w:bookmarkEnd w:id="0"/>
    </w:p>
    <w:p w14:textId="297B8183" w14:paraId="69245564" w:rsidRDefault="00E964EA" w:rsidP="00E964EA" w:rsidR="005E5129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14:textId="2A05F60D" w14:paraId="2E227F81" w:rsidRDefault="00410BC1" w:rsidP="00A47488" w:rsidR="005E5129">
      <w:pPr>
        <w:spacing w:after="0"/>
        <w:jc w:val="both"/>
      </w:pPr>
      <w:r>
        <w:lastRenderedPageBreak/>
        <w:t xml:space="preserve">             </w:t>
      </w:r>
      <w:r w:rsidR="005E5129">
        <w:t xml:space="preserve">                                                                      </w:t>
      </w:r>
    </w:p>
    <w:p w14:textId="45FC8AF3" w14:paraId="714FF637" w:rsidRDefault="00226D4F" w:rsidP="00226D4F" w:rsidR="005E5129">
      <w:pPr>
        <w:spacing w:after="0"/>
        <w:jc w:val="both"/>
      </w:pPr>
      <w:r>
        <w:t>Uputa o pravnom lijeku</w:t>
      </w:r>
      <w:r w:rsidR="005E5129">
        <w:t>:</w:t>
      </w:r>
    </w:p>
    <w:p w14:textId="77777777" w14:paraId="2ECCF60A" w:rsidRDefault="00410BC1" w:rsidP="00410BC1" w:rsidR="00410BC1" w:rsidRPr="006A49B9">
      <w:pPr>
        <w:spacing w:after="0"/>
        <w:jc w:val="both"/>
        <w:rPr>
          <w:rFonts w:cs="Times New Roman" w:eastAsia="Calibri"/>
        </w:rPr>
      </w:pPr>
      <w:r w:rsidRPr="006A49B9">
        <w:rPr>
          <w:rFonts w:cs="Times New Roman" w:eastAsia="Calibri"/>
        </w:rPr>
        <w:t xml:space="preserve">Protiv ovog rješenja žalbu može podnijeti, stečajni upravitelj, </w:t>
      </w:r>
      <w:r>
        <w:rPr>
          <w:rFonts w:cs="Times New Roman" w:eastAsia="Calibri"/>
        </w:rPr>
        <w:t>vjerovnici</w:t>
      </w:r>
      <w:r w:rsidRPr="006A49B9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 xml:space="preserve">te osobe koje su sudjelovale na dražbi kao ponuditelji, </w:t>
      </w:r>
      <w:r w:rsidRPr="006A49B9">
        <w:rPr>
          <w:rFonts w:cs="Times New Roman" w:eastAsia="Calibri"/>
        </w:rPr>
        <w:t xml:space="preserve">u roku od 8 dana od proteka roka od tri dana nakon isticanja ovog rješenja o dosudi na e-Oglasnoj ploči ovoga suda. Žalba se podnosi </w:t>
      </w:r>
      <w:r>
        <w:rPr>
          <w:rFonts w:cs="Times New Roman" w:eastAsia="Calibri"/>
        </w:rPr>
        <w:t>putem ovog suda u četiri</w:t>
      </w:r>
      <w:r w:rsidRPr="006A49B9">
        <w:rPr>
          <w:rFonts w:cs="Times New Roman" w:eastAsia="Calibri"/>
        </w:rPr>
        <w:t xml:space="preserve"> primjerka, a o žalbi odlučuje Visoki trgovački sud Republike Hrvatske.</w:t>
      </w:r>
    </w:p>
    <w:p w14:textId="77777777" w14:paraId="1F82F592" w:rsidRDefault="005E5129" w:rsidP="00A47488" w:rsidR="005E5129">
      <w:pPr>
        <w:spacing w:after="0"/>
        <w:jc w:val="both"/>
        <w:rPr>
          <w:rFonts w:cs="Times New Roman"/>
        </w:rPr>
      </w:pPr>
    </w:p>
    <w:p w14:textId="77777777" w14:paraId="7E13A279" w:rsidRDefault="005E5129" w:rsidP="00A47488" w:rsidR="005E5129">
      <w:pPr>
        <w:spacing w:after="0"/>
        <w:jc w:val="both"/>
        <w:rPr>
          <w:rFonts w:cs="Times New Roman"/>
        </w:rPr>
      </w:pPr>
    </w:p>
    <w:p w14:textId="77777777" w14:paraId="41BD27DD" w:rsidRDefault="00410BC1" w:rsidP="00A47488" w:rsidR="00410BC1">
      <w:pPr>
        <w:spacing w:after="0"/>
        <w:jc w:val="both"/>
        <w:rPr>
          <w:rFonts w:cs="Times New Roman"/>
        </w:rPr>
      </w:pPr>
    </w:p>
    <w:p w14:textId="77777777" w14:paraId="524D0440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14:textId="123FE620" w14:paraId="28D37A3F" w:rsidRDefault="00226D4F" w:rsidP="00E964EA" w:rsidR="00A03CE5">
      <w:pPr>
        <w:pStyle w:val="Bezproreda"/>
        <w:numPr>
          <w:ilvl w:val="0"/>
          <w:numId w:val="53"/>
        </w:numPr>
        <w:jc w:val="both"/>
      </w:pPr>
      <w:r>
        <w:t>e-Oglasna ploča ovoga suda</w:t>
      </w:r>
    </w:p>
    <w:p w14:textId="6CA90D4E" w14:paraId="609DFAAF" w:rsidRDefault="00E964EA" w:rsidP="00E964EA" w:rsidR="00E964EA">
      <w:pPr>
        <w:pStyle w:val="Bezproreda"/>
        <w:numPr>
          <w:ilvl w:val="0"/>
          <w:numId w:val="53"/>
        </w:numPr>
        <w:jc w:val="both"/>
      </w:pPr>
      <w:r>
        <w:t xml:space="preserve">Kupcu </w:t>
      </w:r>
      <w:r>
        <w:t>ECOENERGY d.o.o., Varaždin, Vilka Novaka 48c</w:t>
      </w:r>
    </w:p>
    <w:p w14:textId="09B2EB89" w14:paraId="3FBF5A21" w:rsidRDefault="005E5129" w:rsidP="00E964EA" w:rsidR="005E5129">
      <w:pPr>
        <w:pStyle w:val="Bezproreda"/>
        <w:numPr>
          <w:ilvl w:val="0"/>
          <w:numId w:val="53"/>
        </w:numPr>
        <w:jc w:val="both"/>
      </w:pPr>
      <w:r>
        <w:t xml:space="preserve">Zemljišnoknjižnom odjelu Općinskog suda u </w:t>
      </w:r>
      <w:r w:rsidR="00410BC1">
        <w:t>Varaždinu</w:t>
      </w:r>
      <w:r>
        <w:t>, odmah ra</w:t>
      </w:r>
      <w:r w:rsidR="00226D4F">
        <w:t>di zabilježbe rješenja o dosudi</w:t>
      </w:r>
    </w:p>
    <w:p w14:textId="0C5DC0CF" w14:paraId="2AF17058" w:rsidRDefault="005E5129" w:rsidP="00E964EA" w:rsidR="005E5129">
      <w:pPr>
        <w:pStyle w:val="Bezproreda"/>
        <w:numPr>
          <w:ilvl w:val="0"/>
          <w:numId w:val="53"/>
        </w:numPr>
        <w:jc w:val="both"/>
      </w:pPr>
      <w:r w:rsidRPr="00E964EA">
        <w:t xml:space="preserve">Zemljišnoknjižnom odjelu Općinskog suda u </w:t>
      </w:r>
      <w:r w:rsidR="00410BC1" w:rsidRPr="00E964EA">
        <w:t>Varaždinu</w:t>
      </w:r>
      <w:r w:rsidR="00226D4F" w:rsidRPr="00E964EA">
        <w:t>, po pravomoćnosti</w:t>
      </w:r>
    </w:p>
    <w:p w14:textId="739B6E74" w14:paraId="0B6F96F8" w:rsidRDefault="005E5129" w:rsidP="00E964EA" w:rsidR="005E5129" w:rsidRPr="00E964EA">
      <w:pPr>
        <w:pStyle w:val="Bezproreda"/>
        <w:numPr>
          <w:ilvl w:val="0"/>
          <w:numId w:val="53"/>
        </w:numPr>
        <w:jc w:val="both"/>
      </w:pPr>
      <w:r w:rsidRPr="00E964EA">
        <w:t xml:space="preserve">Financijska agencija, Regionalni centar Zagreb, </w:t>
      </w:r>
      <w:r w:rsidR="00E014F9" w:rsidRPr="00E964EA">
        <w:t>Ulica grada Vukovara 70</w:t>
      </w:r>
      <w:r w:rsidRPr="00E964EA">
        <w:t>,</w:t>
      </w:r>
      <w:r w:rsidR="00E014F9" w:rsidRPr="00E964EA">
        <w:t xml:space="preserve"> Zagreb, </w:t>
      </w:r>
      <w:r w:rsidRPr="00E964EA">
        <w:t xml:space="preserve"> nakon pravomoć</w:t>
      </w:r>
      <w:r w:rsidR="00226D4F" w:rsidRPr="00E964EA">
        <w:t>nosti s klauzulom pravomoćnosti</w:t>
      </w:r>
    </w:p>
    <w:p w14:textId="77777777" w14:paraId="52FF6802" w:rsidRDefault="005E5129" w:rsidP="00A47488" w:rsidR="005E5129">
      <w:pPr>
        <w:tabs>
          <w:tab w:pos="6420" w:val="left"/>
        </w:tabs>
        <w:spacing w:after="0"/>
        <w:jc w:val="both"/>
      </w:pPr>
    </w:p>
    <w:p w14:textId="77777777" w14:paraId="2B45EC3F" w:rsidRDefault="00AE649C" w:rsidP="00A47488" w:rsidR="00AE649C" w:rsidRPr="00B76F3C">
      <w:pPr>
        <w:pStyle w:val="NormaleSPIS"/>
      </w:pPr>
    </w:p>
    <w:p w14:textId="77777777" w14:paraId="3484E65C" w:rsidRDefault="00AB4602" w:rsidP="00A47488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textId="77777777" w14:paraId="6986171C" w:rsidRDefault="00AE649C" w:rsidP="00A47488" w:rsidR="00AE649C" w:rsidRPr="00B76F3C">
      <w:pPr>
        <w:pStyle w:val="NormaleSPIS"/>
      </w:pPr>
    </w:p>
    <w:sectPr w:rsidSect="005E5129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1265E092" w:rsidRDefault="00321708" w:rsidP="00537B78" w:rsidR="00321708">
      <w:r>
        <w:separator/>
      </w:r>
    </w:p>
  </w:endnote>
  <w:endnote w:id="0" w:type="continuationSeparator">
    <w:p w14:textId="77777777" w14:paraId="610AFD5D" w:rsidRDefault="00321708" w:rsidP="00537B78" w:rsidR="00321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14F63635" w14:paraId="3A16878E" w:rsidRDefault="005E5129" w:rsidP="00E964EA" w:rsidR="005E5129">
    <w:pPr>
      <w:pStyle w:val="Podnoje"/>
      <w:jc w:val="center"/>
    </w:pPr>
  </w:p>
  <w:p w14:textId="77777777" w14:paraId="0D5B338C" w:rsidRDefault="005E5129" w:rsidR="005E51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39FCDFA5" w:rsidRDefault="00321708" w:rsidP="00537B78" w:rsidR="00321708">
      <w:r>
        <w:separator/>
      </w:r>
    </w:p>
  </w:footnote>
  <w:footnote w:id="0" w:type="continuationSeparator">
    <w:p w14:textId="77777777" w14:paraId="25DF7C2C" w:rsidRDefault="00321708" w:rsidP="00537B78" w:rsidR="003217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1745877"/>
      <w:docPartObj>
        <w:docPartGallery w:val="Page Numbers (Top of Page)"/>
        <w:docPartUnique/>
      </w:docPartObj>
    </w:sdtPr>
    <w:sdtContent>
      <w:p w14:textId="440C1539" w14:paraId="7497A402" w:rsidRDefault="00E964EA" w:rsidR="00E964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14:textId="77777777" w14:paraId="3A927517" w:rsidTr="002E059E" w:rsidR="00E964EA">
      <w:trPr>
        <w:jc w:val="right"/>
      </w:trPr>
      <w:tc>
        <w:tcPr>
          <w:tcW w:type="dxa" w:w="4320"/>
          <w:hideMark/>
        </w:tcPr>
        <w:p w14:textId="77777777" w14:paraId="446A3C27" w:rsidRDefault="00E964EA" w:rsidP="002E059E" w:rsidR="00E964EA">
          <w:pPr>
            <w:pStyle w:val="VSVerzija"/>
            <w:spacing w:lineRule="auto" w:line="276"/>
            <w:jc w:val="right"/>
            <w:rPr>
              <w:lang w:eastAsia="en-US" w:val="en-US"/>
            </w:rPr>
          </w:pPr>
          <w:proofErr w:type="spellStart"/>
          <w:r>
            <w:rPr>
              <w:lang w:eastAsia="en-US" w:val="en-US"/>
            </w:rPr>
            <w:t>Poslovni</w:t>
          </w:r>
          <w:proofErr w:type="spellEnd"/>
          <w:r>
            <w:rPr>
              <w:lang w:eastAsia="en-US" w:val="en-US"/>
            </w:rPr>
            <w:t xml:space="preserve"> </w:t>
          </w:r>
          <w:proofErr w:type="spellStart"/>
          <w:r>
            <w:rPr>
              <w:lang w:eastAsia="en-US" w:val="en-US"/>
            </w:rPr>
            <w:t>broj</w:t>
          </w:r>
          <w:proofErr w:type="spellEnd"/>
          <w:r>
            <w:rPr>
              <w:lang w:eastAsia="en-US" w:val="en-US"/>
            </w:rPr>
            <w:t>:  2 St-772/2016-83</w:t>
          </w:r>
        </w:p>
      </w:tc>
    </w:tr>
  </w:tbl>
  <w:p w14:textId="3721B141" w14:paraId="3F2C09B5"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86B231C"/>
    <w:multiLevelType w:val="hybridMultilevel"/>
    <w:tmpl w:val="5936C8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9F30C8B"/>
    <w:multiLevelType w:val="hybridMultilevel"/>
    <w:tmpl w:val="0A2A5000"/>
    <w:lvl w:tplc="6950A39C" w:ilvl="0">
      <w:start w:val="1"/>
      <w:numFmt w:val="upperRoman"/>
      <w:lvlText w:val="%1."/>
      <w:lvlJc w:val="right"/>
      <w:pPr>
        <w:ind w:hanging="360" w:left="928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6D5F6A"/>
    <w:multiLevelType w:val="hybridMultilevel"/>
    <w:tmpl w:val="064C0D0A"/>
    <w:lvl w:tplc="0BB0DB3C" w:ilvl="0">
      <w:start w:val="1"/>
      <w:numFmt w:val="upperRoman"/>
      <w:lvlText w:val="%1."/>
      <w:lvlJc w:val="left"/>
      <w:pPr>
        <w:ind w:hanging="720" w:left="128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</w:num>
  <w:num w:numId="51">
    <w:abstractNumId w:val="12"/>
  </w:num>
  <w:num w:numId="52">
    <w:abstractNumId w:val="45"/>
  </w:num>
  <w:num w:numId="53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AE7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4F8"/>
    <w:rsid w:val="001C18C0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6D4F"/>
    <w:rsid w:val="00230588"/>
    <w:rsid w:val="00232861"/>
    <w:rsid w:val="0023314B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1E5A"/>
    <w:rsid w:val="002537D5"/>
    <w:rsid w:val="00253DB4"/>
    <w:rsid w:val="00254219"/>
    <w:rsid w:val="0025508F"/>
    <w:rsid w:val="00256800"/>
    <w:rsid w:val="00262D2E"/>
    <w:rsid w:val="00263190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63A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E24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765"/>
    <w:rsid w:val="00316B29"/>
    <w:rsid w:val="0031744A"/>
    <w:rsid w:val="00320C9B"/>
    <w:rsid w:val="00321708"/>
    <w:rsid w:val="00322405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465"/>
    <w:rsid w:val="003410A6"/>
    <w:rsid w:val="00341338"/>
    <w:rsid w:val="00343000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5A2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07EB3"/>
    <w:rsid w:val="00410BC1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345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3CA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213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55B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DD2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511"/>
    <w:rsid w:val="00577686"/>
    <w:rsid w:val="00580782"/>
    <w:rsid w:val="005814C3"/>
    <w:rsid w:val="005819B6"/>
    <w:rsid w:val="0058272D"/>
    <w:rsid w:val="00582F3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52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29"/>
    <w:rsid w:val="005E62E2"/>
    <w:rsid w:val="005E687F"/>
    <w:rsid w:val="005E6E2E"/>
    <w:rsid w:val="005E75A2"/>
    <w:rsid w:val="005E7831"/>
    <w:rsid w:val="005F083D"/>
    <w:rsid w:val="005F139B"/>
    <w:rsid w:val="005F1927"/>
    <w:rsid w:val="005F21C1"/>
    <w:rsid w:val="005F3378"/>
    <w:rsid w:val="005F5B8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2E3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317"/>
    <w:rsid w:val="00685DBB"/>
    <w:rsid w:val="00686A86"/>
    <w:rsid w:val="00687154"/>
    <w:rsid w:val="0068795D"/>
    <w:rsid w:val="00690822"/>
    <w:rsid w:val="00691F0A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47B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608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423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57A4"/>
    <w:rsid w:val="00756389"/>
    <w:rsid w:val="00756438"/>
    <w:rsid w:val="007619A8"/>
    <w:rsid w:val="0076374A"/>
    <w:rsid w:val="0076479B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164"/>
    <w:rsid w:val="007A68A3"/>
    <w:rsid w:val="007A6AFC"/>
    <w:rsid w:val="007A7394"/>
    <w:rsid w:val="007A748C"/>
    <w:rsid w:val="007A7CCA"/>
    <w:rsid w:val="007B3913"/>
    <w:rsid w:val="007B4345"/>
    <w:rsid w:val="007B4597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2BF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87A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3FC"/>
    <w:rsid w:val="00865B45"/>
    <w:rsid w:val="00866CA8"/>
    <w:rsid w:val="00867134"/>
    <w:rsid w:val="00870896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07D9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869"/>
    <w:rsid w:val="008C2553"/>
    <w:rsid w:val="008C4307"/>
    <w:rsid w:val="008C5A74"/>
    <w:rsid w:val="008C6632"/>
    <w:rsid w:val="008C7D2A"/>
    <w:rsid w:val="008D1E0F"/>
    <w:rsid w:val="008D2ACF"/>
    <w:rsid w:val="008D3080"/>
    <w:rsid w:val="008D3653"/>
    <w:rsid w:val="008D36C3"/>
    <w:rsid w:val="008D3AB9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3F6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973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4EC"/>
    <w:rsid w:val="009618E7"/>
    <w:rsid w:val="00962079"/>
    <w:rsid w:val="00962249"/>
    <w:rsid w:val="00962AD7"/>
    <w:rsid w:val="00962BA9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A9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0F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A45"/>
    <w:rsid w:val="00A00EDC"/>
    <w:rsid w:val="00A0296C"/>
    <w:rsid w:val="00A02FD5"/>
    <w:rsid w:val="00A03CE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164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488"/>
    <w:rsid w:val="00A5190E"/>
    <w:rsid w:val="00A52318"/>
    <w:rsid w:val="00A5321C"/>
    <w:rsid w:val="00A5378F"/>
    <w:rsid w:val="00A53DE2"/>
    <w:rsid w:val="00A54DC8"/>
    <w:rsid w:val="00A54F21"/>
    <w:rsid w:val="00A56413"/>
    <w:rsid w:val="00A5732B"/>
    <w:rsid w:val="00A5788D"/>
    <w:rsid w:val="00A579DA"/>
    <w:rsid w:val="00A63D35"/>
    <w:rsid w:val="00A65CDC"/>
    <w:rsid w:val="00A66F6A"/>
    <w:rsid w:val="00A676F6"/>
    <w:rsid w:val="00A67D7A"/>
    <w:rsid w:val="00A7111E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F8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7EF"/>
    <w:rsid w:val="00AB6A51"/>
    <w:rsid w:val="00AC1D17"/>
    <w:rsid w:val="00AC1FE8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2E2"/>
    <w:rsid w:val="00B02678"/>
    <w:rsid w:val="00B02957"/>
    <w:rsid w:val="00B042BD"/>
    <w:rsid w:val="00B05DFF"/>
    <w:rsid w:val="00B10371"/>
    <w:rsid w:val="00B10DB6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780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D89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2FE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25E"/>
    <w:rsid w:val="00BC75FB"/>
    <w:rsid w:val="00BC7F58"/>
    <w:rsid w:val="00BD065C"/>
    <w:rsid w:val="00BD0D99"/>
    <w:rsid w:val="00BD1E0A"/>
    <w:rsid w:val="00BD2397"/>
    <w:rsid w:val="00BD2670"/>
    <w:rsid w:val="00BD2896"/>
    <w:rsid w:val="00BD2E47"/>
    <w:rsid w:val="00BD4AE3"/>
    <w:rsid w:val="00BD69CB"/>
    <w:rsid w:val="00BE0420"/>
    <w:rsid w:val="00BE0630"/>
    <w:rsid w:val="00BE209A"/>
    <w:rsid w:val="00BE4087"/>
    <w:rsid w:val="00BE4590"/>
    <w:rsid w:val="00BE4C68"/>
    <w:rsid w:val="00BE73D0"/>
    <w:rsid w:val="00BE74BA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928"/>
    <w:rsid w:val="00C24E5D"/>
    <w:rsid w:val="00C2541A"/>
    <w:rsid w:val="00C277C3"/>
    <w:rsid w:val="00C3050B"/>
    <w:rsid w:val="00C30B7D"/>
    <w:rsid w:val="00C316F9"/>
    <w:rsid w:val="00C32080"/>
    <w:rsid w:val="00C32EFA"/>
    <w:rsid w:val="00C3573B"/>
    <w:rsid w:val="00C36B9A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B8C"/>
    <w:rsid w:val="00C65A6C"/>
    <w:rsid w:val="00C66634"/>
    <w:rsid w:val="00C6676E"/>
    <w:rsid w:val="00C66FB3"/>
    <w:rsid w:val="00C677A6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BC3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1CF"/>
    <w:rsid w:val="00CD497D"/>
    <w:rsid w:val="00CD5E4D"/>
    <w:rsid w:val="00CD66D8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44"/>
    <w:rsid w:val="00D1763A"/>
    <w:rsid w:val="00D1784E"/>
    <w:rsid w:val="00D20E7F"/>
    <w:rsid w:val="00D23706"/>
    <w:rsid w:val="00D27BF4"/>
    <w:rsid w:val="00D27DB9"/>
    <w:rsid w:val="00D27F53"/>
    <w:rsid w:val="00D3196F"/>
    <w:rsid w:val="00D3253D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98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4F0C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26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4F9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1BA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C42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64EA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54C"/>
    <w:rsid w:val="00EB39DC"/>
    <w:rsid w:val="00EB421F"/>
    <w:rsid w:val="00EB53F6"/>
    <w:rsid w:val="00EB5CB3"/>
    <w:rsid w:val="00EB6608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45E7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C59"/>
    <w:rsid w:val="00F2471D"/>
    <w:rsid w:val="00F277A4"/>
    <w:rsid w:val="00F326D9"/>
    <w:rsid w:val="00F333D8"/>
    <w:rsid w:val="00F35297"/>
    <w:rsid w:val="00F35543"/>
    <w:rsid w:val="00F35C2B"/>
    <w:rsid w:val="00F36E6F"/>
    <w:rsid w:val="00F37221"/>
    <w:rsid w:val="00F37489"/>
    <w:rsid w:val="00F375F6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B05"/>
    <w:rsid w:val="00F800BB"/>
    <w:rsid w:val="00F81FFF"/>
    <w:rsid w:val="00F823DC"/>
    <w:rsid w:val="00F84E6D"/>
    <w:rsid w:val="00F85180"/>
    <w:rsid w:val="00F865FB"/>
    <w:rsid w:val="00F90422"/>
    <w:rsid w:val="00F917D5"/>
    <w:rsid w:val="00F944F1"/>
    <w:rsid w:val="00FA0671"/>
    <w:rsid w:val="00FA2826"/>
    <w:rsid w:val="00FA3515"/>
    <w:rsid w:val="00FA46E3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0C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  <w14:docId w14:val="28735ABE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name="Normal Table"/>
    <w:lsdException w:unhideWhenUsed="false" w:semiHidden="false" w:name="Table Web 2"/>
    <w:lsdException w:unhideWhenUsed="false" w:semiHidden="false" w:uiPriority="59" w:name="Table Grid"/>
    <w:lsdException w:unhideWhenUsed="false" w:semiHidden="false" w:name="Table Theme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946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St-954/2016-34</izvorni_sadrzaj>
    <derivirana_varijabla naziv="DomainObject.Oznaka_1">St-954/2016-34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St-954/2016-34</izvorni_sadrzaj>
    <derivirana_varijabla naziv="DomainObject.PoslovniBrojDokumenta_1">St-954/2016-34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C56566-F5F2-41B8-9D0A-BF113DDCB6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1121</properties:Words>
  <properties:Characters>6393</properties:Characters>
  <properties:Lines>53</properties:Lines>
  <properties:Paragraphs>14</properties:Paragraphs>
  <properties:TotalTime>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2018-08-31T10:04:00Z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2019-01-08T07:41:00Z</cp:lastPrinted>
  <dcterms:modified xmlns:xsi="http://www.w3.org/2001/XMLSchema-instance" xsi:type="dcterms:W3CDTF">2019-01-08T07:42:00Z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St-954/2016-34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