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ba63" w14:paraId="23aba63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3602BD">
        <w:rPr>
          <w:szCs w:val="20"/>
        </w:rPr>
        <w:t>6664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3602BD">
        <w:rPr>
          <w:lang w:val="pt-BR"/>
        </w:rPr>
        <w:t xml:space="preserve">TAPECIRANJE ANA j.d.o.o., Karlovac, Senjska ulica 48, OIB: </w:t>
      </w:r>
      <w:proofErr w:type="spellStart"/>
      <w:r w:rsidR="003602BD" w:rsidRPr="00393A07">
        <w:t>85924960290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="0053718D" w:rsidRPr="0053718D">
        <w:t xml:space="preserve">Ankici </w:t>
      </w:r>
      <w:proofErr w:type="spellStart"/>
      <w:r w:rsidR="0053718D" w:rsidRPr="0053718D">
        <w:t>Matanovac</w:t>
      </w:r>
      <w:proofErr w:type="spellEnd"/>
      <w:r w:rsidR="0053718D" w:rsidRPr="0053718D">
        <w:t xml:space="preserve">, </w:t>
      </w:r>
      <w:proofErr w:type="spellStart"/>
      <w:r w:rsidR="0053718D" w:rsidRPr="0053718D">
        <w:t>OIB</w:t>
      </w:r>
      <w:proofErr w:type="spellEnd"/>
      <w:r w:rsidR="0053718D" w:rsidRPr="0053718D">
        <w:t xml:space="preserve">: </w:t>
      </w:r>
      <w:proofErr w:type="spellStart"/>
      <w:r w:rsidR="0053718D" w:rsidRPr="0053718D">
        <w:t>41787325150</w:t>
      </w:r>
      <w:proofErr w:type="spellEnd"/>
      <w:r w:rsidR="0053718D" w:rsidRPr="0053718D">
        <w:t xml:space="preserve">, Karlovac, </w:t>
      </w:r>
      <w:proofErr w:type="spellStart"/>
      <w:r w:rsidR="0053718D" w:rsidRPr="0053718D">
        <w:t>Pivovarska</w:t>
      </w:r>
      <w:proofErr w:type="spellEnd"/>
      <w:r w:rsidR="0053718D" w:rsidRPr="0053718D">
        <w:t xml:space="preserve"> 5</w:t>
      </w:r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r w:rsidR="0038407F">
        <w:t>6</w:t>
      </w:r>
      <w:r w:rsidR="00114C93">
        <w:t xml:space="preserve">. </w:t>
      </w:r>
      <w:r w:rsidR="0038407F">
        <w:t>veljače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38407F">
        <w:t>22</w:t>
      </w:r>
      <w:proofErr w:type="spellEnd"/>
      <w:r w:rsidR="00CF4810">
        <w:t xml:space="preserve">. </w:t>
      </w:r>
      <w:r w:rsidR="0038407F">
        <w:t>ožujka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3E62EA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45940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745940" w:rsidP="00745940" w:rsidR="0074594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45940" w:rsidP="00745940" w:rsidR="00D0618B" w:rsidRPr="005175F0">
      <w:pPr>
        <w:suppressAutoHyphens/>
        <w:autoSpaceDN w:val="false"/>
        <w:jc w:val="center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41E4"/>
    <w:rsid w:val="000E5617"/>
    <w:rsid w:val="00114C93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C7416"/>
    <w:rsid w:val="003E62EA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4218D"/>
    <w:rsid w:val="00745940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St-6664/2016-17</izvorni_sadrzaj>
    <derivirana_varijabla naziv="DomainObject.Oznaka_1">St-6664/2016-17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St-6664/2016-17</izvorni_sadrzaj>
    <derivirana_varijabla naziv="DomainObject.PoslovniBrojDokumenta_1">St-6664/2016-17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790BC-5135-4018-981B-31800A28E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161</properties:Words>
  <properties:Characters>806</properties:Characters>
  <properties:Lines>34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2017-07-20T10:25:00Z</cp:lastPrinted>
  <dcterms:modified xmlns:xsi="http://www.w3.org/2001/XMLSchema-instance" xsi:type="dcterms:W3CDTF">2017-07-20T10:25:00Z</dcterms:modified>
  <cp:revision>54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