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2ac3" w14:paraId="25b2ac3" w:rsidRDefault="00A6415C" w:rsidP="00A6415C" w:rsidR="00A6415C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15C" w:rsidP="00A6415C" w:rsidR="00A6415C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6415C" w:rsidP="00A6415C" w:rsidR="00A6415C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6415C" w:rsidP="00A6415C" w:rsidR="00A6415C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6415C" w:rsidP="00A6415C" w:rsidR="00A6415C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6415C" w:rsidP="00A6415C" w:rsidR="00A6415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A6415C" w:rsidP="00A6415C" w:rsidR="00A6415C" w:rsidRPr="007912E1">
      <w:pPr>
        <w:jc w:val="center"/>
        <w:rPr>
          <w:rFonts w:cs="Times New Roman" w:eastAsia="Times New Roman"/>
          <w:szCs w:val="24"/>
        </w:rPr>
      </w:pPr>
    </w:p>
    <w:p w:rsidRDefault="00A6415C" w:rsidP="00A6415C" w:rsidR="00A6415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A6415C" w:rsidP="00A6415C" w:rsidR="00A6415C" w:rsidRPr="007912E1">
      <w:pPr>
        <w:rPr>
          <w:rFonts w:cs="Times New Roman" w:eastAsia="Times New Roman"/>
          <w:szCs w:val="24"/>
        </w:rPr>
      </w:pPr>
    </w:p>
    <w:p w:rsidRDefault="00A6415C" w:rsidP="00A6415C" w:rsidR="00A6415C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>EUROSTAR TRAVEL d. o. o. Rovinj, Obala Pina Budičina 1</w:t>
      </w:r>
      <w:r>
        <w:rPr>
          <w:rFonts w:cs="Times New Roman" w:eastAsia="Times New Roman"/>
          <w:szCs w:val="24"/>
        </w:rPr>
        <w:t xml:space="preserve">, OIB </w:t>
      </w:r>
      <w:r w:rsidRPr="00A6415C">
        <w:rPr>
          <w:rFonts w:cs="Times New Roman" w:eastAsia="Times New Roman"/>
          <w:szCs w:val="24"/>
        </w:rPr>
        <w:t>52485108562</w:t>
      </w:r>
      <w:r>
        <w:rPr>
          <w:rFonts w:cs="Times New Roman" w:eastAsia="Times New Roman"/>
          <w:szCs w:val="24"/>
        </w:rPr>
        <w:t xml:space="preserve">, MBS </w:t>
      </w:r>
      <w:r w:rsidRPr="00A6415C">
        <w:rPr>
          <w:rFonts w:cs="Times New Roman" w:eastAsia="Times New Roman"/>
          <w:szCs w:val="24"/>
        </w:rPr>
        <w:t>040042515</w:t>
      </w:r>
      <w:r>
        <w:rPr>
          <w:rFonts w:cs="Times New Roman" w:eastAsia="Times New Roman"/>
          <w:szCs w:val="24"/>
        </w:rPr>
        <w:t xml:space="preserve">, kojeg zastupa punomoćnik Aleksandar Puh, odvjetnik u Puli, Leharova 1, </w:t>
      </w:r>
      <w:r w:rsidR="00D50DB2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svibnja 2017.</w:t>
      </w:r>
    </w:p>
    <w:p w:rsidRDefault="00A6415C" w:rsidP="00A6415C" w:rsidR="00A6415C" w:rsidRPr="00FD7BB4">
      <w:pPr>
        <w:ind w:firstLine="708"/>
        <w:rPr>
          <w:rFonts w:cs="Times New Roman" w:eastAsia="Times New Roman"/>
          <w:szCs w:val="24"/>
        </w:rPr>
      </w:pPr>
    </w:p>
    <w:p w:rsidRDefault="00A6415C" w:rsidP="00A6415C" w:rsidR="00A6415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A6415C" w:rsidP="00A6415C" w:rsidR="00A6415C" w:rsidRPr="007912E1">
      <w:pPr>
        <w:rPr>
          <w:rFonts w:cs="Times New Roman" w:eastAsia="Times New Roman"/>
          <w:szCs w:val="24"/>
        </w:rPr>
      </w:pPr>
    </w:p>
    <w:p w:rsidRDefault="00A6415C" w:rsidP="00D50DB2" w:rsidR="00A6415C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EUROSTAR TRAVEL d. o. o. Rovinj, Obala Pina Budičina 1</w:t>
      </w:r>
      <w:r>
        <w:rPr>
          <w:rFonts w:cs="Times New Roman" w:eastAsia="Times New Roman"/>
          <w:szCs w:val="24"/>
        </w:rPr>
        <w:t xml:space="preserve">, OIB </w:t>
      </w:r>
      <w:r w:rsidRPr="00A6415C">
        <w:rPr>
          <w:rFonts w:cs="Times New Roman" w:eastAsia="Times New Roman"/>
          <w:szCs w:val="24"/>
        </w:rPr>
        <w:t>52485108562</w:t>
      </w:r>
      <w:r>
        <w:rPr>
          <w:rFonts w:cs="Times New Roman" w:eastAsia="Times New Roman"/>
          <w:szCs w:val="24"/>
        </w:rPr>
        <w:t xml:space="preserve">, MBS </w:t>
      </w:r>
      <w:r w:rsidRPr="00A6415C">
        <w:rPr>
          <w:rFonts w:cs="Times New Roman" w:eastAsia="Times New Roman"/>
          <w:szCs w:val="24"/>
        </w:rPr>
        <w:t>040042515</w:t>
      </w:r>
      <w:r w:rsidR="00D50DB2">
        <w:rPr>
          <w:rFonts w:cs="Times New Roman" w:eastAsia="Times New Roman"/>
          <w:szCs w:val="24"/>
        </w:rPr>
        <w:t>.</w:t>
      </w:r>
    </w:p>
    <w:p w:rsidRDefault="00A6415C" w:rsidP="00A6415C" w:rsidR="00A6415C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A6415C" w:rsidP="00A6415C" w:rsidR="00A6415C" w:rsidRPr="007912E1">
      <w:pPr>
        <w:ind w:firstLine="708"/>
        <w:rPr>
          <w:rFonts w:cs="Times New Roman" w:eastAsia="Times New Roman"/>
          <w:szCs w:val="24"/>
        </w:rPr>
      </w:pPr>
    </w:p>
    <w:p w:rsidRDefault="00A6415C" w:rsidP="00A6415C" w:rsidR="00A6415C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szCs w:val="24"/>
        </w:rPr>
        <w:t>EUROSTAR TRAVEL d. o. o. Rovinj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21. veljače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24. veljače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11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108/2017-3.</w:t>
      </w:r>
    </w:p>
    <w:p w:rsidRDefault="00A6415C" w:rsidP="00A6415C" w:rsidR="00A6415C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08-4402-17-194 od 24. travnja 2017. (list 32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170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A6415C" w:rsidP="00A6415C" w:rsidR="00A6415C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A6415C" w:rsidP="00A6415C" w:rsidR="00A6415C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D50DB2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svibnja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A6415C" w:rsidP="00A6415C" w:rsidR="00A6415C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6415C" w:rsidP="00D50DB2" w:rsidR="0054792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1876B8">
        <w:rPr>
          <w:rFonts w:cs="Times New Roman" w:eastAsia="Times New Roman"/>
          <w:szCs w:val="24"/>
        </w:rPr>
        <w:t>, v. r.</w:t>
      </w:r>
    </w:p>
    <w:p w:rsidRDefault="00A6415C" w:rsidP="00A6415C" w:rsidR="00A6415C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A6415C" w:rsidP="00A6415C" w:rsidR="00A6415C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A6415C" w:rsidP="00A6415C" w:rsidR="00A6415C">
      <w:pPr>
        <w:rPr>
          <w:rFonts w:cs="Times New Roman" w:eastAsia="Times New Roman"/>
          <w:szCs w:val="24"/>
        </w:rPr>
      </w:pPr>
    </w:p>
    <w:p w:rsidRDefault="00A6415C" w:rsidP="00A6415C" w:rsidR="00A6415C">
      <w:pPr>
        <w:jc w:val="left"/>
        <w:rPr>
          <w:rFonts w:cs="Times New Roman" w:eastAsia="Times New Roman"/>
          <w:szCs w:val="24"/>
        </w:rPr>
      </w:pPr>
    </w:p>
    <w:p w:rsidRDefault="00A6415C" w:rsidP="00A6415C" w:rsidR="00A6415C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A6415C" w:rsidP="00A6415C" w:rsidR="00A6415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A6415C" w:rsidP="00A6415C" w:rsidR="00A6415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54792A">
        <w:rPr>
          <w:szCs w:val="24"/>
        </w:rPr>
        <w:t>dužnik EUROSTAR TRAVEL d. o. o. Rovinj, po pun.,</w:t>
      </w:r>
    </w:p>
    <w:p w:rsidRDefault="00A6415C" w:rsidP="00A6415C" w:rsidR="00A6415C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A6415C" w:rsidP="00A6415C" w:rsidR="00A6415C" w:rsidRPr="007912E1">
      <w:pPr>
        <w:rPr>
          <w:rFonts w:eastAsiaTheme="minorHAnsi"/>
          <w:lang w:eastAsia="en-US"/>
        </w:rPr>
      </w:pPr>
    </w:p>
    <w:p w:rsidRDefault="00A6415C" w:rsidP="00A6415C" w:rsidR="00A6415C"/>
    <w:p w:rsidRDefault="0054792A" w:rsidP="00A6415C" w:rsidR="0054792A"/>
    <w:sectPr w:rsidSect="00A6415C" w:rsidR="0054792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15C" w:rsidP="00A6415C" w:rsidR="00A6415C">
      <w:r>
        <w:separator/>
      </w:r>
    </w:p>
  </w:endnote>
  <w:endnote w:id="0" w:type="continuationSeparator">
    <w:p w:rsidRDefault="00A6415C" w:rsidP="00A6415C" w:rsidR="00A64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15C" w:rsidP="00A6415C" w:rsidR="00A6415C">
      <w:r>
        <w:separator/>
      </w:r>
    </w:p>
  </w:footnote>
  <w:footnote w:id="0" w:type="continuationSeparator">
    <w:p w:rsidRDefault="00A6415C" w:rsidP="00A6415C" w:rsidR="00A64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15C" w:rsidP="00A6415C" w:rsidR="00A6415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876B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St-108/2017-8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15C" w:rsidP="00A6415C" w:rsidR="00A6415C">
    <w:pPr>
      <w:pStyle w:val="Zaglavlje"/>
      <w:jc w:val="right"/>
      <w:rPr>
        <w:szCs w:val="24"/>
      </w:rPr>
    </w:pPr>
    <w:r>
      <w:rPr>
        <w:szCs w:val="24"/>
      </w:rPr>
      <w:t>11 St-108/2017-8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30B8"/>
    <w:rsid w:val="001876B8"/>
    <w:rsid w:val="0054792A"/>
    <w:rsid w:val="006330B8"/>
    <w:rsid w:val="007F1CA9"/>
    <w:rsid w:val="00A6415C"/>
    <w:rsid w:val="00D5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15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41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415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1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15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41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41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6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76B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76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76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15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41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415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1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15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41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41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6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76B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76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76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EUROSTAR TRAVEL d.o.o. ROVINJ zastupanog po punomoćniku Odvj. Aleksandar Puh</izvorni_sadrzaj>
    <derivirana_varijabla naziv="DomainObject.Predmet.ProtustrankaFormated_1">  EUROSTAR TRAVEL d.o.o. ROVINJ zastupanog po punomoćniku Odvj. Aleksandar Puh</derivirana_varijabla>
  </DomainObject.Predmet.ProtustrankaFormated>
  <DomainObject.Predmet.ProtustrankaFormatedOIB>
    <izvorni_sadrzaj>  EUROSTAR TRAVEL d.o.o. ROVINJ, OIB 52485108562 zastupanog po punomoćniku Odvj. Aleksandar Puh</izvorni_sadrzaj>
    <derivirana_varijabla naziv="DomainObject.Predmet.ProtustrankaFormatedOIB_1">  EUROSTAR TRAVEL d.o.o. ROVINJ, OIB 52485108562 zastupanog po punomoćniku Odvj. Aleksandar Puh</derivirana_varijabla>
  </DomainObject.Predmet.ProtustrankaFormatedOIB>
  <DomainObject.Predmet.ProtustrankaFormatedWithAdress>
    <izvorni_sadrzaj> EUROSTAR TRAVEL d.o.o. ROVINJ, Obala Pina Budičina 1, 52210 Rovinj zastupanog po punomoćniku Odvj. Aleksandar Puh</izvorni_sadrzaj>
    <derivirana_varijabla naziv="DomainObject.Predmet.ProtustrankaFormatedWithAdress_1"> EUROSTAR TRAVEL d.o.o. ROVINJ, Obala Pina Budičina 1, 52210 Rovinj zastupanog po punomoćniku Odvj. Aleksandar Puh</derivirana_varijabla>
  </DomainObject.Predmet.ProtustrankaFormatedWithAdress>
  <DomainObject.Predmet.ProtustrankaFormatedWithAdressOIB>
    <izvorni_sadrzaj> EUROSTAR TRAVEL d.o.o. ROVINJ, OIB 52485108562, Obala Pina Budičina 1, 52210 Rovinj zastupanog po punomoćniku Odvj. Aleksandar Puh</izvorni_sadrzaj>
    <derivirana_varijabla naziv="DomainObject.Predmet.ProtustrankaFormatedWithAdressOIB_1"> EUROSTAR TRAVEL d.o.o. ROVINJ, OIB 52485108562, Obala Pina Budičina 1, 52210 Rovinj zastupanog po punomoćniku Odvj. Aleksandar Puh</derivirana_varijabla>
  </DomainObject.Predmet.ProtustrankaFormatedWithAdressOIB>
  <DomainObject.Predmet.ProtustrankaWithAdress>
    <izvorni_sadrzaj>EUROSTAR TRAVEL d.o.o. ROVINJ Obala Pina Budičina 1, 52210 Rovinj</izvorni_sadrzaj>
    <derivirana_varijabla naziv="DomainObject.Predmet.ProtustrankaWithAdress_1">EUROSTAR TRAVEL d.o.o. ROVINJ Obala Pina Budičina 1, 52210 Rovinj</derivirana_varijabla>
  </DomainObject.Predmet.ProtustrankaWithAdress>
  <DomainObject.Predmet.ProtustrankaWithAdressOIB>
    <izvorni_sadrzaj>EUROSTAR TRAVEL d.o.o. ROVINJ, OIB 52485108562, Obala Pina Budičina 1, 52210 Rovinj</izvorni_sadrzaj>
    <derivirana_varijabla naziv="DomainObject.Predmet.ProtustrankaWithAdressOIB_1">EUROSTAR TRAVEL d.o.o. ROVINJ, OIB 52485108562, Obala Pina Budičina 1, 52210 Rovinj</derivirana_varijabla>
  </DomainObject.Predmet.ProtustrankaWithAdressOIB>
  <DomainObject.Predmet.ProtustrankaNazivFormated>
    <izvorni_sadrzaj>EUROSTAR TRAVEL d.o.o. ROVINJ</izvorni_sadrzaj>
    <derivirana_varijabla naziv="DomainObject.Predmet.ProtustrankaNazivFormated_1">EUROSTAR TRAVEL d.o.o. ROVINJ</derivirana_varijabla>
  </DomainObject.Predmet.ProtustrankaNazivFormated>
  <DomainObject.Predmet.ProtustrankaNazivFormatedOIB>
    <izvorni_sadrzaj>EUROSTAR TRAVEL d.o.o. ROVINJ, OIB 52485108562</izvorni_sadrzaj>
    <derivirana_varijabla naziv="DomainObject.Predmet.ProtustrankaNazivFormatedOIB_1">EUROSTAR TRAVEL d.o.o. ROVINJ, OIB 52485108562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139164.70</izvorni_sadrzaj>
    <derivirana_varijabla naziv="DomainObject.Predmet.TrenutnaVrijednost_1">139164.70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EUROSTAR TRAVEL d.o.o. ROVINJ zastupanog po punomoćniku Odvj. Aleksandar Puh</item>
    </izvorni_sadrzaj>
    <derivirana_varijabla naziv="DomainObject.Predmet.ProtuStrankaListFormated_1">
      <item>EUROSTAR TRAVEL d.o.o. ROVINJ zastupanog po punomoćniku Odvj. Aleksandar Puh</item>
    </derivirana_varijabla>
  </DomainObject.Predmet.ProtuStrankaListFormated>
  <DomainObject.Predmet.ProtuStrankaListFormatedOIB>
    <izvorni_sadrzaj>
      <item>EUROSTAR TRAVEL d.o.o. ROVINJ, OIB 52485108562 zastupanog po punomoćniku Odvj. Aleksandar Puh</item>
    </izvorni_sadrzaj>
    <derivirana_varijabla naziv="DomainObject.Predmet.ProtuStrankaListFormatedOIB_1">
      <item>EUROSTAR TRAVEL d.o.o. ROVINJ, OIB 52485108562 zastupanog po punomoćniku Odvj. Aleksandar Puh</item>
    </derivirana_varijabla>
  </DomainObject.Predmet.ProtuStrankaListFormatedOIB>
  <DomainObject.Predmet.ProtuStrankaListFormatedWithAdress>
    <izvorni_sadrzaj>
      <item>EUROSTAR TRAVEL d.o.o. ROVINJ, Obala Pina Budičina 1, 52210 Rovinj zastupanog po punomoćniku Odvj. Aleksandar Puh</item>
    </izvorni_sadrzaj>
    <derivirana_varijabla naziv="DomainObject.Predmet.ProtuStrankaListFormatedWithAdress_1">
      <item>EUROSTAR TRAVEL d.o.o. ROVINJ, Obala Pina Budičina 1, 52210 Rovinj zastupanog po punomoćniku Odvj. Aleksandar Puh</item>
    </derivirana_varijabla>
  </DomainObject.Predmet.ProtuStrankaListFormatedWithAdress>
  <DomainObject.Predmet.ProtuStrankaListFormatedWithAdressOIB>
    <izvorni_sadrzaj>
      <item>EUROSTAR TRAVEL d.o.o. ROVINJ, OIB 52485108562, Obala Pina Budičina 1, 52210 Rovinj zastupanog po punomoćniku Odvj. Aleksandar Puh</item>
    </izvorni_sadrzaj>
    <derivirana_varijabla naziv="DomainObject.Predmet.ProtuStrankaListFormatedWithAdressOIB_1">
      <item>EUROSTAR TRAVEL d.o.o. ROVINJ, OIB 52485108562, Obala Pina Budičina 1, 52210 Rovinj zastupanog po punomoćniku Odvj. Aleksandar Puh</item>
    </derivirana_varijabla>
  </DomainObject.Predmet.ProtuStrankaListFormatedWithAdressOIB>
  <DomainObject.Predmet.ProtuStrankaListNazivFormated>
    <izvorni_sadrzaj>
      <item>EUROSTAR TRAVEL d.o.o. ROVINJ</item>
    </izvorni_sadrzaj>
    <derivirana_varijabla naziv="DomainObject.Predmet.ProtuStrankaListNazivFormated_1">
      <item>EUROSTAR TRAVEL d.o.o. ROVINJ</item>
    </derivirana_varijabla>
  </DomainObject.Predmet.ProtuStrankaListNazivFormated>
  <DomainObject.Predmet.ProtuStrankaListNazivFormatedOIB>
    <izvorni_sadrzaj>
      <item>EUROSTAR TRAVEL d.o.o. ROVINJ, OIB 52485108562</item>
    </izvorni_sadrzaj>
    <derivirana_varijabla naziv="DomainObject.Predmet.ProtuStrankaListNazivFormatedOIB_1">
      <item>EUROSTAR TRAVEL d.o.o. ROVINJ, OIB 52485108562</item>
    </derivirana_varijabla>
  </DomainObject.Predmet.ProtuStrankaListNazivFormatedOIB>
  <DomainObject.Predmet.OstaliListFormated>
    <izvorni_sadrzaj>
      <item>Odvj. Aleksandar Puh punomoćnik sudionika u postupku EUROSTAR TRAVEL d.o.o. ROVINJ</item>
    </izvorni_sadrzaj>
    <derivirana_varijabla naziv="DomainObject.Predmet.OstaliListFormated_1">
      <item>Odvj. Aleksandar Puh punomoćnik sudionika u postupku EUROSTAR TRAVEL d.o.o. ROVINJ</item>
    </derivirana_varijabla>
  </DomainObject.Predmet.OstaliListFormated>
  <DomainObject.Predmet.OstaliListFormatedOIB>
    <izvorni_sadrzaj>
      <item>Odvj. Aleksandar Puh punomoćnik sudionika u postupku EUROSTAR TRAVEL d.o.o. ROVINJ</item>
    </izvorni_sadrzaj>
    <derivirana_varijabla naziv="DomainObject.Predmet.OstaliListFormatedOIB_1">
      <item>Odvj. Aleksandar Puh punomoćnik sudionika u postupku EUROSTAR TRAVEL d.o.o. ROVINJ</item>
    </derivirana_varijabla>
  </DomainObject.Predmet.OstaliListFormatedOIB>
  <DomainObject.Predmet.OstaliListFormatedWithAdress>
    <izvorni_sadrzaj>
      <item>Odvj. Aleksandar Puh, Leharova 1, 52100 Pula punomoćnik sudionika u postupku EUROSTAR TRAVEL d.o.o. ROVINJ</item>
    </izvorni_sadrzaj>
    <derivirana_varijabla naziv="DomainObject.Predmet.OstaliListFormatedWithAdress_1">
      <item>Odvj. Aleksandar Puh, Leharova 1, 52100 Pula punomoćnik sudionika u postupku EUROSTAR TRAVEL d.o.o. ROVINJ</item>
    </derivirana_varijabla>
  </DomainObject.Predmet.OstaliListFormatedWithAdress>
  <DomainObject.Predmet.OstaliListFormatedWithAdressOIB>
    <izvorni_sadrzaj>
      <item>Odvj. Aleksandar Puh, Leharova 1, 52100 Pula punomoćnik sudionika u postupku EUROSTAR TRAVEL d.o.o. ROVINJ</item>
    </izvorni_sadrzaj>
    <derivirana_varijabla naziv="DomainObject.Predmet.OstaliListFormatedWithAdressOIB_1">
      <item>Odvj. Aleksandar Puh, Leharova 1, 52100 Pula punomoćnik sudionika u postupku EUROSTAR TRAVEL d.o.o. ROVINJ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EUROSTAR TRAVEL d.o.o. ROVINJ</izvorni_sadrzaj>
    <derivirana_varijabla naziv="DomainObject.Predmet.ProtustrankaIDrugi_1">EUROSTAR TRAVEL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EUROSTAR TRAVEL d.o.o. ROVINJ, OIB 52485108562, Obala Pina Budičina 1, 52210 Rovinj</izvorni_sadrzaj>
    <derivirana_varijabla naziv="DomainObject.Predmet.ProtustrankaIDrugiAdressOIB_1">EUROSTAR TRAVEL d.o.o. ROVINJ, OIB 52485108562, Obala Pina Budičina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EUROSTAR TRAVEL d.o.o. ROVINJ</item>
      <item>Odvj. Aleksandar Puh</item>
    </izvorni_sadrzaj>
    <derivirana_varijabla naziv="DomainObject.Predmet.SudioniciListNaziv_1">
      <item>FINANCIJSKA AGENCIJA, RC RIJEKA, PODRUŽNICA PULA, PULA</item>
      <item>EUROSTAR TRAVEL d.o.o. ROVINJ</item>
      <item>Odvj. Aleksandar Puh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EUROSTAR TRAVEL d.o.o. ROVINJ, OIB 52485108562, Obala Pina Budičina 1,52210 Rovinj</item>
      <item>Odvj. Aleksandar Puh, Leharova 1,52100 Pula</item>
    </izvorni_sadrzaj>
    <derivirana_varijabla naziv="DomainObject.Predmet.SudioniciListAdressOIB_1">
      <item>FINANCIJSKA AGENCIJA, RC RIJEKA, PODRUŽNICA PULA, PULA, OIB 85821130368, Giardini 5,52100 Pula</item>
      <item>EUROSTAR TRAVEL d.o.o. ROVINJ, OIB 52485108562, Obala Pina Budičina 1,52210 Rovinj</item>
      <item>Odvj. Aleksandar Puh, Leharova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52485108562</item>
      <item>, OIB null</item>
    </izvorni_sadrzaj>
    <derivirana_varijabla naziv="DomainObject.Predmet.SudioniciListNazivOIB_1">
      <item>, OIB 85821130368</item>
      <item>, OIB 52485108562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2688</properties:Characters>
  <properties:Lines>61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2017-04-27T05:58:00Z</dcterms:created>
  <dc:creator>Morena Brajuha</dc:creator>
  <dc:description/>
  <cp:keywords/>
  <cp:lastModifiedBy>Morena Brajuha</cp:lastModifiedBy>
  <cp:lastPrinted>2017-05-17T10:20:00Z</cp:lastPrinted>
  <dcterms:modified xmlns:xsi="http://www.w3.org/2001/XMLSchema-instance" xsi:type="dcterms:W3CDTF">2017-05-17T10:20:00Z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