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96d4d" w14:paraId="c496d4d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514B65" w:rsidRPr="00514B65">
        <w:t>SELINE d.o.o., OIB: 9582411280</w:t>
      </w:r>
      <w:r w:rsidR="00514B65">
        <w:t>0,  Split, Domovinskog rata 27C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3B3B9B">
        <w:t>9</w:t>
      </w:r>
      <w:r w:rsidR="00DC0A39">
        <w:t>. ožujka</w:t>
      </w:r>
      <w:r w:rsidR="00D47D0D">
        <w:t xml:space="preserve"> </w:t>
      </w:r>
      <w:r w:rsidR="00135B11">
        <w:t>201</w:t>
      </w:r>
      <w:r w:rsidR="00DC0A39">
        <w:t>7</w:t>
      </w:r>
      <w:r w:rsidR="00135B11">
        <w:t>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514B65" w:rsidRPr="00514B65">
        <w:t>SELINE d.o.o., OIB: 9582411280</w:t>
      </w:r>
      <w:r w:rsidR="00514B65">
        <w:t>0,  Split, Domovinskog rata 27C</w:t>
      </w:r>
      <w:r w:rsidR="00F4530C">
        <w:t xml:space="preserve">, </w:t>
      </w:r>
      <w:r>
        <w:t xml:space="preserve">na </w:t>
      </w:r>
      <w:r w:rsidR="00C37AB9">
        <w:t xml:space="preserve">dan </w:t>
      </w:r>
      <w:r w:rsidR="00514B65">
        <w:t>1. rujna 2015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AC65C1">
        <w:t>12</w:t>
      </w:r>
      <w:r w:rsidR="00514B65">
        <w:t>58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514B65">
        <w:t>16.161,59</w:t>
      </w:r>
      <w:r w:rsidR="003B3B9B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3B3B9B">
        <w:t>9</w:t>
      </w:r>
      <w:r w:rsidR="00DC0A39">
        <w:t>. ožujka 2017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  <w:r>
      <w:t>11. St</w:t>
    </w:r>
    <w:r w:rsidR="00514B65">
      <w:t>-1814/2015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860E9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2C87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3B9B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1075D"/>
    <w:rsid w:val="00513BC5"/>
    <w:rsid w:val="00514B65"/>
    <w:rsid w:val="00522A74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0F8"/>
    <w:rsid w:val="009505D9"/>
    <w:rsid w:val="00951C24"/>
    <w:rsid w:val="00953D3D"/>
    <w:rsid w:val="00955CD8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5AE3"/>
    <w:rsid w:val="00A36243"/>
    <w:rsid w:val="00A47153"/>
    <w:rsid w:val="00A5198B"/>
    <w:rsid w:val="00A614EF"/>
    <w:rsid w:val="00A63480"/>
    <w:rsid w:val="00A6407F"/>
    <w:rsid w:val="00A658C0"/>
    <w:rsid w:val="00A715D7"/>
    <w:rsid w:val="00A76F82"/>
    <w:rsid w:val="00A77C29"/>
    <w:rsid w:val="00A811BB"/>
    <w:rsid w:val="00A8739B"/>
    <w:rsid w:val="00A90229"/>
    <w:rsid w:val="00AC3D99"/>
    <w:rsid w:val="00AC4EF2"/>
    <w:rsid w:val="00AC65C1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8137B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3622"/>
    <w:rsid w:val="00C95640"/>
    <w:rsid w:val="00CA1916"/>
    <w:rsid w:val="00CA5C34"/>
    <w:rsid w:val="00CA61F9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47D0D"/>
    <w:rsid w:val="00D53FF9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439A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1814</izvorni_sadrzaj>
    <derivirana_varijabla naziv="DomainObject.Predmet.Broj_1">1814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St-1814/2015</izvorni_sadrzaj>
    <derivirana_varijabla naziv="DomainObject.Predmet.OznakaBroj_1">St-1814/2015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SELINE d.o.o. za poslovanje nekretninama i usluge</izvorni_sadrzaj>
    <derivirana_varijabla naziv="DomainObject.Predmet.ProtustrankaFormated_1">  SELINE d.o.o. za poslovanje nekretninama i usluge</derivirana_varijabla>
  </DomainObject.Predmet.ProtustrankaFormated>
  <DomainObject.Predmet.ProtustrankaFormatedOIB>
    <izvorni_sadrzaj>  SELINE d.o.o. za poslovanje nekretninama i usluge, OIB 95824112800</izvorni_sadrzaj>
    <derivirana_varijabla naziv="DomainObject.Predmet.ProtustrankaFormatedOIB_1">  SELINE d.o.o. za poslovanje nekretninama i usluge, OIB 95824112800</derivirana_varijabla>
  </DomainObject.Predmet.ProtustrankaFormatedOIB>
  <DomainObject.Predmet.ProtustrankaFormatedWithAdress>
    <izvorni_sadrzaj> SELINE d.o.o. za poslovanje nekretninama i usluge, Domovin.Rata 27/C, 21000 Split</izvorni_sadrzaj>
    <derivirana_varijabla naziv="DomainObject.Predmet.ProtustrankaFormatedWithAdress_1"> SELINE d.o.o. za poslovanje nekretninama i usluge, Domovin.Rata 27/C, 21000 Split</derivirana_varijabla>
  </DomainObject.Predmet.ProtustrankaFormatedWithAdress>
  <DomainObject.Predmet.ProtustrankaFormatedWithAdressOIB>
    <izvorni_sadrzaj> SELINE d.o.o. za poslovanje nekretninama i usluge, OIB 95824112800, Domovin.Rata 27/C, 21000 Split</izvorni_sadrzaj>
    <derivirana_varijabla naziv="DomainObject.Predmet.ProtustrankaFormatedWithAdressOIB_1"> SELINE d.o.o. za poslovanje nekretninama i usluge, OIB 95824112800, Domovin.Rata 27/C, 21000 Split</derivirana_varijabla>
  </DomainObject.Predmet.ProtustrankaFormatedWithAdressOIB>
  <DomainObject.Predmet.ProtustrankaWithAdress>
    <izvorni_sadrzaj>SELINE d.o.o. za poslovanje nekretninama i usluge Domovin.Rata 27/C, 21000 Split</izvorni_sadrzaj>
    <derivirana_varijabla naziv="DomainObject.Predmet.ProtustrankaWithAdress_1">SELINE d.o.o. za poslovanje nekretninama i usluge Domovin.Rata 27/C, 21000 Split</derivirana_varijabla>
  </DomainObject.Predmet.ProtustrankaWithAdress>
  <DomainObject.Predmet.ProtustrankaWithAdressOIB>
    <izvorni_sadrzaj>SELINE d.o.o. za poslovanje nekretninama i usluge, OIB 95824112800, Domovin.Rata 27/C, 21000 Split</izvorni_sadrzaj>
    <derivirana_varijabla naziv="DomainObject.Predmet.ProtustrankaWithAdressOIB_1">SELINE d.o.o. za poslovanje nekretninama i usluge, OIB 95824112800, Domovin.Rata 27/C, 21000 Split</derivirana_varijabla>
  </DomainObject.Predmet.ProtustrankaWithAdressOIB>
  <DomainObject.Predmet.ProtustrankaNazivFormated>
    <izvorni_sadrzaj>SELINE d.o.o. za poslovanje nekretninama i usluge</izvorni_sadrzaj>
    <derivirana_varijabla naziv="DomainObject.Predmet.ProtustrankaNazivFormated_1">SELINE d.o.o. za poslovanje nekretninama i usluge</derivirana_varijabla>
  </DomainObject.Predmet.ProtustrankaNazivFormated>
  <DomainObject.Predmet.ProtustrankaNazivFormatedOIB>
    <izvorni_sadrzaj>SELINE d.o.o. za poslovanje nekretninama i usluge, OIB 95824112800</izvorni_sadrzaj>
    <derivirana_varijabla naziv="DomainObject.Predmet.ProtustrankaNazivFormatedOIB_1">SELINE d.o.o. za poslovanje nekretninama i usluge, OIB 95824112800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16161.59</izvorni_sadrzaj>
    <derivirana_varijabla naziv="DomainObject.Predmet.TrenutnaVrijednost_1">16161.59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SELINE d.o.o. za poslovanje nekretninama i usluge</item>
    </izvorni_sadrzaj>
    <derivirana_varijabla naziv="DomainObject.Predmet.ProtuStrankaListFormated_1">
      <item>SELINE d.o.o. za poslovanje nekretninama i usluge</item>
    </derivirana_varijabla>
  </DomainObject.Predmet.ProtuStrankaListFormated>
  <DomainObject.Predmet.ProtuStrankaListFormatedOIB>
    <izvorni_sadrzaj>
      <item>SELINE d.o.o. za poslovanje nekretninama i usluge, OIB 95824112800</item>
    </izvorni_sadrzaj>
    <derivirana_varijabla naziv="DomainObject.Predmet.ProtuStrankaListFormatedOIB_1">
      <item>SELINE d.o.o. za poslovanje nekretninama i usluge, OIB 95824112800</item>
    </derivirana_varijabla>
  </DomainObject.Predmet.ProtuStrankaListFormatedOIB>
  <DomainObject.Predmet.ProtuStrankaListFormatedWithAdress>
    <izvorni_sadrzaj>
      <item>SELINE d.o.o. za poslovanje nekretninama i usluge, Domovin.Rata 27/C, 21000 Split</item>
    </izvorni_sadrzaj>
    <derivirana_varijabla naziv="DomainObject.Predmet.ProtuStrankaListFormatedWithAdress_1">
      <item>SELINE d.o.o. za poslovanje nekretninama i usluge, Domovin.Rata 27/C, 21000 Split</item>
    </derivirana_varijabla>
  </DomainObject.Predmet.ProtuStrankaListFormatedWithAdress>
  <DomainObject.Predmet.ProtuStrankaListFormatedWithAdressOIB>
    <izvorni_sadrzaj>
      <item>SELINE d.o.o. za poslovanje nekretninama i usluge, OIB 95824112800, Domovin.Rata 27/C, 21000 Split</item>
    </izvorni_sadrzaj>
    <derivirana_varijabla naziv="DomainObject.Predmet.ProtuStrankaListFormatedWithAdressOIB_1">
      <item>SELINE d.o.o. za poslovanje nekretninama i usluge, OIB 95824112800, Domovin.Rata 27/C, 21000 Split</item>
    </derivirana_varijabla>
  </DomainObject.Predmet.ProtuStrankaListFormatedWithAdressOIB>
  <DomainObject.Predmet.ProtuStrankaListNazivFormated>
    <izvorni_sadrzaj>
      <item>SELINE d.o.o. za poslovanje nekretninama i usluge</item>
    </izvorni_sadrzaj>
    <derivirana_varijabla naziv="DomainObject.Predmet.ProtuStrankaListNazivFormated_1">
      <item>SELINE d.o.o. za poslovanje nekretninama i usluge</item>
    </derivirana_varijabla>
  </DomainObject.Predmet.ProtuStrankaListNazivFormated>
  <DomainObject.Predmet.ProtuStrankaListNazivFormatedOIB>
    <izvorni_sadrzaj>
      <item>SELINE d.o.o. za poslovanje nekretninama i usluge, OIB 95824112800</item>
    </izvorni_sadrzaj>
    <derivirana_varijabla naziv="DomainObject.Predmet.ProtuStrankaListNazivFormatedOIB_1">
      <item>SELINE d.o.o. za poslovanje nekretninama i usluge, OIB 95824112800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SELINE d.o.o. za poslovanje nekretninama i usluge</izvorni_sadrzaj>
    <derivirana_varijabla naziv="DomainObject.Predmet.ProtustrankaIDrugi_1">SELINE d.o.o. za poslovanje nekretninama i usluge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SELINE d.o.o. za poslovanje nekretninama i usluge, OIB 95824112800, Domovin.Rata 27/C, 21000 Split</izvorni_sadrzaj>
    <derivirana_varijabla naziv="DomainObject.Predmet.ProtustrankaIDrugiAdressOIB_1">SELINE d.o.o. za poslovanje nekretninama i usluge, OIB 95824112800, Domovin.Rata 27/C,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SELINE d.o.o. za poslovanje nekretninama i usluge</item>
      <item>FINANCIJSKA AGENCIJA RC SPLIT</item>
    </izvorni_sadrzaj>
    <derivirana_varijabla naziv="DomainObject.Predmet.SudioniciListNaziv_1">
      <item>SELINE d.o.o. za poslovanje nekretninama i usluge</item>
      <item>FINANCIJSKA AGENCIJA RC SPLIT</item>
    </derivirana_varijabla>
  </DomainObject.Predmet.SudioniciListNaziv>
  <DomainObject.Predmet.SudioniciListAdressOIB>
    <izvorni_sadrzaj>
      <item>SELINE d.o.o. za poslovanje nekretninama i usluge, OIB 95824112800, Domovin.Rata 27/C,21000 Split</item>
      <item>FINANCIJSKA AGENCIJA RC SPLIT, OIB 85821130368, Mažuranićeva 24b,21000 Split</item>
    </izvorni_sadrzaj>
    <derivirana_varijabla naziv="DomainObject.Predmet.SudioniciListAdressOIB_1">
      <item>SELINE d.o.o. za poslovanje nekretninama i usluge, OIB 95824112800, Domovin.Rata 27/C,21000 Split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95824112800</item>
      <item>, OIB 85821130368</item>
    </izvorni_sadrzaj>
    <derivirana_varijabla naziv="DomainObject.Predmet.SudioniciListNazivOIB_1">
      <item>, OIB 95824112800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A186E1-9C9E-4987-9466-B6F19F9C77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322</properties:Words>
  <properties:Characters>1807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2017-03-09T07:48:00Z</dcterms:created>
  <dc:creator>nmarkovic</dc:creator>
  <cp:lastModifiedBy>Katarina Mikulić</cp:lastModifiedBy>
  <cp:lastPrinted>2017-03-09T07:48:00Z</cp:lastPrinted>
  <dcterms:modified xmlns:xsi="http://www.w3.org/2001/XMLSchema-instance" xsi:type="dcterms:W3CDTF">2017-03-09T08:08:00Z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