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06dd" w14:paraId="bc206dd" w:rsidRDefault="00BA10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10AB" w:rsidP="00BA10AB" w:rsidR="00AE649C">
      <w:pPr>
        <w:pStyle w:val="NormaleSPIS"/>
        <w:spacing w:after="0" w:before="240"/>
      </w:pPr>
      <w:r>
        <w:t xml:space="preserve">        Republika Hrvatska</w:t>
      </w:r>
    </w:p>
    <w:p w:rsidRDefault="00BA10AB" w:rsidP="00BA10AB" w:rsidR="00BA10AB">
      <w:pPr>
        <w:pStyle w:val="NormaleSPIS"/>
        <w:spacing w:after="0"/>
      </w:pPr>
      <w:r>
        <w:t xml:space="preserve">     Trgovački sud u Bjelovaru</w:t>
      </w:r>
    </w:p>
    <w:p w:rsidRDefault="00BA10AB" w:rsidP="00BA10AB" w:rsidR="00BA10AB">
      <w:pPr>
        <w:pStyle w:val="NormaleSPIS"/>
        <w:spacing w:after="0"/>
      </w:pPr>
      <w:r>
        <w:t>Bjelovar, Šetalište dr.I.Lebovića 42.</w:t>
      </w:r>
    </w:p>
    <w:p w:rsidRDefault="00BA10AB" w:rsidP="00BA10AB" w:rsidR="00BA10AB">
      <w:pPr>
        <w:pStyle w:val="NormaleSPIS"/>
        <w:jc w:val="right"/>
      </w:pPr>
      <w:r>
        <w:t>Poslovni broj:7 St-405/2017-163</w:t>
      </w:r>
    </w:p>
    <w:p w:rsidRDefault="00BA10AB" w:rsidP="00BA10AB" w:rsidR="00BA10AB">
      <w:pPr>
        <w:pStyle w:val="NormaleSPIS"/>
        <w:jc w:val="right"/>
      </w:pPr>
      <w:bookmarkStart w:name="_GoBack" w:id="0"/>
      <w:bookmarkEnd w:id="0"/>
    </w:p>
    <w:p w:rsidRDefault="00BA10AB" w:rsidP="00BA10AB" w:rsidR="00BA10AB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20. prosinca 2018., donio je slijedeći</w:t>
      </w:r>
    </w:p>
    <w:p w:rsidRDefault="00BA10AB" w:rsidP="00BA10AB" w:rsidR="00BA10AB">
      <w:pPr>
        <w:jc w:val="center"/>
      </w:pPr>
      <w:r>
        <w:t>Z A K L J U Č A K</w:t>
      </w:r>
    </w:p>
    <w:p w:rsidRDefault="00BA10AB" w:rsidP="00BA10AB" w:rsidR="00BA10AB">
      <w:pPr>
        <w:ind w:firstLine="708" w:right="-425"/>
        <w:jc w:val="both"/>
      </w:pPr>
      <w:r>
        <w:t>Nalaže se Općinskom sudu u Bjelovaru, Zemljišno knjižnom odjelu u Bjelovaru, brisanje zabilježbe otvaranja stečajnog postupka pod poslovnim brojem Z-14695/2017 i pod poslovnim brojem Z-4304/03 i to na nekretnini koja dolazi upisana u zk.ul.br.147, k.o.Tomaš, čkbr.960/33, oznake zemljišta šuma Brezik, površine 1370čhv.</w:t>
      </w:r>
    </w:p>
    <w:p w:rsidRDefault="00BA10AB" w:rsidP="00BA10AB" w:rsidR="00BA10AB">
      <w:pPr>
        <w:jc w:val="center"/>
      </w:pPr>
      <w:r>
        <w:t>Obrazloženje</w:t>
      </w:r>
    </w:p>
    <w:p w:rsidRDefault="00BA10AB" w:rsidP="00BA10AB" w:rsidR="00BA10AB">
      <w:pPr>
        <w:ind w:firstLine="708" w:right="-425"/>
        <w:jc w:val="both"/>
      </w:pPr>
      <w:r>
        <w:t xml:space="preserve">Rješenjem Trgovačkog suda u Bjelovaru pod poslovnim brojem 7 St-405/2017-10 od 19. rujna 2017. godine otvoren je stečajni postupak nad dužnikom ELEKTROMETAL d.d. za izvođenje instalatersko – montažerskih radova, proizvodnju vatrootpornih elemenata, distribuciju pline te inženjering za izgradnju investicijskih objekata u stečaju iz Bjelovara, Ferde Rusana 21, OIB 45669853088, a u kojem je postupku prodana nekretnina navedena u izreci ovog zaključka sada novom vlasniku </w:t>
      </w:r>
      <w:proofErr w:type="spellStart"/>
      <w:r>
        <w:t>Babec</w:t>
      </w:r>
      <w:proofErr w:type="spellEnd"/>
      <w:r>
        <w:t xml:space="preserve"> Mariji iz </w:t>
      </w:r>
      <w:proofErr w:type="spellStart"/>
      <w:r>
        <w:t>Tomaša</w:t>
      </w:r>
      <w:proofErr w:type="spellEnd"/>
      <w:r>
        <w:t xml:space="preserve"> 66, OIB 72134374749, zbog čega je odlučeno kao u izreci ovog zaključka.  </w:t>
      </w:r>
    </w:p>
    <w:p w:rsidRDefault="00BA10AB" w:rsidP="00BA10AB" w:rsidR="00BA10AB">
      <w:pPr>
        <w:ind w:firstLine="720"/>
        <w:jc w:val="center"/>
      </w:pPr>
      <w:r>
        <w:t>Bjelovar 20. prosinca 2018.</w:t>
      </w:r>
    </w:p>
    <w:p w:rsidRDefault="00BA10AB" w:rsidP="00BA10AB" w:rsidR="00BA10A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BA10AB" w:rsidP="00BA10AB" w:rsidR="00BA10A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10AB" w:rsidP="00BA10AB" w:rsidR="00BA10AB">
      <w:pPr>
        <w:jc w:val="both"/>
      </w:pPr>
      <w:r>
        <w:t>POUKA O PRAVNOM LIJEKU: Protiv ovog zaključka nije dopušten pravni lijek (čl.11.st.5.OZ-a.)</w:t>
      </w:r>
    </w:p>
    <w:sectPr w:rsidSect="0032366B" w:rsidR="00BA10A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0A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9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St-405/2017-163</izvorni_sadrzaj>
    <derivirana_varijabla naziv="DomainObject.Oznaka_1">St-405/2017-163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St-405/2017-163</izvorni_sadrzaj>
    <derivirana_varijabla naziv="DomainObject.PoslovniBrojDokumenta_1">St-405/2017-163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2C732-4A98-4A72-B215-8FF86447D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1338</properties:Characters>
  <properties:Lines>30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St-405/2017-163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