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21f4" w14:paraId="9f821f4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169E5">
        <w:rPr>
          <w:rFonts w:cs="Times New Roman" w:eastAsia="Times New Roman" w:hAnsi="Times New Roman" w:ascii="Times New Roman"/>
          <w:sz w:val="24"/>
          <w:szCs w:val="24"/>
          <w:lang w:eastAsia="hr-HR"/>
        </w:rPr>
        <w:t>9 St-451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D169E5">
        <w:rPr>
          <w:rFonts w:cs="Times New Roman" w:eastAsia="Times New Roman" w:hAnsi="Times New Roman" w:ascii="Times New Roman"/>
          <w:sz w:val="24"/>
          <w:szCs w:val="24"/>
          <w:lang w:eastAsia="hr-HR"/>
        </w:rPr>
        <w:t>VATERPOLSKI KLUB "VATERPOLSKI VETERANI ŠIBENIKA" ŠIBENIK, OIB:61758048700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D169E5">
        <w:rPr>
          <w:rFonts w:cs="Times New Roman" w:eastAsia="Times New Roman" w:hAnsi="Times New Roman" w:ascii="Times New Roman"/>
          <w:sz w:val="24"/>
          <w:szCs w:val="24"/>
          <w:lang w:eastAsia="hr-HR"/>
        </w:rPr>
        <w:t>VATERPOLSKI KLUB "VATERPOLSKI VETERANI ŠIBENIKA" ŠIBENIK, OIB:61758048700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  <w:r w:rsidR="00B529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29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13,20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B5291E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 iz Zagreba, Pavla Hatza 10, OIB:96068307857.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D169E5">
        <w:rPr>
          <w:rFonts w:cs="Times New Roman" w:eastAsia="Times New Roman" w:hAnsi="Times New Roman" w:ascii="Times New Roman"/>
          <w:sz w:val="24"/>
          <w:szCs w:val="24"/>
          <w:lang w:eastAsia="hr-HR"/>
        </w:rPr>
        <w:t>VATERPOLSKI KLUB "VATERPOLSKI VETERANI ŠIBENIKA" ŠIBENIK, OIB:61758048700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D169E5">
        <w:rPr>
          <w:rFonts w:cs="Times New Roman" w:eastAsia="Times New Roman" w:hAnsi="Times New Roman" w:ascii="Times New Roman"/>
          <w:sz w:val="24"/>
          <w:szCs w:val="24"/>
          <w:lang w:eastAsia="hr-HR"/>
        </w:rPr>
        <w:t>VATERPOLSKI KLUB "VATERPOLSKI VETERANI ŠIBENIKA" ŠIBENIK, OIB:61758048700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D169E5">
        <w:rPr>
          <w:rFonts w:cs="Times New Roman" w:eastAsia="Times New Roman" w:hAnsi="Times New Roman" w:ascii="Times New Roman"/>
          <w:sz w:val="24"/>
          <w:szCs w:val="24"/>
          <w:lang w:eastAsia="hr-HR"/>
        </w:rPr>
        <w:t>451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D169E5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16.veljače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E83E6C" w:rsidP="00E83E6C" w:rsidR="00345FCD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20559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345FCD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Šibenik</w:t>
      </w:r>
    </w:p>
    <w:p w:rsidRDefault="00E83E6C" w:rsidP="00E83E6C" w:rsidR="00E83E6C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Zakonskom zastupniku dužnika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Stečajnom upravitelju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D5627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30E" w:rsidP="00345FCD" w:rsidR="0092030E">
      <w:pPr>
        <w:spacing w:lineRule="auto" w:line="240" w:after="0"/>
      </w:pPr>
      <w:r>
        <w:separator/>
      </w:r>
    </w:p>
  </w:endnote>
  <w:endnote w:id="0" w:type="continuationSeparator">
    <w:p w:rsidRDefault="0092030E" w:rsidP="00345FCD" w:rsidR="009203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30E" w:rsidP="00345FCD" w:rsidR="0092030E">
      <w:pPr>
        <w:spacing w:lineRule="auto" w:line="240" w:after="0"/>
      </w:pPr>
      <w:r>
        <w:separator/>
      </w:r>
    </w:p>
  </w:footnote>
  <w:footnote w:id="0" w:type="continuationSeparator">
    <w:p w:rsidRDefault="0092030E" w:rsidP="00345FCD" w:rsidR="009203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D5627">
      <w:rPr>
        <w:noProof/>
      </w:rPr>
      <w:t>2</w:t>
    </w:r>
    <w:r>
      <w:fldChar w:fldCharType="end"/>
    </w:r>
    <w:r>
      <w:t xml:space="preserve">                            </w:t>
    </w:r>
    <w:r w:rsidR="00D169E5">
      <w:t xml:space="preserve">                        9 St-451</w:t>
    </w:r>
    <w:r>
      <w:t>/15</w:t>
    </w:r>
  </w:p>
  <w:p w:rsidRDefault="00DD5627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32440"/>
    <w:multiLevelType w:val="hybridMultilevel"/>
    <w:tmpl w:val="9E0A9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132876"/>
    <w:rsid w:val="00320559"/>
    <w:rsid w:val="00345FCD"/>
    <w:rsid w:val="003B4B82"/>
    <w:rsid w:val="003D4AC4"/>
    <w:rsid w:val="00434CC5"/>
    <w:rsid w:val="00486D95"/>
    <w:rsid w:val="00603DFD"/>
    <w:rsid w:val="00617318"/>
    <w:rsid w:val="0072140D"/>
    <w:rsid w:val="007F555B"/>
    <w:rsid w:val="008022C8"/>
    <w:rsid w:val="00805ABA"/>
    <w:rsid w:val="008E5891"/>
    <w:rsid w:val="0092030E"/>
    <w:rsid w:val="00A95A7E"/>
    <w:rsid w:val="00AF4CA6"/>
    <w:rsid w:val="00B5291E"/>
    <w:rsid w:val="00B94B18"/>
    <w:rsid w:val="00D169E5"/>
    <w:rsid w:val="00D9466A"/>
    <w:rsid w:val="00DB713E"/>
    <w:rsid w:val="00DD5627"/>
    <w:rsid w:val="00E83E6C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6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562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56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56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5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5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56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VATERPOLSKI KLUB "VATERPOLSKI VETERANI ŠIBENIKA" ŠIBENIK</izvorni_sadrzaj>
    <derivirana_varijabla naziv="DomainObject.Predmet.ProtustrankaFormated_1">  VATERPOLSKI KLUB "VATERPOLSKI VETERANI ŠIBENIKA" ŠIBENIK</derivirana_varijabla>
  </DomainObject.Predmet.ProtustrankaFormated>
  <DomainObject.Predmet.ProtustrankaFormatedOIB>
    <izvorni_sadrzaj>  VATERPOLSKI KLUB "VATERPOLSKI VETERANI ŠIBENIKA" ŠIBENIK, OIB 61758048700</izvorni_sadrzaj>
    <derivirana_varijabla naziv="DomainObject.Predmet.ProtustrankaFormatedOIB_1">  VATERPOLSKI KLUB "VATERPOLSKI VETERANI ŠIBENIKA" ŠIBENIK, OIB 61758048700</derivirana_varijabla>
  </DomainObject.Predmet.ProtustrankaFormatedOIB>
  <DomainObject.Predmet.ProtustrankaFormatedWithAdress>
    <izvorni_sadrzaj> VATERPOLSKI KLUB "VATERPOLSKI VETERANI ŠIBENIKA" ŠIBENIK, Prilaz tvornici 0bb, 22000 Šibenik</izvorni_sadrzaj>
    <derivirana_varijabla naziv="DomainObject.Predmet.ProtustrankaFormatedWithAdress_1"> VATERPOLSKI KLUB "VATERPOLSKI VETERANI ŠIBENIKA" ŠIBENIK, Prilaz tvornici 0bb, 22000 Šibenik</derivirana_varijabla>
  </DomainObject.Predmet.ProtustrankaFormatedWithAdress>
  <DomainObject.Predmet.ProtustrankaFormatedWithAdressOIB>
    <izvorni_sadrzaj> VATERPOLSKI KLUB "VATERPOLSKI VETERANI ŠIBENIKA" ŠIBENIK, OIB 61758048700, Prilaz tvornici 0bb, 22000 Šibenik</izvorni_sadrzaj>
    <derivirana_varijabla naziv="DomainObject.Predmet.ProtustrankaFormatedWithAdressOIB_1"> VATERPOLSKI KLUB "VATERPOLSKI VETERANI ŠIBENIKA" ŠIBENIK, OIB 61758048700, Prilaz tvornici 0bb, 22000 Šibenik</derivirana_varijabla>
  </DomainObject.Predmet.ProtustrankaFormatedWithAdressOIB>
  <DomainObject.Predmet.ProtustrankaWithAdress>
    <izvorni_sadrzaj>VATERPOLSKI KLUB "VATERPOLSKI VETERANI ŠIBENIKA" ŠIBENIK Prilaz tvornici 0bb, 22000 Šibenik</izvorni_sadrzaj>
    <derivirana_varijabla naziv="DomainObject.Predmet.ProtustrankaWithAdress_1">VATERPOLSKI KLUB "VATERPOLSKI VETERANI ŠIBENIKA" ŠIBENIK Prilaz tvornici 0bb, 22000 Šibenik</derivirana_varijabla>
  </DomainObject.Predmet.ProtustrankaWithAdress>
  <DomainObject.Predmet.ProtustrankaWithAdressOIB>
    <izvorni_sadrzaj>VATERPOLSKI KLUB "VATERPOLSKI VETERANI ŠIBENIKA" ŠIBENIK, OIB 61758048700, Prilaz tvornici 0bb, 22000 Šibenik</izvorni_sadrzaj>
    <derivirana_varijabla naziv="DomainObject.Predmet.ProtustrankaWithAdressOIB_1">VATERPOLSKI KLUB "VATERPOLSKI VETERANI ŠIBENIKA" ŠIBENIK, OIB 61758048700, Prilaz tvornici 0bb, 22000 Šibenik</derivirana_varijabla>
  </DomainObject.Predmet.ProtustrankaWithAdressOIB>
  <DomainObject.Predmet.ProtustrankaNazivFormated>
    <izvorni_sadrzaj>VATERPOLSKI KLUB "VATERPOLSKI VETERANI ŠIBENIKA" ŠIBENIK</izvorni_sadrzaj>
    <derivirana_varijabla naziv="DomainObject.Predmet.ProtustrankaNazivFormated_1">VATERPOLSKI KLUB "VATERPOLSKI VETERANI ŠIBENIKA" ŠIBENIK</derivirana_varijabla>
  </DomainObject.Predmet.ProtustrankaNazivFormated>
  <DomainObject.Predmet.ProtustrankaNazivFormatedOIB>
    <izvorni_sadrzaj>VATERPOLSKI KLUB "VATERPOLSKI VETERANI ŠIBENIKA" ŠIBENIK, OIB 61758048700</izvorni_sadrzaj>
    <derivirana_varijabla naziv="DomainObject.Predmet.ProtustrankaNazivFormatedOIB_1">VATERPOLSKI KLUB "VATERPOLSKI VETERANI ŠIBENIKA" ŠIBENIK, OIB 61758048700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VATERPOLSKI KLUB "VATERPOLSKI VETERANI ŠIBENIKA" ŠIBENIK</item>
    </izvorni_sadrzaj>
    <derivirana_varijabla naziv="DomainObject.Predmet.ProtuStrankaListFormated_1">
      <item>VATERPOLSKI KLUB "VATERPOLSKI VETERANI ŠIBENIKA" ŠIBENIK</item>
    </derivirana_varijabla>
  </DomainObject.Predmet.ProtuStrankaListFormated>
  <DomainObject.Predmet.ProtuStrankaListFormatedOIB>
    <izvorni_sadrzaj>
      <item>VATERPOLSKI KLUB "VATERPOLSKI VETERANI ŠIBENIKA" ŠIBENIK, OIB 61758048700</item>
    </izvorni_sadrzaj>
    <derivirana_varijabla naziv="DomainObject.Predmet.ProtuStrankaListFormatedOIB_1">
      <item>VATERPOLSKI KLUB "VATERPOLSKI VETERANI ŠIBENIKA" ŠIBENIK, OIB 61758048700</item>
    </derivirana_varijabla>
  </DomainObject.Predmet.ProtuStrankaListFormatedOIB>
  <DomainObject.Predmet.ProtuStrankaListFormatedWithAdress>
    <izvorni_sadrzaj>
      <item>VATERPOLSKI KLUB "VATERPOLSKI VETERANI ŠIBENIKA" ŠIBENIK, Prilaz tvornici 0bb, 22000 Šibenik</item>
    </izvorni_sadrzaj>
    <derivirana_varijabla naziv="DomainObject.Predmet.ProtuStrankaListFormatedWithAdress_1">
      <item>VATERPOLSKI KLUB "VATERPOLSKI VETERANI ŠIBENIKA" ŠIBENIK, Prilaz tvornici 0bb, 22000 Šibenik</item>
    </derivirana_varijabla>
  </DomainObject.Predmet.ProtuStrankaListFormatedWithAdress>
  <DomainObject.Predmet.ProtuStrankaListFormatedWithAdressOIB>
    <izvorni_sadrzaj>
      <item>VATERPOLSKI KLUB "VATERPOLSKI VETERANI ŠIBENIKA" ŠIBENIK, OIB 61758048700, Prilaz tvornici 0bb, 22000 Šibenik</item>
    </izvorni_sadrzaj>
    <derivirana_varijabla naziv="DomainObject.Predmet.ProtuStrankaListFormatedWithAdressOIB_1">
      <item>VATERPOLSKI KLUB "VATERPOLSKI VETERANI ŠIBENIKA" ŠIBENIK, OIB 61758048700, Prilaz tvornici 0bb, 22000 Šibenik</item>
    </derivirana_varijabla>
  </DomainObject.Predmet.ProtuStrankaListFormatedWithAdressOIB>
  <DomainObject.Predmet.ProtuStrankaListNazivFormated>
    <izvorni_sadrzaj>
      <item>VATERPOLSKI KLUB "VATERPOLSKI VETERANI ŠIBENIKA" ŠIBENIK</item>
    </izvorni_sadrzaj>
    <derivirana_varijabla naziv="DomainObject.Predmet.ProtuStrankaListNazivFormated_1">
      <item>VATERPOLSKI KLUB "VATERPOLSKI VETERANI ŠIBENIKA" ŠIBENIK</item>
    </derivirana_varijabla>
  </DomainObject.Predmet.ProtuStrankaListNazivFormated>
  <DomainObject.Predmet.ProtuStrankaListNazivFormatedOIB>
    <izvorni_sadrzaj>
      <item>VATERPOLSKI KLUB "VATERPOLSKI VETERANI ŠIBENIKA" ŠIBENIK, OIB 61758048700</item>
    </izvorni_sadrzaj>
    <derivirana_varijabla naziv="DomainObject.Predmet.ProtuStrankaListNazivFormatedOIB_1">
      <item>VATERPOLSKI KLUB "VATERPOLSKI VETERANI ŠIBENIKA" ŠIBENIK, OIB 61758048700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VATERPOLSKI KLUB "VATERPOLSKI VETERANI ŠIBENIKA" ŠIBENIK</izvorni_sadrzaj>
    <derivirana_varijabla naziv="DomainObject.Predmet.ProtustrankaIDrugi_1">VATERPOLSKI KLUB "VATERPOLSKI VETERANI ŠIBENIKA"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VATERPOLSKI KLUB "VATERPOLSKI VETERANI ŠIBENIKA" ŠIBENIK, OIB 61758048700, Prilaz tvornici 0bb, 22000 Šibenik</izvorni_sadrzaj>
    <derivirana_varijabla naziv="DomainObject.Predmet.ProtustrankaIDrugiAdressOIB_1">VATERPOLSKI KLUB "VATERPOLSKI VETERANI ŠIBENIKA" ŠIBENIK, OIB 61758048700, Prilaz tvornici 0bb,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VATERPOLSKI KLUB "VATERPOLSKI VETERANI ŠIBENIKA" ŠIBENIK</item>
    </izvorni_sadrzaj>
    <derivirana_varijabla naziv="DomainObject.Predmet.SudioniciListNaziv_1">
      <item>FINA - Podružnica Šibenik</item>
      <item>VATERPOLSKI KLUB "VATERPOLSKI VETERANI ŠIBENIKA" ŠIBENIK</item>
    </derivirana_varijabla>
  </DomainObject.Predmet.SudioniciListNaziv>
  <DomainObject.Predmet.SudioniciListAdressOIB>
    <izvorni_sadrzaj>
      <item>FINA - Podružnica Šibenik, OIB 85821130368, Perivoj L. Marune 1,22000 Šibenik</item>
      <item>VATERPOLSKI KLUB "VATERPOLSKI VETERANI ŠIBENIKA" ŠIBENIK, OIB 61758048700, Prilaz tvornici 0bb,22000 Šibenik</item>
    </izvorni_sadrzaj>
    <derivirana_varijabla naziv="DomainObject.Predmet.SudioniciListAdressOIB_1">
      <item>FINA - Podružnica Šibenik, OIB 85821130368, Perivoj L. Marune 1,22000 Šibenik</item>
      <item>VATERPOLSKI KLUB "VATERPOLSKI VETERANI ŠIBENIKA" ŠIBENIK, OIB 61758048700, Prilaz tvornici 0bb,22000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61758048700</item>
    </izvorni_sadrzaj>
    <derivirana_varijabla naziv="DomainObject.Predmet.SudioniciListNazivOIB_1">
      <item>, OIB 85821130368</item>
      <item>, OIB 61758048700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2551</properties:Characters>
  <properties:Lines>95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2016-02-16T09:47:00Z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2016-02-16T12:21:00Z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