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32dd" w14:paraId="da132dd" w:rsidRDefault="005736E0" w:rsidP="005736E0" w:rsidR="005736E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CONNECT TRANSFERS j. d. o. o.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366, OIB </w:t>
      </w:r>
      <w:r w:rsidRPr="005736E0">
        <w:rPr>
          <w:rFonts w:cs="Times New Roman" w:eastAsia="Times New Roman"/>
          <w:szCs w:val="24"/>
          <w:lang w:eastAsia="hr-HR"/>
        </w:rPr>
        <w:t>69431958132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736E0">
        <w:rPr>
          <w:rFonts w:cs="Times New Roman" w:eastAsia="Times New Roman"/>
          <w:szCs w:val="24"/>
          <w:lang w:eastAsia="hr-HR"/>
        </w:rPr>
        <w:t>130049271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</w:t>
      </w:r>
      <w:r w:rsidR="00741A96">
        <w:rPr>
          <w:rFonts w:cs="Times New Roman" w:eastAsia="Times New Roman"/>
          <w:szCs w:val="24"/>
          <w:lang w:eastAsia="hr-HR"/>
        </w:rPr>
        <w:t>novine br. 71/15, nadalje SZ), 6</w:t>
      </w:r>
      <w:r>
        <w:rPr>
          <w:rFonts w:cs="Times New Roman" w:eastAsia="Times New Roman"/>
          <w:szCs w:val="24"/>
          <w:lang w:eastAsia="hr-HR"/>
        </w:rPr>
        <w:t>. studenog 2017. objavljuje sljedeći</w:t>
      </w:r>
    </w:p>
    <w:p w:rsidRDefault="005736E0" w:rsidP="005736E0" w:rsidR="005736E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736E0" w:rsidP="005736E0" w:rsidR="005736E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736E0" w:rsidP="005736E0" w:rsidR="005736E0">
      <w:pPr>
        <w:ind w:firstLine="708"/>
        <w:rPr>
          <w:szCs w:val="24"/>
        </w:rPr>
      </w:pPr>
    </w:p>
    <w:p w:rsidRDefault="005736E0" w:rsidP="005736E0" w:rsidR="005736E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CONNECT TRANSFERS j. d. o. o.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366, OIB </w:t>
      </w:r>
      <w:r w:rsidRPr="005736E0">
        <w:rPr>
          <w:rFonts w:cs="Times New Roman" w:eastAsia="Times New Roman"/>
          <w:szCs w:val="24"/>
          <w:lang w:eastAsia="hr-HR"/>
        </w:rPr>
        <w:t>69431958132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736E0">
        <w:rPr>
          <w:rFonts w:cs="Times New Roman" w:eastAsia="Times New Roman"/>
          <w:szCs w:val="24"/>
          <w:lang w:eastAsia="hr-HR"/>
        </w:rPr>
        <w:t>130049271</w:t>
      </w:r>
      <w:r>
        <w:rPr>
          <w:rFonts w:cs="Times New Roman" w:eastAsia="Times New Roman"/>
          <w:szCs w:val="24"/>
          <w:lang w:eastAsia="hr-HR"/>
        </w:rPr>
        <w:t>, je pravna osoba koja nema zaposlenih, koja je na dan 26.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736E0" w:rsidP="005736E0" w:rsidR="005736E0">
      <w:pPr>
        <w:ind w:firstLine="708"/>
        <w:rPr>
          <w:szCs w:val="24"/>
        </w:rPr>
      </w:pPr>
    </w:p>
    <w:p w:rsidRDefault="005736E0" w:rsidP="005736E0" w:rsidR="005736E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26. listopada 2017. iznosio 6.643,16 kn.</w:t>
      </w:r>
    </w:p>
    <w:p w:rsidRDefault="005736E0" w:rsidP="005736E0" w:rsidR="005736E0">
      <w:pPr>
        <w:rPr>
          <w:szCs w:val="24"/>
        </w:rPr>
      </w:pPr>
    </w:p>
    <w:p w:rsidRDefault="005736E0" w:rsidP="005736E0" w:rsidR="005736E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736E0" w:rsidP="005736E0" w:rsidR="005736E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736E0" w:rsidP="005736E0" w:rsidR="005736E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3333-588-2017, i da u istom roku uplate na depozit ovog suda broj HR 4323900011300029763, poziv na broj 020-588-17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5736E0" w:rsidP="005736E0" w:rsidR="005736E0">
      <w:pPr>
        <w:ind w:firstLine="708"/>
        <w:rPr>
          <w:szCs w:val="24"/>
        </w:rPr>
      </w:pPr>
    </w:p>
    <w:p w:rsidRDefault="005736E0" w:rsidP="005736E0" w:rsidR="005736E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736E0" w:rsidP="005736E0" w:rsidR="005736E0">
      <w:pPr>
        <w:ind w:firstLine="708"/>
        <w:rPr>
          <w:szCs w:val="24"/>
        </w:rPr>
      </w:pPr>
    </w:p>
    <w:p w:rsidRDefault="00741A96" w:rsidP="005736E0" w:rsidR="005736E0">
      <w:pPr>
        <w:jc w:val="center"/>
        <w:rPr>
          <w:szCs w:val="24"/>
        </w:rPr>
      </w:pPr>
      <w:r>
        <w:rPr>
          <w:szCs w:val="24"/>
        </w:rPr>
        <w:t>U Pazinu 6</w:t>
      </w:r>
      <w:r w:rsidR="005736E0">
        <w:rPr>
          <w:szCs w:val="24"/>
        </w:rPr>
        <w:t>. studenog 2017.</w:t>
      </w:r>
    </w:p>
    <w:p w:rsidRDefault="005736E0" w:rsidP="005736E0" w:rsidR="005736E0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736E0" w:rsidP="005736E0" w:rsidR="005736E0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5736E0" w:rsidP="005736E0" w:rsidR="005736E0">
      <w:pPr>
        <w:rPr>
          <w:szCs w:val="24"/>
        </w:rPr>
      </w:pPr>
      <w:r>
        <w:rPr>
          <w:szCs w:val="24"/>
        </w:rPr>
        <w:t>DNA:</w:t>
      </w:r>
    </w:p>
    <w:p w:rsidRDefault="005736E0" w:rsidP="005736E0" w:rsidR="00750C72" w:rsidRPr="005736E0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50C72" w:rsidRPr="005736E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6E0" w:rsidP="005736E0" w:rsidR="005736E0">
      <w:r>
        <w:separator/>
      </w:r>
    </w:p>
  </w:endnote>
  <w:endnote w:id="0" w:type="continuationSeparator">
    <w:p w:rsidRDefault="005736E0" w:rsidP="005736E0" w:rsidR="0057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6E0" w:rsidP="005736E0" w:rsidR="005736E0">
      <w:r>
        <w:separator/>
      </w:r>
    </w:p>
  </w:footnote>
  <w:footnote w:id="0" w:type="continuationSeparator">
    <w:p w:rsidRDefault="005736E0" w:rsidP="005736E0" w:rsidR="0057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6E0" w:rsidP="00BD7031" w:rsidR="00C57457">
    <w:pPr>
      <w:pStyle w:val="Zaglavlje"/>
      <w:jc w:val="right"/>
    </w:pPr>
    <w:r>
      <w:t>9 St-588/2017-3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3F"/>
    <w:rsid w:val="005736E0"/>
    <w:rsid w:val="00633AC3"/>
    <w:rsid w:val="00741A96"/>
    <w:rsid w:val="00750C72"/>
    <w:rsid w:val="00D5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6E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36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36E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736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36E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33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A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AC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A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A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6E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36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36E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736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36E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33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A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AC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A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A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St-588/2017</izvorni_sadrzaj>
    <derivirana_varijabla naziv="DomainObject.Predmet.OznakaBroj_1">St-588/2017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CONNECT TRANSFERS j.d.o.o. LIŽNJAN</izvorni_sadrzaj>
    <derivirana_varijabla naziv="DomainObject.Predmet.ProtustrankaFormated_1">  CONNECT TRANSFERS j.d.o.o. LIŽNJAN</derivirana_varijabla>
  </DomainObject.Predmet.ProtustrankaFormated>
  <DomainObject.Predmet.ProtustrankaFormatedOIB>
    <izvorni_sadrzaj>  CONNECT TRANSFERS j.d.o.o. LIŽNJAN, OIB 69431958132</izvorni_sadrzaj>
    <derivirana_varijabla naziv="DomainObject.Predmet.ProtustrankaFormatedOIB_1">  CONNECT TRANSFERS j.d.o.o. LIŽNJAN, OIB 69431958132</derivirana_varijabla>
  </DomainObject.Predmet.ProtustrankaFormatedOIB>
  <DomainObject.Predmet.ProtustrankaFormatedWithAdress>
    <izvorni_sadrzaj> CONNECT TRANSFERS j.d.o.o. LIŽNJAN, Ližnjan, Ližnjan 366, 52204 Ližnjan</izvorni_sadrzaj>
    <derivirana_varijabla naziv="DomainObject.Predmet.ProtustrankaFormatedWithAdress_1"> CONNECT TRANSFERS j.d.o.o. LIŽNJAN, Ližnjan, Ližnjan 366, 52204 Ližnjan</derivirana_varijabla>
  </DomainObject.Predmet.ProtustrankaFormatedWithAdress>
  <DomainObject.Predmet.ProtustrankaFormatedWithAdressOIB>
    <izvorni_sadrzaj> CONNECT TRANSFERS j.d.o.o. LIŽNJAN, OIB 69431958132, Ližnjan, Ližnjan 366, 52204 Ližnjan</izvorni_sadrzaj>
    <derivirana_varijabla naziv="DomainObject.Predmet.ProtustrankaFormatedWithAdressOIB_1"> CONNECT TRANSFERS j.d.o.o. LIŽNJAN, OIB 69431958132, Ližnjan, Ližnjan 366, 52204 Ližnjan</derivirana_varijabla>
  </DomainObject.Predmet.ProtustrankaFormatedWithAdressOIB>
  <DomainObject.Predmet.ProtustrankaWithAdress>
    <izvorni_sadrzaj>CONNECT TRANSFERS j.d.o.o. LIŽNJAN Ližnjan, Ližnjan 366, 52204 Ližnjan</izvorni_sadrzaj>
    <derivirana_varijabla naziv="DomainObject.Predmet.ProtustrankaWithAdress_1">CONNECT TRANSFERS j.d.o.o. LIŽNJAN Ližnjan, Ližnjan 366, 52204 Ližnjan</derivirana_varijabla>
  </DomainObject.Predmet.ProtustrankaWithAdress>
  <DomainObject.Predmet.ProtustrankaWithAdressOIB>
    <izvorni_sadrzaj>CONNECT TRANSFERS j.d.o.o. LIŽNJAN, OIB 69431958132, Ližnjan, Ližnjan 366, 52204 Ližnjan</izvorni_sadrzaj>
    <derivirana_varijabla naziv="DomainObject.Predmet.ProtustrankaWithAdressOIB_1">CONNECT TRANSFERS j.d.o.o. LIŽNJAN, OIB 69431958132, Ližnjan, Ližnjan 366, 52204 Ližnjan</derivirana_varijabla>
  </DomainObject.Predmet.ProtustrankaWithAdressOIB>
  <DomainObject.Predmet.ProtustrankaNazivFormated>
    <izvorni_sadrzaj>CONNECT TRANSFERS j.d.o.o. LIŽNJAN</izvorni_sadrzaj>
    <derivirana_varijabla naziv="DomainObject.Predmet.ProtustrankaNazivFormated_1">CONNECT TRANSFERS j.d.o.o. LIŽNJAN</derivirana_varijabla>
  </DomainObject.Predmet.ProtustrankaNazivFormated>
  <DomainObject.Predmet.ProtustrankaNazivFormatedOIB>
    <izvorni_sadrzaj>CONNECT TRANSFERS j.d.o.o. LIŽNJAN, OIB 69431958132</izvorni_sadrzaj>
    <derivirana_varijabla naziv="DomainObject.Predmet.ProtustrankaNazivFormatedOIB_1">CONNECT TRANSFERS j.d.o.o. LIŽNJAN, OIB 69431958132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6643.16</izvorni_sadrzaj>
    <derivirana_varijabla naziv="DomainObject.Predmet.TrenutnaVrijednost_1">6643.16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CONNECT TRANSFERS j.d.o.o. LIŽNJAN</item>
    </izvorni_sadrzaj>
    <derivirana_varijabla naziv="DomainObject.Predmet.ProtuStrankaListFormated_1">
      <item>CONNECT TRANSFERS j.d.o.o. LIŽNJAN</item>
    </derivirana_varijabla>
  </DomainObject.Predmet.ProtuStrankaListFormated>
  <DomainObject.Predmet.ProtuStrankaListFormatedOIB>
    <izvorni_sadrzaj>
      <item>CONNECT TRANSFERS j.d.o.o. LIŽNJAN, OIB 69431958132</item>
    </izvorni_sadrzaj>
    <derivirana_varijabla naziv="DomainObject.Predmet.ProtuStrankaListFormatedOIB_1">
      <item>CONNECT TRANSFERS j.d.o.o. LIŽNJAN, OIB 69431958132</item>
    </derivirana_varijabla>
  </DomainObject.Predmet.ProtuStrankaListFormatedOIB>
  <DomainObject.Predmet.ProtuStrankaListFormatedWithAdress>
    <izvorni_sadrzaj>
      <item>CONNECT TRANSFERS j.d.o.o. LIŽNJAN, Ližnjan, Ližnjan 366, 52204 Ližnjan</item>
    </izvorni_sadrzaj>
    <derivirana_varijabla naziv="DomainObject.Predmet.ProtuStrankaListFormatedWithAdress_1">
      <item>CONNECT TRANSFERS j.d.o.o. LIŽNJAN, Ližnjan, Ližnjan 366, 52204 Ližnjan</item>
    </derivirana_varijabla>
  </DomainObject.Predmet.ProtuStrankaListFormatedWithAdress>
  <DomainObject.Predmet.ProtuStrankaListFormatedWithAdressOIB>
    <izvorni_sadrzaj>
      <item>CONNECT TRANSFERS j.d.o.o. LIŽNJAN, OIB 69431958132, Ližnjan, Ližnjan 366, 52204 Ližnjan</item>
    </izvorni_sadrzaj>
    <derivirana_varijabla naziv="DomainObject.Predmet.ProtuStrankaListFormatedWithAdressOIB_1">
      <item>CONNECT TRANSFERS j.d.o.o. LIŽNJAN, OIB 69431958132, Ližnjan, Ližnjan 366, 52204 Ližnjan</item>
    </derivirana_varijabla>
  </DomainObject.Predmet.ProtuStrankaListFormatedWithAdressOIB>
  <DomainObject.Predmet.ProtuStrankaListNazivFormated>
    <izvorni_sadrzaj>
      <item>CONNECT TRANSFERS j.d.o.o. LIŽNJAN</item>
    </izvorni_sadrzaj>
    <derivirana_varijabla naziv="DomainObject.Predmet.ProtuStrankaListNazivFormated_1">
      <item>CONNECT TRANSFERS j.d.o.o. LIŽNJAN</item>
    </derivirana_varijabla>
  </DomainObject.Predmet.ProtuStrankaListNazivFormated>
  <DomainObject.Predmet.ProtuStrankaListNazivFormatedOIB>
    <izvorni_sadrzaj>
      <item>CONNECT TRANSFERS j.d.o.o. LIŽNJAN, OIB 69431958132</item>
    </izvorni_sadrzaj>
    <derivirana_varijabla naziv="DomainObject.Predmet.ProtuStrankaListNazivFormatedOIB_1">
      <item>CONNECT TRANSFERS j.d.o.o. LIŽNJAN, OIB 69431958132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CONNECT TRANSFERS j.d.o.o. LIŽNJAN</izvorni_sadrzaj>
    <derivirana_varijabla naziv="DomainObject.Predmet.ProtustrankaIDrugi_1">CONNECT TRANSFERS j.d.o.o.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CONNECT TRANSFERS j.d.o.o. LIŽNJAN, OIB 69431958132, Ližnjan, Ližnjan 366, 52204 Ližnjan</izvorni_sadrzaj>
    <derivirana_varijabla naziv="DomainObject.Predmet.ProtustrankaIDrugiAdressOIB_1">CONNECT TRANSFERS j.d.o.o. LIŽNJAN, OIB 69431958132, Ližnjan, Ližnjan 366,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CONNECT TRANSFERS j.d.o.o. LIŽNJAN</item>
    </izvorni_sadrzaj>
    <derivirana_varijabla naziv="DomainObject.Predmet.SudioniciListNaziv_1">
      <item>FINANCIJSKA AGENCIJA, RC RIJEKA, PODRUŽNICA PULA, PULA</item>
      <item>CONNECT TRANSFERS j.d.o.o.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CONNECT TRANSFERS j.d.o.o. LIŽNJAN, OIB 69431958132, Ližnjan, Ližnjan 366,52204 Ližnjan</item>
    </izvorni_sadrzaj>
    <derivirana_varijabla naziv="DomainObject.Predmet.SudioniciListAdressOIB_1">
      <item>FINANCIJSKA AGENCIJA, RC RIJEKA, PODRUŽNICA PULA, PULA, OIB 85821130368, F. Kurelca 8,51000 Rijeka</item>
      <item>CONNECT TRANSFERS j.d.o.o. LIŽNJAN, OIB 69431958132, Ližnjan, Ližnjan 366,52204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69431958132</item>
    </izvorni_sadrzaj>
    <derivirana_varijabla naziv="DomainObject.Predmet.SudioniciListNazivOIB_1">
      <item>, OIB 85821130368</item>
      <item>, OIB 69431958132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2666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2017-10-31T12:00:00Z</dcterms:created>
  <dc:creator>Morena Brajuha</dc:creator>
  <dc:description/>
  <cp:keywords/>
  <cp:lastModifiedBy>Ana Jeromela</cp:lastModifiedBy>
  <cp:lastPrinted>2017-11-06T08:42:00Z</cp:lastPrinted>
  <dcterms:modified xmlns:xsi="http://www.w3.org/2001/XMLSchema-instance" xsi:type="dcterms:W3CDTF">2017-11-06T08:42:00Z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