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b520" w14:paraId="986b520" w:rsidRDefault="005B5699" w:rsidP="005B5699" w:rsidR="005B5699">
      <w:pPr>
        <w:pStyle w:val="Zaglavlje"/>
        <w15:collapsed w:val="false"/>
      </w:pPr>
      <w:bookmarkStart w:name="_GoBack" w:id="0"/>
      <w:bookmarkEnd w:id="0"/>
    </w:p>
    <w:p w:rsidRDefault="005B5699" w:rsidP="005B5699" w:rsidR="005B569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B5699" w:rsidP="005B5699" w:rsidR="005B569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B5699" w:rsidP="005B5699" w:rsidR="005B569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B5699" w:rsidP="005B5699" w:rsidR="005B569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B5699" w:rsidP="005B5699" w:rsidR="005B5699">
      <w:pPr>
        <w:pStyle w:val="Zaglavlje"/>
        <w:jc w:val="left"/>
      </w:pPr>
    </w:p>
    <w:p w:rsidRDefault="005B5699" w:rsidP="005B5699" w:rsidR="005B5699">
      <w:pPr>
        <w:pStyle w:val="Zaglavlje"/>
        <w:jc w:val="center"/>
      </w:pPr>
      <w:r>
        <w:t>Z A K LJ U Č A K</w:t>
      </w:r>
    </w:p>
    <w:p w:rsidRDefault="005B5699" w:rsidP="005B5699" w:rsidR="005B5699">
      <w:pPr>
        <w:spacing w:lineRule="auto" w:line="240" w:after="0"/>
      </w:pPr>
    </w:p>
    <w:p w:rsidRDefault="005B5699" w:rsidP="005B5699" w:rsidR="005B5699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>BEKS d.o.o., OIB: 15221927639 sa sjedištem u Augusta Šenoe 18, Mursko Središće</w:t>
      </w:r>
      <w:r>
        <w:t xml:space="preserve">, dana </w:t>
      </w:r>
      <w:r>
        <w:t>6</w:t>
      </w:r>
      <w:r>
        <w:t xml:space="preserve">. prosinca 2016.               </w:t>
      </w:r>
    </w:p>
    <w:p w:rsidRDefault="005B5699" w:rsidP="005B5699" w:rsidR="005B5699">
      <w:pPr>
        <w:spacing w:lineRule="auto" w:line="240" w:after="0"/>
      </w:pPr>
    </w:p>
    <w:p w:rsidRDefault="005B5699" w:rsidP="005B5699" w:rsidR="005B5699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5B5699" w:rsidP="005B5699" w:rsidR="005B5699">
      <w:pPr>
        <w:spacing w:lineRule="auto" w:line="240" w:after="0"/>
        <w:jc w:val="center"/>
      </w:pPr>
    </w:p>
    <w:p w:rsidRDefault="005B5699" w:rsidP="005B5699" w:rsidR="005B5699">
      <w:pPr>
        <w:spacing w:lineRule="auto" w:line="240" w:after="0"/>
        <w:jc w:val="center"/>
      </w:pPr>
    </w:p>
    <w:p w:rsidRDefault="005B5699" w:rsidP="005B5699" w:rsidR="005B5699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FF3EC4">
        <w:t>BEKS d.o.o., OIB: 15221927639 sa sjedištem u Augusta Šenoe 18, Mursko Središće</w:t>
      </w:r>
      <w:r w:rsidR="00FF3EC4">
        <w:t xml:space="preserve">, </w:t>
      </w:r>
      <w:proofErr w:type="spellStart"/>
      <w:r w:rsidR="00FF3EC4">
        <w:t>Karmenk</w:t>
      </w:r>
      <w:r w:rsidR="00BA0AF5">
        <w:t>i</w:t>
      </w:r>
      <w:proofErr w:type="spellEnd"/>
      <w:r w:rsidR="00FF3EC4">
        <w:t xml:space="preserve"> </w:t>
      </w:r>
      <w:proofErr w:type="spellStart"/>
      <w:r w:rsidR="00FF3EC4">
        <w:t>Benčik</w:t>
      </w:r>
      <w:proofErr w:type="spellEnd"/>
      <w:r w:rsidR="00FF3EC4">
        <w:t>, Mursko Središće, Augusta Šenoe 18, OIB: 71013560462,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5B5699" w:rsidP="005B5699" w:rsidR="005B5699">
      <w:pPr>
        <w:spacing w:lineRule="auto" w:line="240" w:after="0"/>
        <w:jc w:val="both"/>
      </w:pPr>
    </w:p>
    <w:p w:rsidRDefault="005B5699" w:rsidP="005B5699" w:rsidR="005B5699">
      <w:pPr>
        <w:spacing w:lineRule="auto" w:line="240" w:after="0"/>
        <w:jc w:val="both"/>
      </w:pPr>
      <w:r>
        <w:t>1. nekretnina i pokretnina dužnika</w:t>
      </w:r>
    </w:p>
    <w:p w:rsidRDefault="005B5699" w:rsidP="005B5699" w:rsidR="005B5699">
      <w:pPr>
        <w:spacing w:lineRule="auto" w:line="240" w:after="0"/>
        <w:jc w:val="both"/>
      </w:pPr>
      <w:r>
        <w:t>2. imovinskih prava dužnika na tuđim stvarima</w:t>
      </w:r>
    </w:p>
    <w:p w:rsidRDefault="005B5699" w:rsidP="005B5699" w:rsidR="005B5699">
      <w:pPr>
        <w:spacing w:lineRule="auto" w:line="240" w:after="0"/>
        <w:jc w:val="both"/>
      </w:pPr>
      <w:r>
        <w:t>3. novčanih i nenovčanih tražbina dužnika</w:t>
      </w:r>
    </w:p>
    <w:p w:rsidRDefault="005B5699" w:rsidP="005B5699" w:rsidR="005B5699">
      <w:pPr>
        <w:spacing w:lineRule="auto" w:line="240" w:after="0"/>
        <w:jc w:val="both"/>
      </w:pPr>
      <w:r>
        <w:t>4. drugih prava koja čine imovinu dužnika</w:t>
      </w:r>
    </w:p>
    <w:p w:rsidRDefault="005B5699" w:rsidP="005B5699" w:rsidR="005B5699">
      <w:pPr>
        <w:spacing w:lineRule="auto" w:line="240" w:after="0"/>
        <w:jc w:val="both"/>
      </w:pPr>
      <w:r>
        <w:t>5. novčanih sredstava na računima</w:t>
      </w:r>
    </w:p>
    <w:p w:rsidRDefault="005B5699" w:rsidP="005B5699" w:rsidR="005B5699">
      <w:pPr>
        <w:spacing w:lineRule="auto" w:line="240" w:after="0"/>
        <w:jc w:val="both"/>
      </w:pPr>
      <w:r>
        <w:t>6. druge imovine dužnika</w:t>
      </w:r>
    </w:p>
    <w:p w:rsidRDefault="005B5699" w:rsidP="005B5699" w:rsidR="005B5699">
      <w:pPr>
        <w:spacing w:lineRule="auto" w:line="240" w:after="0"/>
        <w:jc w:val="both"/>
      </w:pPr>
      <w:r>
        <w:t>7. obveza dužnika unesenih u njegove poslovne knjige</w:t>
      </w:r>
    </w:p>
    <w:p w:rsidRDefault="005B5699" w:rsidP="005B5699" w:rsidR="005B5699">
      <w:pPr>
        <w:spacing w:lineRule="auto" w:line="240" w:after="0"/>
        <w:jc w:val="both"/>
      </w:pPr>
      <w:r>
        <w:t>8. drugih novčanih i nenovčanih obveza dužnika</w:t>
      </w:r>
    </w:p>
    <w:p w:rsidRDefault="005B5699" w:rsidP="005B5699" w:rsidR="005B5699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5B5699" w:rsidP="005B5699" w:rsidR="005B5699">
      <w:pPr>
        <w:spacing w:lineRule="auto" w:line="240" w:after="0"/>
        <w:jc w:val="both"/>
      </w:pPr>
      <w:r>
        <w:t>10. izlučnih prava</w:t>
      </w:r>
    </w:p>
    <w:p w:rsidRDefault="005B5699" w:rsidP="005B5699" w:rsidR="005B5699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5B5699" w:rsidP="005B5699" w:rsidR="005B5699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5B5699" w:rsidP="005B5699" w:rsidR="005B5699">
      <w:pPr>
        <w:spacing w:lineRule="auto" w:line="240" w:after="0"/>
        <w:jc w:val="both"/>
      </w:pPr>
    </w:p>
    <w:p w:rsidRDefault="005B5699" w:rsidP="005B5699" w:rsidR="005B5699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5B5699" w:rsidP="005B5699" w:rsidR="005B5699">
      <w:pPr>
        <w:spacing w:lineRule="auto" w:line="240" w:after="0"/>
        <w:jc w:val="both"/>
      </w:pPr>
    </w:p>
    <w:p w:rsidRDefault="005B5699" w:rsidP="005B5699" w:rsidR="005B5699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5B5699" w:rsidP="005B5699" w:rsidR="005B5699">
      <w:pPr>
        <w:pStyle w:val="Odlomakpopisa"/>
        <w:spacing w:lineRule="auto" w:line="240" w:after="0"/>
      </w:pPr>
    </w:p>
    <w:p w:rsidRDefault="005B5699" w:rsidP="005B5699" w:rsidR="005B5699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5B5699" w:rsidP="005B5699" w:rsidR="005B569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B5699" w:rsidP="005B5699" w:rsidR="005B5699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5B5699" w:rsidP="005B5699" w:rsidR="005B5699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</w:t>
      </w:r>
      <w:r w:rsidR="00A22021">
        <w:t>4</w:t>
      </w:r>
      <w:r>
        <w:t xml:space="preserve">. </w:t>
      </w:r>
      <w:r w:rsidR="00A22021">
        <w:t>studenog</w:t>
      </w:r>
      <w:r>
        <w:t xml:space="preserve"> 201</w:t>
      </w:r>
      <w:r w:rsidR="00A22021">
        <w:t>6</w:t>
      </w:r>
      <w:r>
        <w:t xml:space="preserve">. u Očevidniku redoslijeda osnova za plaćanje ima evidentirane neizvršene osnove za plaćanje u ukupnom iznosu od </w:t>
      </w:r>
      <w:r w:rsidR="00A22021">
        <w:t>52</w:t>
      </w:r>
      <w:r>
        <w:t>.</w:t>
      </w:r>
      <w:r w:rsidR="00A22021">
        <w:t>403</w:t>
      </w:r>
      <w:r>
        <w:t>,</w:t>
      </w:r>
      <w:r w:rsidR="00A22021">
        <w:t>29</w:t>
      </w:r>
      <w:r>
        <w:t xml:space="preserve"> kn te da dužnik ima </w:t>
      </w:r>
      <w:r w:rsidR="00A22021">
        <w:t>5</w:t>
      </w:r>
      <w:r>
        <w:t xml:space="preserve"> zaposlen</w:t>
      </w:r>
      <w:r w:rsidR="00A22021">
        <w:t>ih</w:t>
      </w:r>
      <w:r>
        <w:t>.</w:t>
      </w:r>
    </w:p>
    <w:p w:rsidRDefault="005B5699" w:rsidP="005B5699" w:rsidR="005B569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B5699" w:rsidP="005B5699" w:rsidR="005B569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5B5699" w:rsidP="005B5699" w:rsidR="005B569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B5699" w:rsidP="005B5699" w:rsidR="005B5699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0</w:t>
      </w:r>
      <w:r w:rsidR="00A22021">
        <w:rPr>
          <w:rFonts w:eastAsia="Times New Roman"/>
          <w:lang w:eastAsia="hr-HR"/>
        </w:rPr>
        <w:t>6</w:t>
      </w:r>
      <w:r>
        <w:rPr>
          <w:rFonts w:eastAsia="Times New Roman"/>
          <w:lang w:eastAsia="hr-HR"/>
        </w:rPr>
        <w:t>. prosinca 2016.</w:t>
      </w:r>
    </w:p>
    <w:p w:rsidRDefault="005B5699" w:rsidP="005B5699" w:rsidR="005B569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B5699" w:rsidP="005B5699" w:rsidR="005B569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B5699" w:rsidP="005B5699" w:rsidR="005B569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B5699" w:rsidR="005B5699">
        <w:trPr>
          <w:trHeight w:val="2009"/>
        </w:trPr>
        <w:tc>
          <w:tcPr>
            <w:tcW w:type="dxa" w:w="4928"/>
          </w:tcPr>
          <w:p w:rsidRDefault="005B5699" w:rsidR="005B5699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B5699" w:rsidR="005B5699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5B5699" w:rsidR="005B5699">
            <w:pPr>
              <w:jc w:val="center"/>
              <w:rPr>
                <w:lang w:eastAsia="hr-HR"/>
              </w:rPr>
            </w:pPr>
          </w:p>
          <w:p w:rsidRDefault="005B5699" w:rsidR="005B5699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5B5699" w:rsidR="005B5699">
            <w:pPr>
              <w:jc w:val="center"/>
              <w:rPr>
                <w:lang w:eastAsia="hr-HR"/>
              </w:rPr>
            </w:pPr>
          </w:p>
          <w:p w:rsidRDefault="005B5699" w:rsidR="005B5699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5B5699" w:rsidP="005B5699" w:rsidR="005B569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5B5699" w:rsidP="005B5699" w:rsidR="005B569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5B5699" w:rsidP="005B5699" w:rsidR="005B569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B5699" w:rsidP="005B5699" w:rsidR="005B5699">
      <w:pPr>
        <w:spacing w:lineRule="auto" w:line="240" w:after="0"/>
        <w:jc w:val="both"/>
      </w:pPr>
      <w:r>
        <w:t>UPUTA O PRAVNOM LIJEKU :</w:t>
      </w:r>
    </w:p>
    <w:p w:rsidRDefault="005B5699" w:rsidP="005B5699" w:rsidR="005B5699">
      <w:pPr>
        <w:spacing w:lineRule="auto" w:line="240" w:after="0"/>
        <w:jc w:val="both"/>
      </w:pPr>
      <w:r>
        <w:t>Protiv ovoga zaključka žalba nije dopuštena (čl. 19. st. 7. SZ-a).</w:t>
      </w:r>
    </w:p>
    <w:p w:rsidRDefault="005B5699" w:rsidP="005B5699" w:rsidR="005B5699">
      <w:pPr>
        <w:spacing w:lineRule="auto" w:line="240" w:after="0"/>
        <w:jc w:val="both"/>
      </w:pPr>
    </w:p>
    <w:p w:rsidRDefault="005B5699" w:rsidP="005B5699" w:rsidR="005B5699">
      <w:pPr>
        <w:spacing w:lineRule="auto" w:line="240" w:after="0"/>
        <w:jc w:val="both"/>
      </w:pPr>
      <w:r>
        <w:t>DNA:</w:t>
      </w:r>
    </w:p>
    <w:p w:rsidRDefault="005B5699" w:rsidP="005B5699" w:rsidR="005B5699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proofErr w:type="spellStart"/>
      <w:r w:rsidR="00BA0AF5">
        <w:t>Karmenka</w:t>
      </w:r>
      <w:proofErr w:type="spellEnd"/>
      <w:r w:rsidR="00BA0AF5">
        <w:t xml:space="preserve"> </w:t>
      </w:r>
      <w:proofErr w:type="spellStart"/>
      <w:r w:rsidR="00BA0AF5">
        <w:t>Benčik</w:t>
      </w:r>
      <w:proofErr w:type="spellEnd"/>
      <w:r w:rsidR="00BA0AF5">
        <w:t>, Mursko Središće, Augusta Šenoe 18</w:t>
      </w:r>
    </w:p>
    <w:p w:rsidRDefault="005B5699" w:rsidP="005B5699" w:rsidR="005B5699">
      <w:pPr>
        <w:spacing w:lineRule="auto" w:line="240" w:after="0"/>
        <w:jc w:val="both"/>
      </w:pPr>
      <w:r>
        <w:t>2. e-Oglasna ploča suda</w:t>
      </w:r>
    </w:p>
    <w:p w:rsidRDefault="005B5699" w:rsidP="005B5699" w:rsidR="005B5699">
      <w:pPr>
        <w:spacing w:lineRule="auto" w:line="240" w:after="0"/>
        <w:jc w:val="both"/>
      </w:pPr>
    </w:p>
    <w:p w:rsidRDefault="005B5699" w:rsidP="005B5699" w:rsidR="005B5699"/>
    <w:p w:rsidRDefault="00DA0242" w:rsidP="005B5699" w:rsidR="00DA0242" w:rsidRPr="005B5699"/>
    <w:sectPr w:rsidSect="0032366B" w:rsidR="00DA0242" w:rsidRPr="005B569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699" w:rsidR="008333A9">
    <w:pPr>
      <w:pStyle w:val="Zaglavlje"/>
    </w:pPr>
    <w:r>
      <w:rPr>
        <w:rStyle w:val="PozadinaSvijetloCrvena"/>
        <w:shd w:fill="auto" w:color="auto" w:val="clear"/>
      </w:rPr>
      <w:t>Poslovni broj: 4 St-1117/16-3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5BD8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699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021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0AF5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EC4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B5699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B5699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098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St-1117/2016-3</izvorni_sadrzaj>
    <derivirana_varijabla naziv="DomainObject.Oznaka_1">St-1117/2016-3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BEKS društvo s ograničenom odgovornošću za pružanje frizerskih usluga</izvorni_sadrzaj>
    <derivirana_varijabla naziv="DomainObject.Predmet.ProtustrankaFormated_1">  BEKS društvo s ograničenom odgovornošću za pružanje frizerskih usluga</derivirana_varijabla>
  </DomainObject.Predmet.ProtustrankaFormated>
  <DomainObject.Predmet.ProtustrankaFormatedOIB>
    <izvorni_sadrzaj>  BEKS društvo s ograničenom odgovornošću za pružanje frizerskih usluga, OIB 15221927639</izvorni_sadrzaj>
    <derivirana_varijabla naziv="DomainObject.Predmet.ProtustrankaFormatedOIB_1">  BEKS društvo s ograničenom odgovornošću za pružanje frizerskih usluga, OIB 15221927639</derivirana_varijabla>
  </DomainObject.Predmet.ProtustrankaFormatedOIB>
  <DomainObject.Predmet.ProtustrankaFormatedWithAdress>
    <izvorni_sadrzaj> BEKS društvo s ograničenom odgovornošću za pružanje frizerskih usluga, Augusta Šenoe 18, 40315 Mursko Središće</izvorni_sadrzaj>
    <derivirana_varijabla naziv="DomainObject.Predmet.ProtustrankaFormatedWithAdress_1"> BEKS društvo s ograničenom odgovornošću za pružanje frizerskih usluga, Augusta Šenoe 18, 40315 Mursko Središće</derivirana_varijabla>
  </DomainObject.Predmet.ProtustrankaFormatedWithAdress>
  <DomainObject.Predmet.ProtustrankaFormatedWithAdressOIB>
    <izvorni_sadrzaj> BEKS društvo s ograničenom odgovornošću za pružanje frizerskih usluga, OIB 15221927639, Augusta Šenoe 18, 40315 Mursko Središće</izvorni_sadrzaj>
    <derivirana_varijabla naziv="DomainObject.Predmet.ProtustrankaFormatedWithAdressOIB_1"> BEKS društvo s ograničenom odgovornošću za pružanje frizerskih usluga, OIB 15221927639, Augusta Šenoe 18, 40315 Mursko Središće</derivirana_varijabla>
  </DomainObject.Predmet.ProtustrankaFormatedWithAdressOIB>
  <DomainObject.Predmet.ProtustrankaWithAdress>
    <izvorni_sadrzaj>BEKS društvo s ograničenom odgovornošću za pružanje frizerskih usluga Augusta Šenoe 18, 40315 Mursko Središće</izvorni_sadrzaj>
    <derivirana_varijabla naziv="DomainObject.Predmet.ProtustrankaWithAdress_1">BEKS društvo s ograničenom odgovornošću za pružanje frizerskih usluga Augusta Šenoe 18, 40315 Mursko Središće</derivirana_varijabla>
  </DomainObject.Predmet.ProtustrankaWithAdress>
  <DomainObject.Predmet.ProtustrankaWithAdressOIB>
    <izvorni_sadrzaj>BEKS društvo s ograničenom odgovornošću za pružanje frizerskih usluga, OIB 15221927639, Augusta Šenoe 18, 40315 Mursko Središće</izvorni_sadrzaj>
    <derivirana_varijabla naziv="DomainObject.Predmet.ProtustrankaWithAdressOIB_1">BEKS društvo s ograničenom odgovornošću za pružanje frizerskih usluga, OIB 15221927639, Augusta Šenoe 18, 40315 Mursko Središće</derivirana_varijabla>
  </DomainObject.Predmet.ProtustrankaWithAdressOIB>
  <DomainObject.Predmet.ProtustrankaNazivFormated>
    <izvorni_sadrzaj>BEKS društvo s ograničenom odgovornošću za pružanje frizerskih usluga</izvorni_sadrzaj>
    <derivirana_varijabla naziv="DomainObject.Predmet.ProtustrankaNazivFormated_1">BEKS društvo s ograničenom odgovornošću za pružanje frizerskih usluga</derivirana_varijabla>
  </DomainObject.Predmet.ProtustrankaNazivFormated>
  <DomainObject.Predmet.ProtustrankaNazivFormatedOIB>
    <izvorni_sadrzaj>BEKS društvo s ograničenom odgovornošću za pružanje frizerskih usluga, OIB 15221927639</izvorni_sadrzaj>
    <derivirana_varijabla naziv="DomainObject.Predmet.ProtustrankaNazivFormatedOIB_1">BEKS društvo s ograničenom odgovornošću za pružanje frizerskih usluga, OIB 15221927639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52403.29</izvorni_sadrzaj>
    <derivirana_varijabla naziv="DomainObject.Predmet.TrenutnaVrijednost_1">52403.29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BEKS društvo s ograničenom odgovornošću za pružanje frizerskih usluga</item>
    </izvorni_sadrzaj>
    <derivirana_varijabla naziv="DomainObject.Predmet.ProtuStrankaListFormated_1">
      <item>BEKS društvo s ograničenom odgovornošću za pružanje frizerskih usluga</item>
    </derivirana_varijabla>
  </DomainObject.Predmet.ProtuStrankaListFormated>
  <DomainObject.Predmet.ProtuStrankaListFormatedOIB>
    <izvorni_sadrzaj>
      <item>BEKS društvo s ograničenom odgovornošću za pružanje frizerskih usluga, OIB 15221927639</item>
    </izvorni_sadrzaj>
    <derivirana_varijabla naziv="DomainObject.Predmet.ProtuStrankaListFormatedOIB_1">
      <item>BEKS društvo s ograničenom odgovornošću za pružanje frizerskih usluga, OIB 15221927639</item>
    </derivirana_varijabla>
  </DomainObject.Predmet.ProtuStrankaListFormatedOIB>
  <DomainObject.Predmet.ProtuStrankaListFormatedWithAdress>
    <izvorni_sadrzaj>
      <item>BEKS društvo s ograničenom odgovornošću za pružanje frizerskih usluga, Augusta Šenoe 18, 40315 Mursko Središće</item>
    </izvorni_sadrzaj>
    <derivirana_varijabla naziv="DomainObject.Predmet.ProtuStrankaListFormatedWithAdress_1">
      <item>BEKS društvo s ograničenom odgovornošću za pružanje frizerskih usluga, Augusta Šenoe 18, 40315 Mursko Središće</item>
    </derivirana_varijabla>
  </DomainObject.Predmet.ProtuStrankaListFormatedWithAdress>
  <DomainObject.Predmet.ProtuStrankaListFormatedWithAdressOIB>
    <izvorni_sadrzaj>
      <item>BEKS društvo s ograničenom odgovornošću za pružanje frizerskih usluga, OIB 15221927639, Augusta Šenoe 18, 40315 Mursko Središće</item>
    </izvorni_sadrzaj>
    <derivirana_varijabla naziv="DomainObject.Predmet.ProtuStrankaListFormatedWithAdressOIB_1">
      <item>BEKS društvo s ograničenom odgovornošću za pružanje frizerskih usluga, OIB 15221927639, Augusta Šenoe 18, 40315 Mursko Središće</item>
    </derivirana_varijabla>
  </DomainObject.Predmet.ProtuStrankaListFormatedWithAdressOIB>
  <DomainObject.Predmet.ProtuStrankaListNazivFormated>
    <izvorni_sadrzaj>
      <item>BEKS društvo s ograničenom odgovornošću za pružanje frizerskih usluga</item>
    </izvorni_sadrzaj>
    <derivirana_varijabla naziv="DomainObject.Predmet.ProtuStrankaListNazivFormated_1">
      <item>BEKS društvo s ograničenom odgovornošću za pružanje frizerskih usluga</item>
    </derivirana_varijabla>
  </DomainObject.Predmet.ProtuStrankaListNazivFormated>
  <DomainObject.Predmet.ProtuStrankaListNazivFormatedOIB>
    <izvorni_sadrzaj>
      <item>BEKS društvo s ograničenom odgovornošću za pružanje frizerskih usluga, OIB 15221927639</item>
    </izvorni_sadrzaj>
    <derivirana_varijabla naziv="DomainObject.Predmet.ProtuStrankaListNazivFormatedOIB_1">
      <item>BEKS društvo s ograničenom odgovornošću za pružanje frizerskih usluga, OIB 15221927639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St-1117/2016-3</izvorni_sadrzaj>
    <derivirana_varijabla naziv="DomainObject.PoslovniBrojDokumenta_1">St-1117/2016-3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BEKS društvo s ograničenom odgovornošću za pružanje frizerskih usluga</izvorni_sadrzaj>
    <derivirana_varijabla naziv="DomainObject.Predmet.ProtustrankaIDrugi_1">BEKS društvo s ograničenom odgovornošću za pružanje frizerskih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BEKS društvo s ograničenom odgovornošću za pružanje frizerskih usluga, OIB 15221927639, Augusta Šenoe 18, 40315 Mursko Središće</izvorni_sadrzaj>
    <derivirana_varijabla naziv="DomainObject.Predmet.ProtustrankaIDrugiAdressOIB_1">BEKS društvo s ograničenom odgovornošću za pružanje frizerskih usluga, OIB 15221927639, Augusta Šenoe 18,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BEKS društvo s ograničenom odgovornošću za pružanje frizerskih usluga</item>
      <item>Sudski registar</item>
      <item>e-oglasna ploča</item>
    </izvorni_sadrzaj>
    <derivirana_varijabla naziv="DomainObject.Predmet.SudioniciListNaziv_1">
      <item>Financijska agencija</item>
      <item>BEKS društvo s ograničenom odgovornošću za pružanje frizerskih usluga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BEKS društvo s ograničenom odgovornošću za pružanje frizerskih usluga, OIB 15221927639, Augusta Šenoe 18,40315 Mursko Središće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BEKS društvo s ograničenom odgovornošću za pružanje frizerskih usluga, OIB 15221927639, Augusta Šenoe 18,40315 Mursko Središće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B94C2-C08E-48AD-971F-A8EF2E2BD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2239</properties:Characters>
  <properties:Lines>76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2016-12-06T12:10:00Z</cp:lastPrinted>
  <dcterms:modified xmlns:xsi="http://www.w3.org/2001/XMLSchema-instance" xsi:type="dcterms:W3CDTF">2016-12-06T12:10:00Z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St-1117/2016-3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