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4aa35" w14:paraId="764aa35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39731D">
        <w:t>47</w:t>
      </w:r>
      <w:r w:rsidR="00A12700">
        <w:t>2</w:t>
      </w:r>
      <w:r w:rsidR="00BE14DE">
        <w:t>/</w:t>
      </w:r>
      <w:r w:rsidR="00245588">
        <w:t>16-</w:t>
      </w:r>
      <w:r w:rsidR="00F30741">
        <w:t>5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A12700">
        <w:t>COMMERCIUM</w:t>
      </w:r>
      <w:r w:rsidR="00011CD2" w:rsidRPr="004F2916">
        <w:t xml:space="preserve"> d.o.o., </w:t>
      </w:r>
      <w:r w:rsidR="00A12700">
        <w:t>Zadar</w:t>
      </w:r>
      <w:r w:rsidR="00011CD2">
        <w:t xml:space="preserve">, </w:t>
      </w:r>
      <w:r w:rsidR="00A12700">
        <w:t>Federica Grisogona 15</w:t>
      </w:r>
      <w:r w:rsidR="007E4EA3">
        <w:t>,</w:t>
      </w:r>
      <w:r w:rsidR="00011CD2" w:rsidRPr="004F2916">
        <w:t xml:space="preserve"> OIB: </w:t>
      </w:r>
      <w:r w:rsidR="00A12700">
        <w:t>64854616945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1B22A8">
        <w:t>30</w:t>
      </w:r>
      <w:r w:rsidR="00805D5C">
        <w:t>. ožujka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A12700">
        <w:t>COMMERCIUM</w:t>
      </w:r>
      <w:r w:rsidR="00A12700" w:rsidRPr="004F2916">
        <w:t xml:space="preserve"> d.o.o., </w:t>
      </w:r>
      <w:r w:rsidR="00A12700">
        <w:t>Zadar, Federica Grisogona 15,</w:t>
      </w:r>
      <w:r w:rsidR="00A12700" w:rsidRPr="004F2916">
        <w:t xml:space="preserve"> OIB: </w:t>
      </w:r>
      <w:r w:rsidR="00A12700">
        <w:t>64854616945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A12700" w:rsidP="00A70A5D" w:rsidR="00A70A5D">
      <w:pPr>
        <w:jc w:val="center"/>
      </w:pPr>
      <w:r>
        <w:t>13</w:t>
      </w:r>
      <w:r w:rsidR="0050074C">
        <w:t>. travnja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>
        <w:t>10</w:t>
      </w:r>
      <w:r w:rsidR="00A70A5D">
        <w:t>,</w:t>
      </w:r>
      <w:r w:rsidR="002427CC">
        <w:t>05</w:t>
      </w:r>
      <w:r w:rsidR="00A70A5D" w:rsidRPr="00F60CD9">
        <w:t xml:space="preserve"> sati kod ovog suda, Ulica Franje Tuđmana br. 35, sudnica br, </w:t>
      </w:r>
      <w:r w:rsidR="00A70A5D">
        <w:t>26/</w:t>
      </w:r>
      <w:r w:rsidR="00A70A5D" w:rsidRPr="00F60CD9">
        <w:t>I.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39731D" w:rsidP="00A70A5D" w:rsidR="00A70A5D">
      <w:pPr>
        <w:pStyle w:val="Odlomakpopisa"/>
        <w:ind w:left="0"/>
        <w:jc w:val="center"/>
      </w:pPr>
      <w:r>
        <w:t>13</w:t>
      </w:r>
      <w:r w:rsidR="0050074C">
        <w:t>. travnja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>
        <w:t>10</w:t>
      </w:r>
      <w:r w:rsidR="00F92198">
        <w:t>,</w:t>
      </w:r>
      <w:r w:rsidR="002427CC">
        <w:t>10</w:t>
      </w:r>
      <w:r w:rsidR="00631438" w:rsidRPr="00F60CD9">
        <w:t xml:space="preserve"> </w:t>
      </w:r>
      <w:r w:rsidR="00A70A5D" w:rsidRPr="00F60CD9">
        <w:t xml:space="preserve">sati kod ovog suda, Ulica Franje Tuđmana br. 35, sudnica br, </w:t>
      </w:r>
      <w:r w:rsidR="00A70A5D">
        <w:t>26/</w:t>
      </w:r>
      <w:r w:rsidR="00A70A5D" w:rsidRPr="00F60CD9">
        <w:t>I.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A12700">
        <w:t>COMMERCIUM</w:t>
      </w:r>
      <w:r w:rsidR="00A12700" w:rsidRPr="004F2916">
        <w:t xml:space="preserve"> d.o.o., </w:t>
      </w:r>
      <w:r w:rsidR="00A12700">
        <w:t>Zadar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F972A6">
        <w:t xml:space="preserve">1. </w:t>
      </w:r>
      <w:r w:rsidR="00A626D4">
        <w:t xml:space="preserve">rujna </w:t>
      </w:r>
      <w:r w:rsidR="00F972A6">
        <w:t>201</w:t>
      </w:r>
      <w:r w:rsidR="00A626D4">
        <w:t>5</w:t>
      </w:r>
      <w:r w:rsidR="00245588" w:rsidRPr="006A6907">
        <w:t xml:space="preserve">. u Očevidniku redoslijeda osnova za plaćanje ima evidentirane neizvršene osnove za plaćanje u neprekinutom razdoblju od </w:t>
      </w:r>
      <w:r w:rsidR="00A12700">
        <w:t>405</w:t>
      </w:r>
      <w:r w:rsidR="00245588" w:rsidRPr="006A6907">
        <w:t xml:space="preserve"> dan</w:t>
      </w:r>
      <w:r w:rsidR="0044566F" w:rsidRPr="006A6907">
        <w:t>a</w:t>
      </w:r>
      <w:r w:rsidR="00245588" w:rsidRPr="006A6907">
        <w:t xml:space="preserve"> u iznosu od </w:t>
      </w:r>
      <w:r w:rsidR="00A12700">
        <w:t>13.051,03</w:t>
      </w:r>
      <w:r w:rsidR="00245588" w:rsidRPr="006A6907">
        <w:t xml:space="preserve"> kun</w:t>
      </w:r>
      <w:r w:rsidR="006A6907">
        <w:t>a</w:t>
      </w:r>
      <w:r w:rsidR="00673D65" w:rsidRPr="006A6907">
        <w:t xml:space="preserve">, te da ima </w:t>
      </w:r>
      <w:r w:rsidR="00F972A6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1B22A8">
        <w:t>30</w:t>
      </w:r>
      <w:r w:rsidR="00805D5C">
        <w:t>. ožujka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A12700">
        <w:t>COMMERCIUM</w:t>
      </w:r>
      <w:r w:rsidR="00A12700" w:rsidRPr="004F2916">
        <w:t xml:space="preserve"> d.o.o., </w:t>
      </w:r>
      <w:r w:rsidR="00A12700">
        <w:t>Zadar</w:t>
      </w:r>
      <w:r w:rsidR="00A12700" w:rsidRPr="00F60CD9">
        <w:t xml:space="preserve"> </w:t>
      </w:r>
      <w:r w:rsidR="0020610B" w:rsidRPr="00F60CD9">
        <w:t>i za član</w:t>
      </w:r>
      <w:r w:rsidR="006A6907">
        <w:t>a</w:t>
      </w:r>
      <w:r w:rsidR="0020610B" w:rsidRPr="00F60CD9">
        <w:t xml:space="preserve"> uprave s upozorenjem</w:t>
      </w:r>
    </w:p>
    <w:p w:rsidRDefault="00A12700" w:rsidP="00F92198" w:rsidR="0020610B" w:rsidRPr="00F92198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HOLGER OSTERMANN iz Njemačke, Löningen, Ehrenerstr 41</w:t>
      </w:r>
      <w:r w:rsidR="00F60CD9">
        <w:t>-</w:t>
      </w:r>
      <w:r w:rsidR="00012186">
        <w:t xml:space="preserve"> uz upozorenje na adresu</w:t>
      </w:r>
      <w:r w:rsidR="00150609">
        <w:t xml:space="preserve"> društva</w:t>
      </w:r>
      <w:r w:rsidR="00012186">
        <w:t xml:space="preserve"> </w:t>
      </w:r>
      <w:r w:rsidR="00011CD2"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373CA1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39731D">
      <w:t>47</w:t>
    </w:r>
    <w:r w:rsidR="00A12700">
      <w:t>2</w:t>
    </w:r>
    <w:r w:rsidR="00F30741">
      <w:t>/16-5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381E"/>
    <w:rsid w:val="00096A11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609"/>
    <w:rsid w:val="00150C8D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27CC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3CA1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A19B4"/>
    <w:rsid w:val="006A22AE"/>
    <w:rsid w:val="006A56FB"/>
    <w:rsid w:val="006A6907"/>
    <w:rsid w:val="006B0761"/>
    <w:rsid w:val="006B178D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26EA"/>
    <w:rsid w:val="00A10BFD"/>
    <w:rsid w:val="00A12700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730C"/>
    <w:rsid w:val="00A97B44"/>
    <w:rsid w:val="00AA1AD1"/>
    <w:rsid w:val="00AA4B0E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30741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73C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3C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3C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3C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3C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73C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3C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3C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3C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3C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</izvorni_sadrzaj>
    <derivirana_varijabla naziv="DomainObject.Predmet.Broj_1">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St-472/2016</izvorni_sadrzaj>
    <derivirana_varijabla naziv="DomainObject.Predmet.OznakaBroj_1">St-472/2016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COMMERCIUM društvo s ograničenom odgovornošću za trgovinu i usluge</izvorni_sadrzaj>
    <derivirana_varijabla naziv="DomainObject.Predmet.ProtustrankaFormated_1">  COMMERCIUM društvo s ograničenom odgovornošću za trgovinu i usluge</derivirana_varijabla>
  </DomainObject.Predmet.ProtustrankaFormated>
  <DomainObject.Predmet.ProtustrankaFormatedOIB>
    <izvorni_sadrzaj>  COMMERCIUM društvo s ograničenom odgovornošću za trgovinu i usluge, OIB 64854616945</izvorni_sadrzaj>
    <derivirana_varijabla naziv="DomainObject.Predmet.ProtustrankaFormatedOIB_1">  COMMERCIUM društvo s ograničenom odgovornošću za trgovinu i usluge, OIB 64854616945</derivirana_varijabla>
  </DomainObject.Predmet.ProtustrankaFormatedOIB>
  <DomainObject.Predmet.ProtustrankaFormatedWithAdress>
    <izvorni_sadrzaj> COMMERCIUM društvo s ograničenom odgovornošću za trgovinu i usluge, Federica Grisogona 15, 23000 Zadar</izvorni_sadrzaj>
    <derivirana_varijabla naziv="DomainObject.Predmet.ProtustrankaFormatedWithAdress_1"> COMMERCIUM društvo s ograničenom odgovornošću za trgovinu i usluge, Federica Grisogona 15, 23000 Zadar</derivirana_varijabla>
  </DomainObject.Predmet.ProtustrankaFormatedWithAdress>
  <DomainObject.Predmet.ProtustrankaFormatedWithAdressOIB>
    <izvorni_sadrzaj> COMMERCIUM društvo s ograničenom odgovornošću za trgovinu i usluge, OIB 64854616945, Federica Grisogona 15, 23000 Zadar</izvorni_sadrzaj>
    <derivirana_varijabla naziv="DomainObject.Predmet.ProtustrankaFormatedWithAdressOIB_1"> COMMERCIUM društvo s ograničenom odgovornošću za trgovinu i usluge, OIB 64854616945, Federica Grisogona 15, 23000 Zadar</derivirana_varijabla>
  </DomainObject.Predmet.ProtustrankaFormatedWithAdressOIB>
  <DomainObject.Predmet.ProtustrankaWithAdress>
    <izvorni_sadrzaj>COMMERCIUM društvo s ograničenom odgovornošću za trgovinu i usluge Federica Grisogona 15, 23000 Zadar</izvorni_sadrzaj>
    <derivirana_varijabla naziv="DomainObject.Predmet.ProtustrankaWithAdress_1">COMMERCIUM društvo s ograničenom odgovornošću za trgovinu i usluge Federica Grisogona 15, 23000 Zadar</derivirana_varijabla>
  </DomainObject.Predmet.ProtustrankaWithAdress>
  <DomainObject.Predmet.ProtustrankaWithAdressOIB>
    <izvorni_sadrzaj>COMMERCIUM društvo s ograničenom odgovornošću za trgovinu i usluge, OIB 64854616945, Federica Grisogona 15, 23000 Zadar</izvorni_sadrzaj>
    <derivirana_varijabla naziv="DomainObject.Predmet.ProtustrankaWithAdressOIB_1">COMMERCIUM društvo s ograničenom odgovornošću za trgovinu i usluge, OIB 64854616945, Federica Grisogona 15, 23000 Zadar</derivirana_varijabla>
  </DomainObject.Predmet.ProtustrankaWithAdressOIB>
  <DomainObject.Predmet.ProtustrankaNazivFormated>
    <izvorni_sadrzaj>COMMERCIUM društvo s ograničenom odgovornošću za trgovinu i usluge</izvorni_sadrzaj>
    <derivirana_varijabla naziv="DomainObject.Predmet.ProtustrankaNazivFormated_1">COMMERCIUM društvo s ograničenom odgovornošću za trgovinu i usluge</derivirana_varijabla>
  </DomainObject.Predmet.ProtustrankaNazivFormated>
  <DomainObject.Predmet.ProtustrankaNazivFormatedOIB>
    <izvorni_sadrzaj>COMMERCIUM društvo s ograničenom odgovornošću za trgovinu i usluge, OIB 64854616945</izvorni_sadrzaj>
    <derivirana_varijabla naziv="DomainObject.Predmet.ProtustrankaNazivFormatedOIB_1">COMMERCIUM društvo s ograničenom odgovornošću za trgovinu i usluge, OIB 64854616945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13051.03</izvorni_sadrzaj>
    <derivirana_varijabla naziv="DomainObject.Predmet.TrenutnaVrijednost_1">13051.03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COMMERCIUM društvo s ograničenom odgovornošću za trgovinu i usluge</item>
    </izvorni_sadrzaj>
    <derivirana_varijabla naziv="DomainObject.Predmet.ProtuStrankaListFormated_1">
      <item>COMMERCIUM društvo s ograničenom odgovornošću za trgovinu i usluge</item>
    </derivirana_varijabla>
  </DomainObject.Predmet.ProtuStrankaListFormated>
  <DomainObject.Predmet.ProtuStrankaListFormatedOIB>
    <izvorni_sadrzaj>
      <item>COMMERCIUM društvo s ograničenom odgovornošću za trgovinu i usluge, OIB 64854616945</item>
    </izvorni_sadrzaj>
    <derivirana_varijabla naziv="DomainObject.Predmet.ProtuStrankaListFormatedOIB_1">
      <item>COMMERCIUM društvo s ograničenom odgovornošću za trgovinu i usluge, OIB 64854616945</item>
    </derivirana_varijabla>
  </DomainObject.Predmet.ProtuStrankaListFormatedOIB>
  <DomainObject.Predmet.ProtuStrankaListFormatedWithAdress>
    <izvorni_sadrzaj>
      <item>COMMERCIUM društvo s ograničenom odgovornošću za trgovinu i usluge, Federica Grisogona 15, 23000 Zadar</item>
    </izvorni_sadrzaj>
    <derivirana_varijabla naziv="DomainObject.Predmet.ProtuStrankaListFormatedWithAdress_1">
      <item>COMMERCIUM društvo s ograničenom odgovornošću za trgovinu i usluge, Federica Grisogona 15, 23000 Zadar</item>
    </derivirana_varijabla>
  </DomainObject.Predmet.ProtuStrankaListFormatedWithAdress>
  <DomainObject.Predmet.ProtuStrankaListFormatedWithAdressOIB>
    <izvorni_sadrzaj>
      <item>COMMERCIUM društvo s ograničenom odgovornošću za trgovinu i usluge, OIB 64854616945, Federica Grisogona 15, 23000 Zadar</item>
    </izvorni_sadrzaj>
    <derivirana_varijabla naziv="DomainObject.Predmet.ProtuStrankaListFormatedWithAdressOIB_1">
      <item>COMMERCIUM društvo s ograničenom odgovornošću za trgovinu i usluge, OIB 64854616945, Federica Grisogona 15, 23000 Zadar</item>
    </derivirana_varijabla>
  </DomainObject.Predmet.ProtuStrankaListFormatedWithAdressOIB>
  <DomainObject.Predmet.ProtuStrankaListNazivFormated>
    <izvorni_sadrzaj>
      <item>COMMERCIUM društvo s ograničenom odgovornošću za trgovinu i usluge</item>
    </izvorni_sadrzaj>
    <derivirana_varijabla naziv="DomainObject.Predmet.ProtuStrankaListNazivFormated_1">
      <item>COMMERCIUM društvo s ograničenom odgovornošću za trgovinu i usluge</item>
    </derivirana_varijabla>
  </DomainObject.Predmet.ProtuStrankaListNazivFormated>
  <DomainObject.Predmet.ProtuStrankaListNazivFormatedOIB>
    <izvorni_sadrzaj>
      <item>COMMERCIUM društvo s ograničenom odgovornošću za trgovinu i usluge, OIB 64854616945</item>
    </izvorni_sadrzaj>
    <derivirana_varijabla naziv="DomainObject.Predmet.ProtuStrankaListNazivFormatedOIB_1">
      <item>COMMERCIUM društvo s ograničenom odgovornošću za trgovinu i usluge, OIB 64854616945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COMMERCIUM društvo s ograničenom odgovornošću za trgovinu i usluge</izvorni_sadrzaj>
    <derivirana_varijabla naziv="DomainObject.Predmet.ProtustrankaIDrugi_1">COMMERCIUM društvo s ograničenom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COMMERCIUM društvo s ograničenom odgovornošću za trgovinu i usluge, OIB 64854616945, Federica Grisogona 15, 23000 Zadar</izvorni_sadrzaj>
    <derivirana_varijabla naziv="DomainObject.Predmet.ProtustrankaIDrugiAdressOIB_1">COMMERCIUM društvo s ograničenom odgovornošću za trgovinu i usluge, OIB 64854616945, Federica Grisogona 15,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COMMERCIUM društvo s ograničenom odgovornošću za trgovinu i usluge</item>
    </izvorni_sadrzaj>
    <derivirana_varijabla naziv="DomainObject.Predmet.SudioniciListNaziv_1">
      <item>FINA</item>
      <item>COMMERCIUM društvo s ograničenom odgovornošću za trgovinu i usluge</item>
    </derivirana_varijabla>
  </DomainObject.Predmet.SudioniciListNaziv>
  <DomainObject.Predmet.SudioniciListAdressOIB>
    <izvorni_sadrzaj>
      <item>FINA, OIB 85821130368</item>
      <item>COMMERCIUM društvo s ograničenom odgovornošću za trgovinu i usluge, OIB 64854616945, Federica Grisogona 15,23000 Zadar</item>
    </izvorni_sadrzaj>
    <derivirana_varijabla naziv="DomainObject.Predmet.SudioniciListAdressOIB_1">
      <item>FINA, OIB 85821130368</item>
      <item>COMMERCIUM društvo s ograničenom odgovornošću za trgovinu i usluge, OIB 64854616945, Federica Grisogona 15,23000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64854616945</item>
    </izvorni_sadrzaj>
    <derivirana_varijabla naziv="DomainObject.Predmet.SudioniciListNazivOIB_1">
      <item>, OIB 85821130368</item>
      <item>, OIB 64854616945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7D7356-672B-49FB-9132-07009BDA3E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356</properties:Words>
  <properties:Characters>1902</properties:Characters>
  <properties:Lines>77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2016-03-30T09:42:00Z</dcterms:created>
  <dc:creator>Administrator</dc:creator>
  <cp:lastModifiedBy>wsadmin</cp:lastModifiedBy>
  <cp:lastPrinted>2016-03-18T09:50:00Z</cp:lastPrinted>
  <dcterms:modified xmlns:xsi="http://www.w3.org/2001/XMLSchema-instance" xsi:type="dcterms:W3CDTF">2016-03-31T08:49:00Z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