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1b42" w14:paraId="a7d1b42" w:rsidRDefault="00185CF6" w:rsidP="00BC33C1" w:rsidR="00BC33C1" w:rsidRPr="00835DF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35DF3">
        <w:rPr>
          <w:rFonts w:eastAsia="MS Mincho"/>
          <w:szCs w:val="24"/>
          <w:lang w:val="hr-HR"/>
        </w:rPr>
        <w:t xml:space="preserve"> </w:t>
      </w:r>
      <w:r w:rsidR="00BC33C1" w:rsidRPr="00835DF3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835DF3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835DF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835DF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835DF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835DF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835DF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835DF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835D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35DF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835D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35DF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35DF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35DF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35D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35DF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35DF3">
      <w:pPr>
        <w:jc w:val="center"/>
        <w:rPr>
          <w:szCs w:val="24"/>
          <w:lang w:val="hr-HR"/>
        </w:rPr>
      </w:pPr>
      <w:r w:rsidRPr="00835DF3">
        <w:rPr>
          <w:szCs w:val="24"/>
          <w:lang w:val="hr-HR"/>
        </w:rPr>
        <w:t>R J E Š E N J E</w:t>
      </w:r>
    </w:p>
    <w:p w:rsidRDefault="001D55C3" w:rsidP="001D55C3" w:rsidR="001D55C3" w:rsidRPr="00835DF3">
      <w:pPr>
        <w:jc w:val="both"/>
        <w:rPr>
          <w:szCs w:val="24"/>
          <w:lang w:val="hr-HR"/>
        </w:rPr>
      </w:pPr>
    </w:p>
    <w:p w:rsidRDefault="001D55C3" w:rsidP="001D55C3" w:rsidR="001D55C3" w:rsidRPr="00835DF3">
      <w:pPr>
        <w:jc w:val="both"/>
        <w:rPr>
          <w:szCs w:val="24"/>
          <w:lang w:val="hr-HR"/>
        </w:rPr>
      </w:pPr>
    </w:p>
    <w:p w:rsidRDefault="001D55C3" w:rsidP="00C2198D" w:rsidR="00504438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ab/>
      </w:r>
      <w:r w:rsidR="00C24EAD" w:rsidRPr="00835DF3">
        <w:rPr>
          <w:szCs w:val="24"/>
          <w:lang w:val="hr-HR"/>
        </w:rPr>
        <w:t>Trgovački sud u Rijeci, po sucu Liljani Ugrin, kao sucu pojedincu u stečajnom predmetu odluč</w:t>
      </w:r>
      <w:r w:rsidR="00835DF3">
        <w:rPr>
          <w:szCs w:val="24"/>
          <w:lang w:val="hr-HR"/>
        </w:rPr>
        <w:t>ujući po prijedlogu Financijske agencije</w:t>
      </w:r>
      <w:r w:rsidR="00C24EAD" w:rsidRPr="00835DF3">
        <w:rPr>
          <w:szCs w:val="24"/>
          <w:lang w:val="hr-HR"/>
        </w:rPr>
        <w:t xml:space="preserve"> za otvaranje </w:t>
      </w:r>
      <w:r w:rsidR="00835DF3">
        <w:rPr>
          <w:szCs w:val="24"/>
          <w:lang w:val="hr-HR"/>
        </w:rPr>
        <w:t>stečajnog postupka nad dužnikom</w:t>
      </w:r>
      <w:r w:rsidR="00C24EAD" w:rsidRPr="00835DF3">
        <w:rPr>
          <w:szCs w:val="24"/>
          <w:lang w:val="hr-HR"/>
        </w:rPr>
        <w:t xml:space="preserve"> </w:t>
      </w:r>
      <w:r w:rsidR="002E5D4B" w:rsidRPr="00835DF3">
        <w:rPr>
          <w:szCs w:val="24"/>
          <w:lang w:val="hr-HR"/>
        </w:rPr>
        <w:t>DAVOR VODOIN</w:t>
      </w:r>
      <w:r w:rsidR="00835DF3">
        <w:rPr>
          <w:szCs w:val="24"/>
          <w:lang w:val="hr-HR"/>
        </w:rPr>
        <w:t>STALACIJE društvo s ograničenom</w:t>
      </w:r>
      <w:r w:rsidR="002E5D4B" w:rsidRPr="00835DF3">
        <w:rPr>
          <w:szCs w:val="24"/>
          <w:lang w:val="hr-HR"/>
        </w:rPr>
        <w:t xml:space="preserve"> odgovornošću za završne radove u građevinarstvu i usluge Rijeka, Kvaternikova 8  ( MBS 040255163 – OIB 87699669075 )</w:t>
      </w:r>
      <w:r w:rsidR="0008026C" w:rsidRPr="00835DF3">
        <w:rPr>
          <w:szCs w:val="24"/>
          <w:lang w:val="hr-HR"/>
        </w:rPr>
        <w:t xml:space="preserve"> </w:t>
      </w:r>
      <w:r w:rsidR="00C24EAD" w:rsidRPr="00835DF3">
        <w:rPr>
          <w:szCs w:val="24"/>
          <w:lang w:val="hr-HR"/>
        </w:rPr>
        <w:t xml:space="preserve">dana </w:t>
      </w:r>
      <w:r w:rsidR="00503B18" w:rsidRPr="00835DF3">
        <w:rPr>
          <w:szCs w:val="24"/>
          <w:lang w:val="hr-HR"/>
        </w:rPr>
        <w:t>8</w:t>
      </w:r>
      <w:r w:rsidR="00C24EAD" w:rsidRPr="00835DF3">
        <w:rPr>
          <w:szCs w:val="24"/>
          <w:lang w:val="hr-HR"/>
        </w:rPr>
        <w:t xml:space="preserve">. lipnja </w:t>
      </w:r>
      <w:r w:rsidR="00C2198D" w:rsidRPr="00835DF3">
        <w:rPr>
          <w:szCs w:val="24"/>
          <w:lang w:val="hr-HR"/>
        </w:rPr>
        <w:t>2017.</w:t>
      </w:r>
    </w:p>
    <w:p w:rsidRDefault="00C2198D" w:rsidP="00C2198D" w:rsidR="00C2198D" w:rsidRPr="00835DF3">
      <w:pPr>
        <w:jc w:val="both"/>
        <w:rPr>
          <w:rFonts w:eastAsia="MS Mincho"/>
          <w:szCs w:val="24"/>
          <w:lang w:val="hr-HR"/>
        </w:rPr>
      </w:pPr>
    </w:p>
    <w:p w:rsidRDefault="00826CBE" w:rsidP="000D198F" w:rsidR="00826CBE" w:rsidRPr="00835DF3">
      <w:pPr>
        <w:jc w:val="center"/>
        <w:rPr>
          <w:rFonts w:eastAsia="MS Mincho"/>
          <w:szCs w:val="24"/>
          <w:lang w:val="hr-HR"/>
        </w:rPr>
      </w:pPr>
      <w:r w:rsidRPr="00835DF3">
        <w:rPr>
          <w:rFonts w:eastAsia="MS Mincho"/>
          <w:szCs w:val="24"/>
          <w:lang w:val="hr-HR"/>
        </w:rPr>
        <w:t>r i j e š i o</w:t>
      </w:r>
      <w:r w:rsidR="004C7FE7" w:rsidRPr="00835DF3">
        <w:rPr>
          <w:rFonts w:eastAsia="MS Mincho"/>
          <w:szCs w:val="24"/>
          <w:lang w:val="hr-HR"/>
        </w:rPr>
        <w:t xml:space="preserve"> </w:t>
      </w:r>
      <w:r w:rsidRPr="00835DF3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835DF3">
      <w:pPr>
        <w:jc w:val="both"/>
        <w:rPr>
          <w:szCs w:val="24"/>
          <w:lang w:val="hr-HR"/>
        </w:rPr>
      </w:pPr>
      <w:r w:rsidRPr="00835DF3">
        <w:rPr>
          <w:rFonts w:eastAsia="MS Mincho"/>
          <w:szCs w:val="24"/>
          <w:lang w:val="hr-HR"/>
        </w:rPr>
        <w:t xml:space="preserve"> </w:t>
      </w:r>
      <w:r w:rsidR="00F3327E" w:rsidRPr="00835DF3">
        <w:rPr>
          <w:szCs w:val="24"/>
          <w:lang w:val="hr-HR"/>
        </w:rPr>
        <w:t xml:space="preserve"> </w:t>
      </w:r>
    </w:p>
    <w:p w:rsidRDefault="00504438" w:rsidP="000D198F" w:rsidR="00504438" w:rsidRPr="00835DF3">
      <w:pPr>
        <w:jc w:val="both"/>
        <w:rPr>
          <w:szCs w:val="24"/>
          <w:lang w:val="hr-HR"/>
        </w:rPr>
      </w:pPr>
    </w:p>
    <w:p w:rsidRDefault="00CC6E17" w:rsidP="001D55C3" w:rsidR="002112D7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ab/>
      </w:r>
      <w:r w:rsidR="00340C75" w:rsidRPr="00835DF3">
        <w:rPr>
          <w:szCs w:val="24"/>
          <w:lang w:val="hr-HR"/>
        </w:rPr>
        <w:t>Privremeno</w:t>
      </w:r>
      <w:r w:rsidR="001C5FD4" w:rsidRPr="00835DF3">
        <w:rPr>
          <w:szCs w:val="24"/>
          <w:lang w:val="hr-HR"/>
        </w:rPr>
        <w:t>m</w:t>
      </w:r>
      <w:r w:rsidR="00AC5856" w:rsidRPr="00835DF3">
        <w:rPr>
          <w:szCs w:val="24"/>
          <w:lang w:val="hr-HR"/>
        </w:rPr>
        <w:t xml:space="preserve"> </w:t>
      </w:r>
      <w:r w:rsidR="00340C75" w:rsidRPr="00835DF3">
        <w:rPr>
          <w:szCs w:val="24"/>
          <w:lang w:val="hr-HR"/>
        </w:rPr>
        <w:t>stečajno</w:t>
      </w:r>
      <w:r w:rsidR="001C5FD4" w:rsidRPr="00835DF3">
        <w:rPr>
          <w:szCs w:val="24"/>
          <w:lang w:val="hr-HR"/>
        </w:rPr>
        <w:t>m</w:t>
      </w:r>
      <w:r w:rsidR="00340C75" w:rsidRPr="00835DF3">
        <w:rPr>
          <w:szCs w:val="24"/>
          <w:lang w:val="hr-HR"/>
        </w:rPr>
        <w:t xml:space="preserve"> upravitelj</w:t>
      </w:r>
      <w:r w:rsidR="001C5FD4" w:rsidRPr="00835DF3">
        <w:rPr>
          <w:szCs w:val="24"/>
          <w:lang w:val="hr-HR"/>
        </w:rPr>
        <w:t>u</w:t>
      </w:r>
      <w:r w:rsidR="00AC5856" w:rsidRPr="00835DF3">
        <w:rPr>
          <w:szCs w:val="24"/>
          <w:lang w:val="hr-HR"/>
        </w:rPr>
        <w:t xml:space="preserve"> </w:t>
      </w:r>
      <w:r w:rsidR="008557AE" w:rsidRPr="00835DF3">
        <w:rPr>
          <w:szCs w:val="24"/>
          <w:lang w:val="hr-HR"/>
        </w:rPr>
        <w:t>Lorisu Raku ( OIB 81830822007 ), Zagrebačka 18, Rijeka</w:t>
      </w:r>
      <w:r w:rsidR="006717B5" w:rsidRPr="00835DF3">
        <w:rPr>
          <w:szCs w:val="24"/>
          <w:lang w:val="hr-HR"/>
        </w:rPr>
        <w:t xml:space="preserve"> </w:t>
      </w:r>
      <w:r w:rsidR="00340C75" w:rsidRPr="00835DF3">
        <w:rPr>
          <w:szCs w:val="24"/>
          <w:lang w:val="hr-HR"/>
        </w:rPr>
        <w:t xml:space="preserve">određuje se jednokratna nagrada za poslove obavljene u prethodnom postupku u iznosu od </w:t>
      </w:r>
      <w:r w:rsidR="004A2CF2" w:rsidRPr="00835DF3">
        <w:rPr>
          <w:szCs w:val="24"/>
          <w:lang w:val="hr-HR"/>
        </w:rPr>
        <w:t>3</w:t>
      </w:r>
      <w:r w:rsidR="001D55C3" w:rsidRPr="00835DF3">
        <w:rPr>
          <w:szCs w:val="24"/>
          <w:lang w:val="hr-HR"/>
        </w:rPr>
        <w:t>.</w:t>
      </w:r>
      <w:r w:rsidR="004A2CF2" w:rsidRPr="00835DF3">
        <w:rPr>
          <w:szCs w:val="24"/>
          <w:lang w:val="hr-HR"/>
        </w:rPr>
        <w:t>5</w:t>
      </w:r>
      <w:r w:rsidR="001D55C3" w:rsidRPr="00835DF3">
        <w:rPr>
          <w:szCs w:val="24"/>
          <w:lang w:val="hr-HR"/>
        </w:rPr>
        <w:t>00</w:t>
      </w:r>
      <w:r w:rsidR="00340C75" w:rsidRPr="00835DF3">
        <w:rPr>
          <w:szCs w:val="24"/>
          <w:lang w:val="hr-HR"/>
        </w:rPr>
        <w:t>,00 kn.</w:t>
      </w:r>
    </w:p>
    <w:p w:rsidRDefault="00340C75" w:rsidP="000D198F" w:rsidR="00060E1E" w:rsidRPr="00835DF3">
      <w:pPr>
        <w:jc w:val="both"/>
        <w:rPr>
          <w:szCs w:val="24"/>
          <w:lang w:val="hr-HR"/>
        </w:rPr>
      </w:pPr>
      <w:r w:rsidRPr="00835DF3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835DF3">
      <w:pPr>
        <w:jc w:val="center"/>
        <w:rPr>
          <w:szCs w:val="24"/>
          <w:lang w:val="hr-HR"/>
        </w:rPr>
      </w:pPr>
      <w:r w:rsidRPr="00835DF3">
        <w:rPr>
          <w:szCs w:val="24"/>
          <w:lang w:val="hr-HR"/>
        </w:rPr>
        <w:t>Obrazloženje</w:t>
      </w:r>
    </w:p>
    <w:p w:rsidRDefault="00340C75" w:rsidP="000D198F" w:rsidR="00340C75" w:rsidRPr="00835DF3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835DF3">
      <w:pPr>
        <w:jc w:val="both"/>
        <w:rPr>
          <w:rFonts w:eastAsia="MS Mincho"/>
          <w:szCs w:val="24"/>
          <w:lang w:val="hr-HR"/>
        </w:rPr>
      </w:pPr>
    </w:p>
    <w:p w:rsidRDefault="00340C75" w:rsidP="001C5FD4" w:rsidR="00892347" w:rsidRPr="00835DF3">
      <w:pPr>
        <w:ind w:firstLine="720"/>
        <w:jc w:val="both"/>
        <w:rPr>
          <w:szCs w:val="24"/>
          <w:lang w:val="hr-HR"/>
        </w:rPr>
      </w:pPr>
      <w:r w:rsidRPr="00835DF3">
        <w:rPr>
          <w:rFonts w:eastAsia="MS Mincho"/>
          <w:szCs w:val="24"/>
          <w:lang w:val="hr-HR"/>
        </w:rPr>
        <w:t xml:space="preserve">Ovosudnim rješenjem </w:t>
      </w:r>
      <w:r w:rsidR="00662E8A" w:rsidRPr="00835DF3">
        <w:rPr>
          <w:szCs w:val="24"/>
          <w:lang w:val="hr-HR"/>
        </w:rPr>
        <w:t>7 St</w:t>
      </w:r>
      <w:r w:rsidR="00E763DA" w:rsidRPr="00835DF3">
        <w:rPr>
          <w:szCs w:val="24"/>
          <w:lang w:val="hr-HR"/>
        </w:rPr>
        <w:t>-</w:t>
      </w:r>
      <w:r w:rsidR="0008026C" w:rsidRPr="00835DF3">
        <w:rPr>
          <w:szCs w:val="24"/>
          <w:lang w:val="hr-HR"/>
        </w:rPr>
        <w:t>15</w:t>
      </w:r>
      <w:r w:rsidR="002E5D4B" w:rsidRPr="00835DF3">
        <w:rPr>
          <w:szCs w:val="24"/>
          <w:lang w:val="hr-HR"/>
        </w:rPr>
        <w:t>76</w:t>
      </w:r>
      <w:r w:rsidR="00662E8A" w:rsidRPr="00835DF3">
        <w:rPr>
          <w:szCs w:val="24"/>
          <w:lang w:val="hr-HR"/>
        </w:rPr>
        <w:t>/1</w:t>
      </w:r>
      <w:r w:rsidR="002112D7" w:rsidRPr="00835DF3">
        <w:rPr>
          <w:szCs w:val="24"/>
          <w:lang w:val="hr-HR"/>
        </w:rPr>
        <w:t>6</w:t>
      </w:r>
      <w:r w:rsidR="00662E8A" w:rsidRPr="00835DF3">
        <w:rPr>
          <w:szCs w:val="24"/>
          <w:lang w:val="hr-HR"/>
        </w:rPr>
        <w:t>-</w:t>
      </w:r>
      <w:r w:rsidR="002112D7" w:rsidRPr="00835DF3">
        <w:rPr>
          <w:szCs w:val="24"/>
          <w:lang w:val="hr-HR"/>
        </w:rPr>
        <w:t>3</w:t>
      </w:r>
      <w:r w:rsidR="00E763DA" w:rsidRPr="00835DF3">
        <w:rPr>
          <w:szCs w:val="24"/>
          <w:lang w:val="hr-HR"/>
        </w:rPr>
        <w:t xml:space="preserve"> </w:t>
      </w:r>
      <w:r w:rsidR="00662E8A" w:rsidRPr="00835DF3">
        <w:rPr>
          <w:szCs w:val="24"/>
          <w:lang w:val="hr-HR"/>
        </w:rPr>
        <w:t xml:space="preserve">od </w:t>
      </w:r>
      <w:r w:rsidR="0008026C" w:rsidRPr="00835DF3">
        <w:rPr>
          <w:szCs w:val="24"/>
          <w:lang w:val="hr-HR"/>
        </w:rPr>
        <w:t xml:space="preserve">6. ožujka </w:t>
      </w:r>
      <w:r w:rsidR="00681E94" w:rsidRPr="00835DF3">
        <w:rPr>
          <w:szCs w:val="24"/>
          <w:lang w:val="hr-HR"/>
        </w:rPr>
        <w:t>201</w:t>
      </w:r>
      <w:r w:rsidR="005A7329" w:rsidRPr="00835DF3">
        <w:rPr>
          <w:szCs w:val="24"/>
          <w:lang w:val="hr-HR"/>
        </w:rPr>
        <w:t>7</w:t>
      </w:r>
      <w:r w:rsidR="00681E94" w:rsidRPr="00835DF3">
        <w:rPr>
          <w:szCs w:val="24"/>
          <w:lang w:val="hr-HR"/>
        </w:rPr>
        <w:t>.</w:t>
      </w:r>
      <w:r w:rsidR="00662E8A" w:rsidRPr="00835DF3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835DF3">
        <w:rPr>
          <w:szCs w:val="24"/>
          <w:lang w:val="hr-HR"/>
        </w:rPr>
        <w:t xml:space="preserve">. </w:t>
      </w:r>
    </w:p>
    <w:p w:rsidRDefault="00892347" w:rsidP="00D34AF6" w:rsidR="00D34AF6" w:rsidRPr="00835DF3">
      <w:pPr>
        <w:ind w:firstLine="720"/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 xml:space="preserve">Istim rješenjem </w:t>
      </w:r>
      <w:r w:rsidR="00D34AF6" w:rsidRPr="00835DF3">
        <w:rPr>
          <w:szCs w:val="24"/>
          <w:lang w:val="hr-HR"/>
        </w:rPr>
        <w:t>metodom slučajnog odabira s liste A stečajnih upravitelja za područje ovog suda kako je to propisano odredbom članka 84. stavak 1. SZ u vezi s člankom 119. stavak 6. SZ imenovan je privremeni stečajni upravitelj, kojem je naloženo da ispita postoji li razlog za otvaranje stečajnog postupka i  mogu li se imovinom dužnika pokriti troškovi postupka i o tome podnese sudu izvješće.</w:t>
      </w:r>
    </w:p>
    <w:p w:rsidRDefault="00662E8A" w:rsidP="001C5FD4" w:rsidR="00662E8A" w:rsidRPr="00835DF3">
      <w:pPr>
        <w:ind w:firstLine="720"/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 xml:space="preserve">Privremeni stečajni upravitelj je dana </w:t>
      </w:r>
      <w:r w:rsidR="004A2CF2" w:rsidRPr="00835DF3">
        <w:rPr>
          <w:szCs w:val="24"/>
          <w:lang w:val="hr-HR"/>
        </w:rPr>
        <w:t>1</w:t>
      </w:r>
      <w:r w:rsidR="002E5D4B" w:rsidRPr="00835DF3">
        <w:rPr>
          <w:szCs w:val="24"/>
          <w:lang w:val="hr-HR"/>
        </w:rPr>
        <w:t>7</w:t>
      </w:r>
      <w:r w:rsidR="00F97DC8" w:rsidRPr="00835DF3">
        <w:rPr>
          <w:szCs w:val="24"/>
          <w:lang w:val="hr-HR"/>
        </w:rPr>
        <w:t>. s</w:t>
      </w:r>
      <w:r w:rsidR="0008026C" w:rsidRPr="00835DF3">
        <w:rPr>
          <w:szCs w:val="24"/>
          <w:lang w:val="hr-HR"/>
        </w:rPr>
        <w:t xml:space="preserve">vibnja </w:t>
      </w:r>
      <w:r w:rsidR="00F97DC8" w:rsidRPr="00835DF3">
        <w:rPr>
          <w:szCs w:val="24"/>
          <w:lang w:val="hr-HR"/>
        </w:rPr>
        <w:t xml:space="preserve"> </w:t>
      </w:r>
      <w:r w:rsidRPr="00835DF3">
        <w:rPr>
          <w:szCs w:val="24"/>
          <w:lang w:val="hr-HR"/>
        </w:rPr>
        <w:t>201</w:t>
      </w:r>
      <w:r w:rsidR="002D2EF6" w:rsidRPr="00835DF3">
        <w:rPr>
          <w:szCs w:val="24"/>
          <w:lang w:val="hr-HR"/>
        </w:rPr>
        <w:t>7</w:t>
      </w:r>
      <w:r w:rsidRPr="00835DF3">
        <w:rPr>
          <w:szCs w:val="24"/>
          <w:lang w:val="hr-HR"/>
        </w:rPr>
        <w:t>. podnio sudu Izvješće</w:t>
      </w:r>
      <w:r w:rsidR="007B0C4B" w:rsidRPr="00835DF3">
        <w:rPr>
          <w:szCs w:val="24"/>
          <w:lang w:val="hr-HR"/>
        </w:rPr>
        <w:t xml:space="preserve"> ( list </w:t>
      </w:r>
      <w:r w:rsidR="002E5D4B" w:rsidRPr="00835DF3">
        <w:rPr>
          <w:szCs w:val="24"/>
          <w:lang w:val="hr-HR"/>
        </w:rPr>
        <w:t>16</w:t>
      </w:r>
      <w:r w:rsidR="004A2CF2" w:rsidRPr="00835DF3">
        <w:rPr>
          <w:szCs w:val="24"/>
          <w:lang w:val="hr-HR"/>
        </w:rPr>
        <w:t xml:space="preserve"> </w:t>
      </w:r>
      <w:r w:rsidR="007B0C4B" w:rsidRPr="00835DF3">
        <w:rPr>
          <w:szCs w:val="24"/>
          <w:lang w:val="hr-HR"/>
        </w:rPr>
        <w:t xml:space="preserve">do </w:t>
      </w:r>
      <w:r w:rsidR="004A2CF2" w:rsidRPr="00835DF3">
        <w:rPr>
          <w:szCs w:val="24"/>
          <w:lang w:val="hr-HR"/>
        </w:rPr>
        <w:t>4</w:t>
      </w:r>
      <w:r w:rsidR="002E5D4B" w:rsidRPr="00835DF3">
        <w:rPr>
          <w:szCs w:val="24"/>
          <w:lang w:val="hr-HR"/>
        </w:rPr>
        <w:t>8</w:t>
      </w:r>
      <w:r w:rsidR="007B0C4B" w:rsidRPr="00835DF3">
        <w:rPr>
          <w:szCs w:val="24"/>
          <w:lang w:val="hr-HR"/>
        </w:rPr>
        <w:t xml:space="preserve"> spisa )</w:t>
      </w:r>
      <w:r w:rsidR="00F04706" w:rsidRPr="00835DF3">
        <w:rPr>
          <w:szCs w:val="24"/>
          <w:lang w:val="hr-HR"/>
        </w:rPr>
        <w:t>.</w:t>
      </w:r>
    </w:p>
    <w:p w:rsidRDefault="00340C75" w:rsidP="001C5FD4" w:rsidR="00355562" w:rsidRPr="00835DF3">
      <w:pPr>
        <w:ind w:firstLine="720"/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 xml:space="preserve">Odredbom članka </w:t>
      </w:r>
      <w:r w:rsidR="00CC6E17" w:rsidRPr="00835DF3">
        <w:rPr>
          <w:szCs w:val="24"/>
          <w:lang w:val="hr-HR"/>
        </w:rPr>
        <w:t>94</w:t>
      </w:r>
      <w:r w:rsidRPr="00835DF3">
        <w:rPr>
          <w:szCs w:val="24"/>
          <w:lang w:val="hr-HR"/>
        </w:rPr>
        <w:t xml:space="preserve">. stavak 1. Stečajnog zakona ( “Narodne novine” </w:t>
      </w:r>
      <w:r w:rsidR="00CC6E17" w:rsidRPr="00835DF3">
        <w:rPr>
          <w:szCs w:val="24"/>
          <w:lang w:val="hr-HR"/>
        </w:rPr>
        <w:t xml:space="preserve">71/15, </w:t>
      </w:r>
      <w:r w:rsidRPr="00835DF3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835DF3">
        <w:rPr>
          <w:szCs w:val="24"/>
          <w:lang w:val="hr-HR"/>
        </w:rPr>
        <w:t>, time da je o</w:t>
      </w:r>
      <w:r w:rsidRPr="00835DF3">
        <w:rPr>
          <w:szCs w:val="24"/>
          <w:lang w:val="hr-HR"/>
        </w:rPr>
        <w:t>dredb</w:t>
      </w:r>
      <w:r w:rsidR="00CC6E17" w:rsidRPr="00835DF3">
        <w:rPr>
          <w:szCs w:val="24"/>
          <w:lang w:val="hr-HR"/>
        </w:rPr>
        <w:t xml:space="preserve">om </w:t>
      </w:r>
      <w:r w:rsidRPr="00835DF3">
        <w:rPr>
          <w:szCs w:val="24"/>
          <w:lang w:val="hr-HR"/>
        </w:rPr>
        <w:t xml:space="preserve">članka </w:t>
      </w:r>
      <w:r w:rsidR="00CC6E17" w:rsidRPr="00835DF3">
        <w:rPr>
          <w:szCs w:val="24"/>
          <w:lang w:val="hr-HR"/>
        </w:rPr>
        <w:t>119</w:t>
      </w:r>
      <w:r w:rsidRPr="00835DF3">
        <w:rPr>
          <w:szCs w:val="24"/>
          <w:lang w:val="hr-HR"/>
        </w:rPr>
        <w:t xml:space="preserve">. stavak </w:t>
      </w:r>
      <w:r w:rsidR="00CC6E17" w:rsidRPr="00835DF3">
        <w:rPr>
          <w:szCs w:val="24"/>
          <w:lang w:val="hr-HR"/>
        </w:rPr>
        <w:t>6</w:t>
      </w:r>
      <w:r w:rsidRPr="00835DF3">
        <w:rPr>
          <w:szCs w:val="24"/>
          <w:lang w:val="hr-HR"/>
        </w:rPr>
        <w:t xml:space="preserve">. točka 1. SZ </w:t>
      </w:r>
      <w:r w:rsidR="00CC6E17" w:rsidRPr="00835DF3">
        <w:rPr>
          <w:szCs w:val="24"/>
          <w:lang w:val="hr-HR"/>
        </w:rPr>
        <w:t xml:space="preserve">propisano je da se </w:t>
      </w:r>
      <w:r w:rsidRPr="00835DF3">
        <w:rPr>
          <w:szCs w:val="24"/>
          <w:lang w:val="hr-HR"/>
        </w:rPr>
        <w:t xml:space="preserve">na privremenoga stečajnoga upravitelja, na odgovarajući način </w:t>
      </w:r>
      <w:r w:rsidRPr="00835DF3">
        <w:rPr>
          <w:szCs w:val="24"/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835DF3">
        <w:rPr>
          <w:szCs w:val="24"/>
          <w:lang w:val="hr-HR"/>
        </w:rPr>
        <w:t>, te na naknadu stvarnih troškova</w:t>
      </w:r>
      <w:r w:rsidR="00355562" w:rsidRPr="00835DF3">
        <w:rPr>
          <w:szCs w:val="24"/>
          <w:lang w:val="hr-HR"/>
        </w:rPr>
        <w:t>.</w:t>
      </w:r>
    </w:p>
    <w:p w:rsidRDefault="0052635C" w:rsidP="0052635C" w:rsidR="0052635C" w:rsidRPr="00835DF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35DF3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835DF3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835DF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35DF3">
        <w:rPr>
          <w:szCs w:val="24"/>
          <w:lang w:val="hr-HR"/>
        </w:rPr>
        <w:t>S</w:t>
      </w:r>
      <w:r w:rsidR="00CC6E17" w:rsidRPr="00835DF3">
        <w:rPr>
          <w:szCs w:val="24"/>
          <w:lang w:val="hr-HR"/>
        </w:rPr>
        <w:t>ud je nagradu</w:t>
      </w:r>
      <w:r w:rsidR="00662E8A" w:rsidRPr="00835DF3">
        <w:rPr>
          <w:szCs w:val="24"/>
          <w:lang w:val="hr-HR"/>
        </w:rPr>
        <w:t xml:space="preserve"> odredio </w:t>
      </w:r>
      <w:r w:rsidR="00504438" w:rsidRPr="00835DF3">
        <w:rPr>
          <w:szCs w:val="24"/>
          <w:lang w:val="hr-HR"/>
        </w:rPr>
        <w:t>privremen</w:t>
      </w:r>
      <w:r w:rsidR="002112D7" w:rsidRPr="00835DF3">
        <w:rPr>
          <w:szCs w:val="24"/>
          <w:lang w:val="hr-HR"/>
        </w:rPr>
        <w:t>om</w:t>
      </w:r>
      <w:r w:rsidR="00504438" w:rsidRPr="00835DF3">
        <w:rPr>
          <w:szCs w:val="24"/>
          <w:lang w:val="hr-HR"/>
        </w:rPr>
        <w:t xml:space="preserve"> stečajn</w:t>
      </w:r>
      <w:r w:rsidR="002112D7" w:rsidRPr="00835DF3">
        <w:rPr>
          <w:szCs w:val="24"/>
          <w:lang w:val="hr-HR"/>
        </w:rPr>
        <w:t>om</w:t>
      </w:r>
      <w:r w:rsidR="00504438" w:rsidRPr="00835DF3">
        <w:rPr>
          <w:szCs w:val="24"/>
          <w:lang w:val="hr-HR"/>
        </w:rPr>
        <w:t xml:space="preserve"> upravitelj</w:t>
      </w:r>
      <w:r w:rsidR="002112D7" w:rsidRPr="00835DF3">
        <w:rPr>
          <w:szCs w:val="24"/>
          <w:lang w:val="hr-HR"/>
        </w:rPr>
        <w:t>u</w:t>
      </w:r>
      <w:r w:rsidR="00504438" w:rsidRPr="00835DF3">
        <w:rPr>
          <w:szCs w:val="24"/>
          <w:lang w:val="hr-HR"/>
        </w:rPr>
        <w:t xml:space="preserve">, </w:t>
      </w:r>
      <w:r w:rsidR="00662E8A" w:rsidRPr="00835DF3">
        <w:rPr>
          <w:szCs w:val="24"/>
          <w:lang w:val="hr-HR"/>
        </w:rPr>
        <w:t xml:space="preserve">vodeći računa o složenosti poslova primjenom odredbe članka 4. </w:t>
      </w:r>
      <w:r w:rsidR="00662E8A" w:rsidRPr="00835DF3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35DF3">
        <w:rPr>
          <w:color w:val="000000"/>
          <w:szCs w:val="24"/>
          <w:lang w:val="hr-HR"/>
        </w:rPr>
        <w:t>.</w:t>
      </w:r>
    </w:p>
    <w:p w:rsidRDefault="00B46294" w:rsidP="008112F4" w:rsidR="00B46294" w:rsidRPr="00835DF3">
      <w:pPr>
        <w:ind w:firstLine="720"/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835DF3">
      <w:pPr>
        <w:jc w:val="center"/>
        <w:rPr>
          <w:szCs w:val="24"/>
          <w:lang w:val="hr-HR"/>
        </w:rPr>
      </w:pPr>
    </w:p>
    <w:p w:rsidRDefault="00340C75" w:rsidP="008112F4" w:rsidR="001D55C3" w:rsidRPr="00835DF3">
      <w:pPr>
        <w:jc w:val="center"/>
        <w:rPr>
          <w:szCs w:val="24"/>
          <w:lang w:val="hr-HR"/>
        </w:rPr>
      </w:pPr>
      <w:r w:rsidRPr="00835DF3">
        <w:rPr>
          <w:szCs w:val="24"/>
          <w:lang w:val="hr-HR"/>
        </w:rPr>
        <w:t xml:space="preserve">Dana, </w:t>
      </w:r>
      <w:r w:rsidR="00503B18" w:rsidRPr="00835DF3">
        <w:rPr>
          <w:szCs w:val="24"/>
          <w:lang w:val="hr-HR"/>
        </w:rPr>
        <w:t>8</w:t>
      </w:r>
      <w:r w:rsidR="0008026C" w:rsidRPr="00835DF3">
        <w:rPr>
          <w:szCs w:val="24"/>
          <w:lang w:val="hr-HR"/>
        </w:rPr>
        <w:t>. lipnja 2017.</w:t>
      </w:r>
    </w:p>
    <w:p w:rsidRDefault="00B46294" w:rsidP="00835DF3" w:rsidR="00340C75" w:rsidRPr="00835DF3">
      <w:pPr>
        <w:ind w:left="5040"/>
        <w:jc w:val="center"/>
        <w:rPr>
          <w:szCs w:val="24"/>
          <w:lang w:val="hr-HR"/>
        </w:rPr>
      </w:pPr>
      <w:r w:rsidRPr="00835DF3">
        <w:rPr>
          <w:szCs w:val="24"/>
          <w:lang w:val="hr-HR"/>
        </w:rPr>
        <w:t>Sudac</w:t>
      </w:r>
    </w:p>
    <w:p w:rsidRDefault="00340C75" w:rsidP="00835DF3" w:rsidR="00340C75" w:rsidRPr="00835DF3">
      <w:pPr>
        <w:ind w:left="5040"/>
        <w:jc w:val="center"/>
        <w:rPr>
          <w:szCs w:val="24"/>
          <w:lang w:val="hr-HR"/>
        </w:rPr>
      </w:pPr>
      <w:r w:rsidRPr="00835DF3">
        <w:rPr>
          <w:szCs w:val="24"/>
          <w:lang w:val="hr-HR"/>
        </w:rPr>
        <w:t>Liljana Ugrin</w:t>
      </w:r>
    </w:p>
    <w:p w:rsidRDefault="00340C75" w:rsidP="00835DF3" w:rsidR="00340C75" w:rsidRPr="00835DF3">
      <w:pPr>
        <w:jc w:val="center"/>
        <w:rPr>
          <w:szCs w:val="24"/>
          <w:lang w:val="hr-HR"/>
        </w:rPr>
      </w:pPr>
    </w:p>
    <w:p w:rsidRDefault="00340C75" w:rsidP="000D198F" w:rsidR="00340C75" w:rsidRPr="00835DF3">
      <w:pPr>
        <w:jc w:val="both"/>
        <w:rPr>
          <w:szCs w:val="24"/>
          <w:lang w:val="hr-HR"/>
        </w:rPr>
      </w:pPr>
    </w:p>
    <w:p w:rsidRDefault="00340C75" w:rsidP="000D198F" w:rsidR="00340C75" w:rsidRPr="00835DF3">
      <w:pPr>
        <w:jc w:val="both"/>
        <w:rPr>
          <w:szCs w:val="24"/>
          <w:lang w:val="hr-HR"/>
        </w:rPr>
      </w:pPr>
    </w:p>
    <w:p w:rsidRDefault="00340C75" w:rsidP="000D198F" w:rsidR="00340C75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>POUKA O PRAVNOM LIJEKU</w:t>
      </w:r>
    </w:p>
    <w:p w:rsidRDefault="00340C75" w:rsidP="000D198F" w:rsidR="00340C75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 xml:space="preserve">          Protiv  ovog  rješenja  pravo  na  žalbu ima</w:t>
      </w:r>
      <w:r w:rsidR="0026790F" w:rsidRPr="00835DF3">
        <w:rPr>
          <w:szCs w:val="24"/>
          <w:lang w:val="hr-HR"/>
        </w:rPr>
        <w:t xml:space="preserve"> nezadovoljna stranka.  </w:t>
      </w:r>
      <w:r w:rsidRPr="00835DF3">
        <w:rPr>
          <w:szCs w:val="24"/>
          <w:lang w:val="hr-HR"/>
        </w:rPr>
        <w:t xml:space="preserve">Žalba se podnosi ovom sudu u 3  primjerka  u  roku od 8 dana od </w:t>
      </w:r>
      <w:r w:rsidR="00E31632" w:rsidRPr="00835DF3">
        <w:rPr>
          <w:szCs w:val="24"/>
          <w:lang w:val="hr-HR"/>
        </w:rPr>
        <w:t>dostave</w:t>
      </w:r>
      <w:r w:rsidRPr="00835DF3">
        <w:rPr>
          <w:szCs w:val="24"/>
          <w:lang w:val="hr-HR"/>
        </w:rPr>
        <w:t xml:space="preserve"> rješenja</w:t>
      </w:r>
      <w:r w:rsidR="0026790F" w:rsidRPr="00835DF3">
        <w:rPr>
          <w:szCs w:val="24"/>
          <w:lang w:val="hr-HR"/>
        </w:rPr>
        <w:t xml:space="preserve">. </w:t>
      </w:r>
      <w:r w:rsidRPr="00835DF3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835DF3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835DF3">
      <w:pPr>
        <w:jc w:val="both"/>
        <w:rPr>
          <w:szCs w:val="24"/>
          <w:lang w:val="hr-HR"/>
        </w:rPr>
      </w:pPr>
    </w:p>
    <w:p w:rsidRDefault="00340C75" w:rsidP="000D198F" w:rsidR="00340C75" w:rsidRPr="00835DF3">
      <w:pPr>
        <w:jc w:val="both"/>
        <w:rPr>
          <w:szCs w:val="24"/>
          <w:lang w:val="hr-HR"/>
        </w:rPr>
      </w:pPr>
    </w:p>
    <w:p w:rsidRDefault="000D198F" w:rsidP="000D198F" w:rsidR="000D198F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>DNA</w:t>
      </w:r>
    </w:p>
    <w:p w:rsidRDefault="000D198F" w:rsidP="000D198F" w:rsidR="000D198F" w:rsidRPr="00835DF3">
      <w:pPr>
        <w:jc w:val="both"/>
        <w:rPr>
          <w:szCs w:val="24"/>
          <w:lang w:val="hr-HR"/>
        </w:rPr>
      </w:pPr>
    </w:p>
    <w:p w:rsidRDefault="00BC33C1" w:rsidP="000D198F" w:rsidR="000D198F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>R</w:t>
      </w:r>
      <w:r w:rsidR="000D198F" w:rsidRPr="00835DF3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>Rješenje objaviti na m</w:t>
      </w:r>
      <w:r w:rsidR="0026790F" w:rsidRPr="00835DF3">
        <w:rPr>
          <w:szCs w:val="24"/>
          <w:lang w:val="hr-HR"/>
        </w:rPr>
        <w:t>r</w:t>
      </w:r>
      <w:r w:rsidRPr="00835DF3">
        <w:rPr>
          <w:szCs w:val="24"/>
          <w:lang w:val="hr-HR"/>
        </w:rPr>
        <w:t xml:space="preserve">ežnoj stranici e-Oglasna ploča sudova </w:t>
      </w:r>
    </w:p>
    <w:p w:rsidRDefault="00E31632" w:rsidP="000D198F" w:rsidR="0083572A" w:rsidRPr="00835DF3">
      <w:pPr>
        <w:jc w:val="both"/>
        <w:rPr>
          <w:szCs w:val="24"/>
          <w:lang w:val="hr-HR"/>
        </w:rPr>
      </w:pPr>
      <w:r w:rsidRPr="00835DF3">
        <w:rPr>
          <w:szCs w:val="24"/>
          <w:lang w:val="hr-HR"/>
        </w:rPr>
        <w:t>U</w:t>
      </w:r>
      <w:r w:rsidR="000D198F" w:rsidRPr="00835DF3">
        <w:rPr>
          <w:szCs w:val="24"/>
          <w:lang w:val="hr-HR"/>
        </w:rPr>
        <w:t xml:space="preserve"> Rijeci</w:t>
      </w:r>
      <w:r w:rsidRPr="00835DF3">
        <w:rPr>
          <w:szCs w:val="24"/>
          <w:lang w:val="hr-HR"/>
        </w:rPr>
        <w:t xml:space="preserve">, </w:t>
      </w:r>
      <w:r w:rsidR="00503B18" w:rsidRPr="00835DF3">
        <w:rPr>
          <w:szCs w:val="24"/>
          <w:lang w:val="hr-HR"/>
        </w:rPr>
        <w:t>8</w:t>
      </w:r>
      <w:r w:rsidR="0008026C" w:rsidRPr="00835DF3">
        <w:rPr>
          <w:szCs w:val="24"/>
          <w:lang w:val="hr-HR"/>
        </w:rPr>
        <w:t>. lipnja 2017.</w:t>
      </w:r>
    </w:p>
    <w:sectPr w:rsidR="0083572A" w:rsidRPr="00835DF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B32" w:rsidR="00C04B32">
      <w:r>
        <w:separator/>
      </w:r>
    </w:p>
  </w:endnote>
  <w:endnote w:id="0" w:type="continuationSeparator">
    <w:p w:rsidRDefault="00C04B32" w:rsidR="00C04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835DF3">
    <w:pPr>
      <w:pStyle w:val="Podnoje"/>
      <w:jc w:val="center"/>
      <w:rPr>
        <w:rStyle w:val="Brojstranice"/>
      </w:rPr>
    </w:pPr>
    <w:r w:rsidRPr="00835DF3">
      <w:rPr>
        <w:rStyle w:val="Brojstranice"/>
      </w:rPr>
      <w:fldChar w:fldCharType="begin"/>
    </w:r>
    <w:r w:rsidRPr="00835DF3">
      <w:rPr>
        <w:rStyle w:val="Brojstranice"/>
      </w:rPr>
      <w:instrText xml:space="preserve"> PAGE </w:instrText>
    </w:r>
    <w:r w:rsidRPr="00835DF3">
      <w:rPr>
        <w:rStyle w:val="Brojstranice"/>
      </w:rPr>
      <w:fldChar w:fldCharType="separate"/>
    </w:r>
    <w:r w:rsidR="001C3ECA">
      <w:rPr>
        <w:rStyle w:val="Brojstranice"/>
        <w:noProof/>
      </w:rPr>
      <w:t>1</w:t>
    </w:r>
    <w:r w:rsidRPr="00835DF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B32" w:rsidR="00C04B32">
      <w:r>
        <w:separator/>
      </w:r>
    </w:p>
  </w:footnote>
  <w:footnote w:id="0" w:type="continuationSeparator">
    <w:p w:rsidRDefault="00C04B32" w:rsidR="00C04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CF2" w:rsidP="001D55C3" w:rsidR="008112F4" w:rsidRPr="001D55C3">
    <w:pPr>
      <w:jc w:val="right"/>
    </w:pPr>
    <w:r w:rsidRPr="004A2CF2">
      <w:t>Poslovni broj  7 St-15</w:t>
    </w:r>
    <w:r w:rsidR="002E5D4B">
      <w:t>76</w:t>
    </w:r>
    <w:r w:rsidRPr="004A2CF2">
      <w:t>/2016-</w:t>
    </w:r>
    <w:r>
      <w:t>1</w:t>
    </w:r>
    <w:r w:rsidR="002E5D4B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026C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3ECA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E5D4B"/>
    <w:rsid w:val="002F4338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648C5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3F2DC6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1D3D"/>
    <w:rsid w:val="004A2CF2"/>
    <w:rsid w:val="004C7FE7"/>
    <w:rsid w:val="004F191F"/>
    <w:rsid w:val="004F24DA"/>
    <w:rsid w:val="00503B18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C4049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E2EEE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35DF3"/>
    <w:rsid w:val="00843EA8"/>
    <w:rsid w:val="008557AE"/>
    <w:rsid w:val="0085799C"/>
    <w:rsid w:val="0086100C"/>
    <w:rsid w:val="00864D3B"/>
    <w:rsid w:val="0088429A"/>
    <w:rsid w:val="00890DFD"/>
    <w:rsid w:val="00892347"/>
    <w:rsid w:val="00893DFF"/>
    <w:rsid w:val="00893E61"/>
    <w:rsid w:val="00896D07"/>
    <w:rsid w:val="008A0459"/>
    <w:rsid w:val="008A43AB"/>
    <w:rsid w:val="008A7927"/>
    <w:rsid w:val="008D02C1"/>
    <w:rsid w:val="008D4CC4"/>
    <w:rsid w:val="008F24CC"/>
    <w:rsid w:val="008F7F07"/>
    <w:rsid w:val="009202DB"/>
    <w:rsid w:val="009228E4"/>
    <w:rsid w:val="00922F33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130D"/>
    <w:rsid w:val="00AC409F"/>
    <w:rsid w:val="00AC5856"/>
    <w:rsid w:val="00AF33B0"/>
    <w:rsid w:val="00B233A4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84633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04B32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34AF6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ECA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ECA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ECA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ECA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EC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ECA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EC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EC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40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VODOINSTALACIJE d.o.o. zastupanog po punomoćniku Ljilja Zadel</izvorni_sadrzaj>
    <derivirana_varijabla naziv="DomainObject.Predmet.ProtustrankaFormated_1">  DAVOR VODOINSTALACIJE d.o.o. zastupanog po punomoćniku Ljilja Zadel</derivirana_varijabla>
  </DomainObject.Predmet.ProtustrankaFormated>
  <DomainObject.Predmet.ProtustrankaFormatedOIB>
    <izvorni_sadrzaj>  DAVOR VODOINSTALACIJE d.o.o., OIB 87699669075 zastupanog po punomoćniku Ljilja Zadel</izvorni_sadrzaj>
    <derivirana_varijabla naziv="DomainObject.Predmet.ProtustrankaFormatedOIB_1">  DAVOR VODOINSTALACIJE d.o.o., OIB 87699669075 zastupanog po punomoćniku Ljilja Zadel</derivirana_varijabla>
  </DomainObject.Predmet.ProtustrankaFormatedOIB>
  <DomainObject.Predmet.ProtustrankaFormatedWithAdress>
    <izvorni_sadrzaj> DAVOR VODOINSTALACIJE d.o.o., Kvaternikova 8, 51000 Rijeka zastupanog po punomoćniku Ljilja Zadel</izvorni_sadrzaj>
    <derivirana_varijabla naziv="DomainObject.Predmet.ProtustrankaFormatedWithAdress_1"> DAVOR VODOINSTALACIJE d.o.o., Kvaternikova 8, 51000 Rijeka zastupanog po punomoćniku Ljilja Zadel</derivirana_varijabla>
  </DomainObject.Predmet.ProtustrankaFormatedWithAdress>
  <DomainObject.Predmet.ProtustrankaFormatedWithAdressOIB>
    <izvorni_sadrzaj> DAVOR VODOINSTALACIJE d.o.o., OIB 87699669075, Kvaternikova 8, 51000 Rijeka zastupanog po punomoćniku Ljilja Zadel</izvorni_sadrzaj>
    <derivirana_varijabla naziv="DomainObject.Predmet.ProtustrankaFormatedWithAdressOIB_1"> DAVOR VODOINSTALACIJE d.o.o., OIB 87699669075, Kvaternikova 8, 51000 Rijeka zastupanog po punomoćniku Ljilja Zadel</derivirana_varijabla>
  </DomainObject.Predmet.ProtustrankaFormatedWithAdressOIB>
  <DomainObject.Predmet.ProtustrankaWithAdress>
    <izvorni_sadrzaj>DAVOR VODOINSTALACIJE d.o.o. Kvaternikova 8, 51000 Rijeka</izvorni_sadrzaj>
    <derivirana_varijabla naziv="DomainObject.Predmet.ProtustrankaWithAdress_1">DAVOR VODOINSTALACIJE d.o.o. Kvaternikova 8, 51000 Rijeka</derivirana_varijabla>
  </DomainObject.Predmet.ProtustrankaWithAdress>
  <DomainObject.Predmet.ProtustrankaWithAdressOIB>
    <izvorni_sadrzaj>DAVOR VODOINSTALACIJE d.o.o., OIB 87699669075, Kvaternikova 8, 51000 Rijeka</izvorni_sadrzaj>
    <derivirana_varijabla naziv="DomainObject.Predmet.ProtustrankaWithAdressOIB_1">DAVOR VODOINSTALACIJE d.o.o., OIB 87699669075, Kvaternikova 8, 51000 Rijeka</derivirana_varijabla>
  </DomainObject.Predmet.ProtustrankaWithAdressOIB>
  <DomainObject.Predmet.ProtustrankaNazivFormated>
    <izvorni_sadrzaj>DAVOR VODOINSTALACIJE d.o.o.</izvorni_sadrzaj>
    <derivirana_varijabla naziv="DomainObject.Predmet.ProtustrankaNazivFormated_1">DAVOR VODOINSTALACIJE d.o.o.</derivirana_varijabla>
  </DomainObject.Predmet.ProtustrankaNazivFormated>
  <DomainObject.Predmet.ProtustrankaNazivFormatedOIB>
    <izvorni_sadrzaj>DAVOR VODOINSTALACIJE d.o.o., OIB 87699669075</izvorni_sadrzaj>
    <derivirana_varijabla naziv="DomainObject.Predmet.ProtustrankaNazivFormatedOIB_1">DAVOR VODOINSTALACIJE d.o.o., OIB 87699669075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DAVOR VODOINSTALACIJE d.o.o. zastupanog po punomoćniku Ljilja Zadel</item>
    </izvorni_sadrzaj>
    <derivirana_varijabla naziv="DomainObject.Predmet.ProtuStrankaListFormated_1">
      <item>DAVOR VODOINSTALACIJE d.o.o. zastupanog po punomoćniku Ljilja Zadel</item>
    </derivirana_varijabla>
  </DomainObject.Predmet.ProtuStrankaListFormated>
  <DomainObject.Predmet.ProtuStrankaListFormatedOIB>
    <izvorni_sadrzaj>
      <item>DAVOR VODOINSTALACIJE d.o.o., OIB 87699669075 zastupanog po punomoćniku Ljilja Zadel</item>
    </izvorni_sadrzaj>
    <derivirana_varijabla naziv="DomainObject.Predmet.ProtuStrankaListFormatedOIB_1">
      <item>DAVOR VODOINSTALACIJE d.o.o., OIB 87699669075 zastupanog po punomoćniku Ljilja Zadel</item>
    </derivirana_varijabla>
  </DomainObject.Predmet.ProtuStrankaListFormatedOIB>
  <DomainObject.Predmet.ProtuStrankaListFormatedWithAdress>
    <izvorni_sadrzaj>
      <item>DAVOR VODOINSTALACIJE d.o.o., Kvaternikova 8, 51000 Rijeka zastupanog po punomoćniku Ljilja Zadel</item>
    </izvorni_sadrzaj>
    <derivirana_varijabla naziv="DomainObject.Predmet.ProtuStrankaListFormatedWithAdress_1">
      <item>DAVOR VODOINSTALACIJE d.o.o., Kvaternikova 8, 51000 Rijeka zastupanog po punomoćniku Ljilja Zadel</item>
    </derivirana_varijabla>
  </DomainObject.Predmet.ProtuStrankaListFormatedWithAdress>
  <DomainObject.Predmet.ProtuStrankaListFormatedWithAdressOIB>
    <izvorni_sadrzaj>
      <item>DAVOR VODOINSTALACIJE d.o.o., OIB 87699669075, Kvaternikova 8, 51000 Rijeka zastupanog po punomoćniku Ljilja Zadel</item>
    </izvorni_sadrzaj>
    <derivirana_varijabla naziv="DomainObject.Predmet.ProtuStrankaListFormatedWithAdressOIB_1">
      <item>DAVOR VODOINSTALACIJE d.o.o., OIB 87699669075, Kvaternikova 8, 51000 Rijeka zastupanog po punomoćniku Ljilja Zadel</item>
    </derivirana_varijabla>
  </DomainObject.Predmet.ProtuStrankaListFormatedWithAdressOIB>
  <DomainObject.Predmet.ProtuStrankaListNazivFormated>
    <izvorni_sadrzaj>
      <item>DAVOR VODOINSTALACIJE d.o.o.</item>
    </izvorni_sadrzaj>
    <derivirana_varijabla naziv="DomainObject.Predmet.ProtuStrankaListNazivFormated_1">
      <item>DAVOR VODOINSTALACIJE d.o.o.</item>
    </derivirana_varijabla>
  </DomainObject.Predmet.ProtuStrankaListNazivFormated>
  <DomainObject.Predmet.ProtuStrankaListNazivFormatedOIB>
    <izvorni_sadrzaj>
      <item>DAVOR VODOINSTALACIJE d.o.o., OIB 87699669075</item>
    </izvorni_sadrzaj>
    <derivirana_varijabla naziv="DomainObject.Predmet.ProtuStrankaListNazivFormatedOIB_1">
      <item>DAVOR VODOINSTALACIJE d.o.o., OIB 87699669075</item>
    </derivirana_varijabla>
  </DomainObject.Predmet.ProtuStrankaListNazivFormatedOIB>
  <DomainObject.Predmet.OstaliListFormated>
    <izvorni_sadrzaj>
      <item>Ljilja Zadel punomoćnik sudionika u postupku DAVOR VODOINSTALACIJE d.o.o.</item>
    </izvorni_sadrzaj>
    <derivirana_varijabla naziv="DomainObject.Predmet.OstaliListFormated_1">
      <item>Ljilja Zadel punomoćnik sudionika u postupku DAVOR VODOINSTALACIJE d.o.o.</item>
    </derivirana_varijabla>
  </DomainObject.Predmet.OstaliListFormated>
  <DomainObject.Predmet.OstaliListFormatedOIB>
    <izvorni_sadrzaj>
      <item>Ljilja Zadel, OIB 59460787458 punomoćnik sudionika u postupku DAVOR VODOINSTALACIJE d.o.o.</item>
    </izvorni_sadrzaj>
    <derivirana_varijabla naziv="DomainObject.Predmet.OstaliListFormatedOIB_1">
      <item>Ljilja Zadel, OIB 59460787458 punomoćnik sudionika u postupku DAVOR VODOINSTALACIJE d.o.o.</item>
    </derivirana_varijabla>
  </DomainObject.Predmet.OstaliListFormatedOIB>
  <DomainObject.Predmet.OstaliListFormatedWithAdress>
    <izvorni_sadrzaj>
      <item>Ljilja Zadel, Kvaternikova 8, 51000 Rijeka punomoćnik sudionika u postupku DAVOR VODOINSTALACIJE d.o.o.</item>
    </izvorni_sadrzaj>
    <derivirana_varijabla naziv="DomainObject.Predmet.OstaliListFormatedWithAdress_1">
      <item>Ljilja Zadel, Kvaternikova 8, 51000 Rijeka punomoćnik sudionika u postupku DAVOR VODOINSTALACIJE d.o.o.</item>
    </derivirana_varijabla>
  </DomainObject.Predmet.OstaliListFormatedWithAdress>
  <DomainObject.Predmet.OstaliListFormatedWithAdressOIB>
    <izvorni_sadrzaj>
      <item>Ljilja Zadel, OIB 59460787458, Kvaternikova 8, 51000 Rijeka punomoćnik sudionika u postupku DAVOR VODOINSTALACIJE d.o.o.</item>
    </izvorni_sadrzaj>
    <derivirana_varijabla naziv="DomainObject.Predmet.OstaliListFormatedWithAdressOIB_1">
      <item>Ljilja Zadel, OIB 59460787458, Kvaternikova 8, 51000 Rijeka punomoćnik sudionika u postupku DAVOR VODOINSTALACIJE d.o.o.</item>
    </derivirana_varijabla>
  </DomainObject.Predmet.OstaliListFormatedWithAdressOIB>
  <DomainObject.Predmet.OstaliListNazivFormated>
    <izvorni_sadrzaj>
      <item>Ljilja Zadel</item>
    </izvorni_sadrzaj>
    <derivirana_varijabla naziv="DomainObject.Predmet.OstaliListNazivFormated_1">
      <item>Ljilja Zadel</item>
    </derivirana_varijabla>
  </DomainObject.Predmet.OstaliListNazivFormated>
  <DomainObject.Predmet.OstaliListNazivFormatedOIB>
    <izvorni_sadrzaj>
      <item>Ljilja Zadel, OIB 59460787458</item>
    </izvorni_sadrzaj>
    <derivirana_varijabla naziv="DomainObject.Predmet.OstaliListNazivFormatedOIB_1">
      <item>Ljilja Zadel, OIB 59460787458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DAVOR VODOINSTALACIJE d.o.o.</izvorni_sadrzaj>
    <derivirana_varijabla naziv="DomainObject.Predmet.ProtustrankaIDrugi_1">DAVOR VODOINSTALACIJE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DAVOR VODOINSTALACIJE d.o.o., OIB 87699669075, Kvaternikova 8, 51000 Rijeka</izvorni_sadrzaj>
    <derivirana_varijabla naziv="DomainObject.Predmet.ProtustrankaIDrugiAdressOIB_1">DAVOR VODOINSTALACIJE d.o.o., OIB 87699669075, Kvaternikova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DAVOR VODOINSTALACIJE d.o.o.</item>
      <item>Ljilja Zadel</item>
    </izvorni_sadrzaj>
    <derivirana_varijabla naziv="DomainObject.Predmet.SudioniciListNaziv_1">
      <item>FINA  Rijeka</item>
      <item>DAVOR VODOINSTALACIJE d.o.o.</item>
      <item>Ljilja Zadel</item>
    </derivirana_varijabla>
  </DomainObject.Predmet.SudioniciListNaziv>
  <DomainObject.Predmet.SudioniciListAdressOIB>
    <izvorni_sadrzaj>
      <item>FINA  Rijeka, OIB 85821130368, Frana Kurelca 8,51000 Rijeka</item>
      <item>DAVOR VODOINSTALACIJE d.o.o., OIB 87699669075, Kvaternikova 8,51000 Rijeka</item>
      <item>Ljilja Zadel, OIB 59460787458, Kvaternikova 8,51000 Rijeka</item>
    </izvorni_sadrzaj>
    <derivirana_varijabla naziv="DomainObject.Predmet.SudioniciListAdressOIB_1">
      <item>FINA  Rijeka, OIB 85821130368, Frana Kurelca 8,51000 Rijeka</item>
      <item>DAVOR VODOINSTALACIJE d.o.o., OIB 87699669075, Kvaternikova 8,51000 Rijeka</item>
      <item>Ljilja Zadel, OIB 59460787458, Kvaternikova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87699669075</item>
      <item>, OIB 59460787458</item>
    </izvorni_sadrzaj>
    <derivirana_varijabla naziv="DomainObject.Predmet.SudioniciListNazivOIB_1">
      <item>, OIB 85821130368</item>
      <item>, OIB 87699669075</item>
      <item>, OIB 59460787458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F5966-081D-45FC-8136-4F85BF8E3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453</properties:Words>
  <properties:Characters>2406</properties:Characters>
  <properties:Lines>71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2017-06-08T07:14:00Z</dcterms:created>
  <dc:creator>T SUD</dc:creator>
  <cp:lastModifiedBy>Dajana Jurković</cp:lastModifiedBy>
  <cp:lastPrinted>2017-06-09T07:08:00Z</cp:lastPrinted>
  <dcterms:modified xmlns:xsi="http://www.w3.org/2001/XMLSchema-instance" xsi:type="dcterms:W3CDTF">2017-06-09T07:10:00Z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