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56bc" w14:paraId="0e656b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74CF9">
        <w:t>15</w:t>
      </w:r>
      <w:r w:rsidR="00E9069E">
        <w:t>05</w:t>
      </w:r>
      <w:r w:rsidR="00B74CF9">
        <w:t>/15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stečajnim dužnikom </w:t>
      </w:r>
      <w:r w:rsidR="00E9069E">
        <w:t>OPTICOM KR j.d.o.o., za telekomunikacije i usluge, Krapina, Dr. Stjepana Ortnera 16, OIB: 42080633415</w:t>
      </w:r>
      <w:r w:rsidR="00B74CF9">
        <w:t>,</w:t>
      </w:r>
      <w:r w:rsidR="00D5399D" w:rsidRPr="00AF1EFD">
        <w:t xml:space="preserve"> </w:t>
      </w:r>
      <w:r w:rsidR="00E9069E">
        <w:t>12. kolovoza 2016.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9069E">
        <w:t>OPTICOM KR j.d.o.o., za telekomunikacije i usluge, Krapina, Dr. Stjepana Ortnera 16, OIB: 42080633415</w:t>
      </w:r>
      <w:r w:rsidRPr="00AF1EFD">
        <w:t xml:space="preserve">. Stečajni postupak je otvoren </w:t>
      </w:r>
      <w:r w:rsidR="00E9069E">
        <w:t>12. kolovoza 2016</w:t>
      </w:r>
      <w:r w:rsidRPr="00AF1EFD">
        <w:t xml:space="preserve">. godine u </w:t>
      </w:r>
      <w:r w:rsidR="008327B4">
        <w:t>1</w:t>
      </w:r>
      <w:r w:rsidR="00C54AEB">
        <w:t>4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54AEB">
        <w:t>Tomislav Morsan, Karlovac, Martina Gambona 4, OIB: 97338652480.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C54AEB">
        <w:t>OPTICOM KR j.d.o.o., za telekomunikacije i usluge, Krapina, Dr. Stjepana Ortnera 16, OIB: 42080633415</w:t>
      </w:r>
      <w:r w:rsidR="008B73DD">
        <w:t xml:space="preserve">, s danom </w:t>
      </w:r>
      <w:r w:rsidR="00C54AEB">
        <w:t>2. kolovoza</w:t>
      </w:r>
      <w:r w:rsidR="00B74CF9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54AEB">
        <w:t>OPTICOM KR j.d.o.o., za telekomunikacije i usluge, Krapina, Dr. Stjepana Ortnera 16, OIB: 42080633415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temeljem čl. </w:t>
      </w:r>
      <w:r w:rsidR="00C54AEB">
        <w:t>110</w:t>
      </w:r>
      <w:r w:rsidRPr="00B26DB0">
        <w:t xml:space="preserve">. st. </w:t>
      </w:r>
      <w:r w:rsidR="00C54AEB">
        <w:t>1</w:t>
      </w:r>
      <w:r w:rsidRPr="00B26DB0">
        <w:t xml:space="preserve">. </w:t>
      </w:r>
      <w:r w:rsidR="00C54AEB">
        <w:t xml:space="preserve">Stečajnog zakona (Narodne novine broj 71/15, dalje:SZ) </w:t>
      </w:r>
      <w:r w:rsidRPr="00B26DB0">
        <w:t xml:space="preserve">podnijela prijedlog za pokretanje stečajnog postupka nad dužnikom </w:t>
      </w:r>
      <w:r w:rsidR="00C54AEB">
        <w:lastRenderedPageBreak/>
        <w:t>OPTICOM KR j.d.o.o., za telekomunikacije i usluge, Krapina, Dr. Stjepana Ortnera 16, OIB: 42080633415</w:t>
      </w:r>
      <w:r w:rsidRPr="00F018E1">
        <w:t>,</w:t>
      </w:r>
      <w:r>
        <w:t xml:space="preserve"> dana </w:t>
      </w:r>
      <w:r w:rsidR="00C54AEB">
        <w:t>23. rujna 2015. godine.</w:t>
      </w:r>
    </w:p>
    <w:p w:rsidRDefault="00B74CF9" w:rsidP="00B74CF9" w:rsidR="00B74CF9">
      <w:pPr>
        <w:ind w:firstLine="708"/>
        <w:jc w:val="both"/>
      </w:pPr>
    </w:p>
    <w:p w:rsidRDefault="00C54AEB" w:rsidP="00B74CF9" w:rsidR="00B74CF9">
      <w:pPr>
        <w:ind w:firstLine="708"/>
        <w:jc w:val="both"/>
      </w:pPr>
      <w:r>
        <w:t>Privremeni stečajni upravitelj je u izvješću od 13. svibnja 2016. naveo da dužnik nije upisan kao vlasnik nekretnina u zemljišnim knjigama, ne posjeduje nikakvu pokretnu imovinu, pa predlaže da sud istovremeno otvori i zaključi stečajni postupak.</w:t>
      </w:r>
    </w:p>
    <w:p w:rsidRDefault="00B74CF9" w:rsidP="00B74CF9" w:rsidR="00B74CF9" w:rsidRPr="00B26DB0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C54AEB">
        <w:t>OPTICOM KR j.d.o.o., za telekomunikacije i usluge, Krapina, Dr. Stjepana Ortnera 16, OIB: 42080633415</w:t>
      </w:r>
      <w:r w:rsidRPr="00F018E1">
        <w:t>,</w:t>
      </w:r>
      <w:r w:rsidRPr="00B26DB0">
        <w:t xml:space="preserve"> 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je dužnik u razdoblju dužem od 60 dana ima</w:t>
      </w:r>
      <w:r w:rsidR="00C54AEB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 (list </w:t>
      </w:r>
      <w:r w:rsidR="00C54AEB">
        <w:t>2</w:t>
      </w:r>
      <w:r w:rsidR="00A40812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C54AEB">
        <w:t>1505</w:t>
      </w:r>
      <w:r w:rsidR="008327B4">
        <w:t>/15</w:t>
      </w:r>
      <w:r w:rsidR="005E4D08" w:rsidRPr="00AF1EFD">
        <w:t xml:space="preserve"> od </w:t>
      </w:r>
      <w:r w:rsidR="00C54AEB">
        <w:t>24. svibnja 2016.</w:t>
      </w:r>
      <w:r w:rsidR="008327B4">
        <w:t xml:space="preserve"> </w:t>
      </w:r>
      <w:r w:rsidR="005E4D08" w:rsidRPr="00AF1EFD">
        <w:t xml:space="preserve">godine </w:t>
      </w:r>
      <w:r w:rsidRPr="00AF1EFD">
        <w:t xml:space="preserve">pozvao osobe koje bi imale pravni interes da se stečajni postupak nad dužnikom provede, da u roku </w:t>
      </w:r>
      <w:r w:rsidR="00C54AEB">
        <w:t xml:space="preserve">od </w:t>
      </w:r>
      <w:r w:rsidR="005E4D08" w:rsidRPr="00AF1EFD">
        <w:t>15</w:t>
      </w:r>
      <w:r w:rsidRPr="00AF1EFD">
        <w:t xml:space="preserve"> dana na žiro račun suda predujme iznos od </w:t>
      </w:r>
      <w:r w:rsidR="00C54AEB">
        <w:t>5</w:t>
      </w:r>
      <w:r w:rsidR="008B73DD">
        <w:t>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F87817">
        <w:t>24. svibnja</w:t>
      </w:r>
      <w:r w:rsidR="003567A1">
        <w:t xml:space="preserve"> 2016</w:t>
      </w:r>
      <w:r w:rsidR="005E4D08" w:rsidRPr="00AF1EFD">
        <w:t>.</w:t>
      </w:r>
      <w:r w:rsidRPr="00AF1EFD">
        <w:t xml:space="preserve"> godine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F87817">
        <w:t>12. kolovoza 2016.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F87817">
        <w:t>,v.r.</w:t>
      </w:r>
    </w:p>
    <w:p w:rsidRDefault="00F87817" w:rsidR="00F87817"/>
    <w:p w:rsidRDefault="00F87817" w:rsidR="008327B4"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Draženka Prpić</w:t>
      </w:r>
    </w:p>
    <w:p w:rsidRDefault="00F87817" w:rsidR="00F87817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AB25BE" w:rsidP="00AB25BE" w:rsidR="00AB25BE">
      <w:pPr>
        <w:jc w:val="right"/>
      </w:pPr>
    </w:p>
    <w:p w:rsidRDefault="008327B4" w:rsidR="008327B4"/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1EF" w:rsidR="00C431EF">
      <w:r>
        <w:separator/>
      </w:r>
    </w:p>
  </w:endnote>
  <w:endnote w:id="0" w:type="continuationSeparator">
    <w:p w:rsidRDefault="00C431EF" w:rsidR="00C43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1EF" w:rsidR="00C431EF">
      <w:r>
        <w:separator/>
      </w:r>
    </w:p>
  </w:footnote>
  <w:footnote w:id="0" w:type="continuationSeparator">
    <w:p w:rsidRDefault="00C431EF" w:rsidR="00C43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1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54AEB">
      <w:t>150</w:t>
    </w:r>
    <w:r w:rsidR="00F87817">
      <w:t>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83193"/>
    <w:rsid w:val="00191009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567A1"/>
    <w:rsid w:val="003905DD"/>
    <w:rsid w:val="00407FE0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31EF"/>
    <w:rsid w:val="00C50D94"/>
    <w:rsid w:val="00C54AEB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9069E"/>
    <w:rsid w:val="00EE61A0"/>
    <w:rsid w:val="00F10CB7"/>
    <w:rsid w:val="00F22E0A"/>
    <w:rsid w:val="00F36D2D"/>
    <w:rsid w:val="00F40956"/>
    <w:rsid w:val="00F45029"/>
    <w:rsid w:val="00F60C93"/>
    <w:rsid w:val="00F64C00"/>
    <w:rsid w:val="00F87817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St-1505/2015</izvorni_sadrzaj>
    <derivirana_varijabla naziv="DomainObject.Predmet.OznakaBroj_1">St-1505/2015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OPTICOM KR j.d.o.o. zastupanog po punomoćniku Nenad Duplišak</izvorni_sadrzaj>
    <derivirana_varijabla naziv="DomainObject.Predmet.ProtustrankaFormated_1">  OPTICOM KR j.d.o.o. zastupanog po punomoćniku Nenad Duplišak</derivirana_varijabla>
  </DomainObject.Predmet.ProtustrankaFormated>
  <DomainObject.Predmet.ProtustrankaFormatedOIB>
    <izvorni_sadrzaj>  OPTICOM KR j.d.o.o., OIB 42080633415 zastupanog po punomoćniku Nenad Duplišak</izvorni_sadrzaj>
    <derivirana_varijabla naziv="DomainObject.Predmet.ProtustrankaFormatedOIB_1">  OPTICOM KR j.d.o.o., OIB 42080633415 zastupanog po punomoćniku Nenad Duplišak</derivirana_varijabla>
  </DomainObject.Predmet.ProtustrankaFormatedOIB>
  <DomainObject.Predmet.ProtustrankaFormatedWithAdress>
    <izvorni_sadrzaj> OPTICOM KR j.d.o.o., Dr. Stjepana Ortnera 16, 49000 Krapina zastupanog po punomoćniku Nenad Duplišak</izvorni_sadrzaj>
    <derivirana_varijabla naziv="DomainObject.Predmet.ProtustrankaFormatedWithAdress_1"> OPTICOM KR j.d.o.o., Dr. Stjepana Ortnera 16, 49000 Krapina zastupanog po punomoćniku Nenad Duplišak</derivirana_varijabla>
  </DomainObject.Predmet.ProtustrankaFormatedWithAdress>
  <DomainObject.Predmet.ProtustrankaFormatedWithAdressOIB>
    <izvorni_sadrzaj> OPTICOM KR j.d.o.o., OIB 42080633415, Dr. Stjepana Ortnera 16, 49000 Krapina zastupanog po punomoćniku Nenad Duplišak</izvorni_sadrzaj>
    <derivirana_varijabla naziv="DomainObject.Predmet.ProtustrankaFormatedWithAdressOIB_1"> OPTICOM KR j.d.o.o., OIB 42080633415, Dr. Stjepana Ortnera 16, 49000 Krapina zastupanog po punomoćniku Nenad Duplišak</derivirana_varijabla>
  </DomainObject.Predmet.ProtustrankaFormatedWithAdressOIB>
  <DomainObject.Predmet.ProtustrankaWithAdress>
    <izvorni_sadrzaj>OPTICOM KR j.d.o.o. Dr. Stjepana Ortnera 16, 49000 Krapina</izvorni_sadrzaj>
    <derivirana_varijabla naziv="DomainObject.Predmet.ProtustrankaWithAdress_1">OPTICOM KR j.d.o.o. Dr. Stjepana Ortnera 16, 49000 Krapina</derivirana_varijabla>
  </DomainObject.Predmet.ProtustrankaWithAdress>
  <DomainObject.Predmet.ProtustrankaWithAdressOIB>
    <izvorni_sadrzaj>OPTICOM KR j.d.o.o., OIB 42080633415, Dr. Stjepana Ortnera 16, 49000 Krapina</izvorni_sadrzaj>
    <derivirana_varijabla naziv="DomainObject.Predmet.ProtustrankaWithAdressOIB_1">OPTICOM KR j.d.o.o., OIB 42080633415, Dr. Stjepana Ortnera 16, 49000 Krapina</derivirana_varijabla>
  </DomainObject.Predmet.ProtustrankaWithAdressOIB>
  <DomainObject.Predmet.ProtustrankaNazivFormated>
    <izvorni_sadrzaj>OPTICOM KR j.d.o.o.</izvorni_sadrzaj>
    <derivirana_varijabla naziv="DomainObject.Predmet.ProtustrankaNazivFormated_1">OPTICOM KR j.d.o.o.</derivirana_varijabla>
  </DomainObject.Predmet.ProtustrankaNazivFormated>
  <DomainObject.Predmet.ProtustrankaNazivFormatedOIB>
    <izvorni_sadrzaj>OPTICOM KR j.d.o.o., OIB 42080633415</izvorni_sadrzaj>
    <derivirana_varijabla naziv="DomainObject.Predmet.ProtustrankaNazivFormatedOIB_1">OPTICOM KR j.d.o.o., OIB 42080633415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OPTICOM KR j.d.o.o. zastupanog po punomoćniku Nenad Duplišak</item>
    </izvorni_sadrzaj>
    <derivirana_varijabla naziv="DomainObject.Predmet.ProtuStrankaListFormated_1">
      <item>OPTICOM KR j.d.o.o. zastupanog po punomoćniku Nenad Duplišak</item>
    </derivirana_varijabla>
  </DomainObject.Predmet.ProtuStrankaListFormated>
  <DomainObject.Predmet.ProtuStrankaListFormatedOIB>
    <izvorni_sadrzaj>
      <item>OPTICOM KR j.d.o.o., OIB 42080633415 zastupanog po punomoćniku Nenad Duplišak</item>
    </izvorni_sadrzaj>
    <derivirana_varijabla naziv="DomainObject.Predmet.ProtuStrankaListFormatedOIB_1">
      <item>OPTICOM KR j.d.o.o., OIB 42080633415 zastupanog po punomoćniku Nenad Duplišak</item>
    </derivirana_varijabla>
  </DomainObject.Predmet.ProtuStrankaListFormatedOIB>
  <DomainObject.Predmet.ProtuStrankaListFormatedWithAdress>
    <izvorni_sadrzaj>
      <item>OPTICOM KR j.d.o.o., Dr. Stjepana Ortnera 16, 49000 Krapina zastupanog po punomoćniku Nenad Duplišak</item>
    </izvorni_sadrzaj>
    <derivirana_varijabla naziv="DomainObject.Predmet.ProtuStrankaListFormatedWithAdress_1">
      <item>OPTICOM KR j.d.o.o., Dr. Stjepana Ortnera 16, 49000 Krapina zastupanog po punomoćniku Nenad Duplišak</item>
    </derivirana_varijabla>
  </DomainObject.Predmet.ProtuStrankaListFormatedWithAdress>
  <DomainObject.Predmet.ProtuStrankaListFormatedWithAdressOIB>
    <izvorni_sadrzaj>
      <item>OPTICOM KR j.d.o.o., OIB 42080633415, Dr. Stjepana Ortnera 16, 49000 Krapina zastupanog po punomoćniku Nenad Duplišak</item>
    </izvorni_sadrzaj>
    <derivirana_varijabla naziv="DomainObject.Predmet.ProtuStrankaListFormatedWithAdressOIB_1">
      <item>OPTICOM KR j.d.o.o., OIB 42080633415, Dr. Stjepana Ortnera 16, 49000 Krapina zastupanog po punomoćniku Nenad Duplišak</item>
    </derivirana_varijabla>
  </DomainObject.Predmet.ProtuStrankaListFormatedWithAdressOIB>
  <DomainObject.Predmet.ProtuStrankaListNazivFormated>
    <izvorni_sadrzaj>
      <item>OPTICOM KR j.d.o.o.</item>
    </izvorni_sadrzaj>
    <derivirana_varijabla naziv="DomainObject.Predmet.ProtuStrankaListNazivFormated_1">
      <item>OPTICOM KR j.d.o.o.</item>
    </derivirana_varijabla>
  </DomainObject.Predmet.ProtuStrankaListNazivFormated>
  <DomainObject.Predmet.ProtuStrankaListNazivFormatedOIB>
    <izvorni_sadrzaj>
      <item>OPTICOM KR j.d.o.o., OIB 42080633415</item>
    </izvorni_sadrzaj>
    <derivirana_varijabla naziv="DomainObject.Predmet.ProtuStrankaListNazivFormatedOIB_1">
      <item>OPTICOM KR j.d.o.o., OIB 42080633415</item>
    </derivirana_varijabla>
  </DomainObject.Predmet.ProtuStrankaListNazivFormatedOIB>
  <DomainObject.Predmet.OstaliListFormated>
    <izvorni_sadrzaj>
      <item>Nenad Duplišak punomoćnik sudionika u postupku OPTICOM KR j.d.o.o.</item>
    </izvorni_sadrzaj>
    <derivirana_varijabla naziv="DomainObject.Predmet.OstaliListFormated_1">
      <item>Nenad Duplišak punomoćnik sudionika u postupku OPTICOM KR j.d.o.o.</item>
    </derivirana_varijabla>
  </DomainObject.Predmet.OstaliListFormated>
  <DomainObject.Predmet.OstaliListFormatedOIB>
    <izvorni_sadrzaj>
      <item>Nenad Duplišak, OIB 27434680638 punomoćnik sudionika u postupku OPTICOM KR j.d.o.o.</item>
    </izvorni_sadrzaj>
    <derivirana_varijabla naziv="DomainObject.Predmet.OstaliListFormatedOIB_1">
      <item>Nenad Duplišak, OIB 27434680638 punomoćnik sudionika u postupku OPTICOM KR j.d.o.o.</item>
    </derivirana_varijabla>
  </DomainObject.Predmet.OstaliListFormatedOIB>
  <DomainObject.Predmet.OstaliListFormatedWithAdress>
    <izvorni_sadrzaj>
      <item>Nenad Duplišak, Dr. Stjepana Ortnera 16, 49000 Krapina punomoćnik sudionika u postupku OPTICOM KR j.d.o.o.</item>
    </izvorni_sadrzaj>
    <derivirana_varijabla naziv="DomainObject.Predmet.OstaliListFormatedWithAdress_1">
      <item>Nenad Duplišak, Dr. Stjepana Ortnera 16, 49000 Krapina punomoćnik sudionika u postupku OPTICOM KR j.d.o.o.</item>
    </derivirana_varijabla>
  </DomainObject.Predmet.OstaliListFormatedWithAdress>
  <DomainObject.Predmet.OstaliListFormatedWithAdressOIB>
    <izvorni_sadrzaj>
      <item>Nenad Duplišak, OIB 27434680638, Dr. Stjepana Ortnera 16, 49000 Krapina punomoćnik sudionika u postupku OPTICOM KR j.d.o.o.</item>
    </izvorni_sadrzaj>
    <derivirana_varijabla naziv="DomainObject.Predmet.OstaliListFormatedWithAdressOIB_1">
      <item>Nenad Duplišak, OIB 27434680638, Dr. Stjepana Ortnera 16, 49000 Krapina punomoćnik sudionika u postupku OPTICOM KR j.d.o.o.</item>
    </derivirana_varijabla>
  </DomainObject.Predmet.OstaliListFormatedWithAdressOIB>
  <DomainObject.Predmet.OstaliListNazivFormated>
    <izvorni_sadrzaj>
      <item>Nenad Duplišak</item>
    </izvorni_sadrzaj>
    <derivirana_varijabla naziv="DomainObject.Predmet.OstaliListNazivFormated_1">
      <item>Nenad Duplišak</item>
    </derivirana_varijabla>
  </DomainObject.Predmet.OstaliListNazivFormated>
  <DomainObject.Predmet.OstaliListNazivFormatedOIB>
    <izvorni_sadrzaj>
      <item>Nenad Duplišak, OIB 27434680638</item>
    </izvorni_sadrzaj>
    <derivirana_varijabla naziv="DomainObject.Predmet.OstaliListNazivFormatedOIB_1">
      <item>Nenad Duplišak, OIB 27434680638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OPTICOM KR j.d.o.o.</izvorni_sadrzaj>
    <derivirana_varijabla naziv="DomainObject.Predmet.ProtustrankaIDrugi_1">OPTICOM KR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OPTICOM KR j.d.o.o., OIB 42080633415, Dr. Stjepana Ortnera 16, 49000 Krapina</izvorni_sadrzaj>
    <derivirana_varijabla naziv="DomainObject.Predmet.ProtustrankaIDrugiAdressOIB_1">OPTICOM KR j.d.o.o., OIB 42080633415, Dr. Stjepana Ortnera 16,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OPTICOM KR j.d.o.o.</item>
      <item>Nenad Duplišak</item>
    </izvorni_sadrzaj>
    <derivirana_varijabla naziv="DomainObject.Predmet.SudioniciListNaziv_1">
      <item>FINA Regionalni centar Zagreb</item>
      <item>OPTICOM KR j.d.o.o.</item>
      <item>Nenad Duplišak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OPTICOM KR j.d.o.o., OIB 42080633415, Dr. Stjepana Ortnera 16,49000 Krapina</item>
      <item>Nenad Duplišak, OIB 27434680638, Dr. Stjepana Ortnera 16,49000 Krapina</item>
    </izvorni_sadrzaj>
    <derivirana_varijabla naziv="DomainObject.Predmet.SudioniciListAdressOIB_1">
      <item>FINA Regionalni centar Zagreb, OIB 85821130368, Trg svibanjskih žrtava 1995. 1,10000 Zagreb</item>
      <item>OPTICOM KR j.d.o.o., OIB 42080633415, Dr. Stjepana Ortnera 16,49000 Krapina</item>
      <item>Nenad Duplišak, OIB 27434680638, Dr. Stjepana Ortnera 16,49000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42080633415</item>
      <item>, OIB 27434680638</item>
    </izvorni_sadrzaj>
    <derivirana_varijabla naziv="DomainObject.Predmet.SudioniciListNazivOIB_1">
      <item>, OIB 85821130368</item>
      <item>, OIB 42080633415</item>
      <item>, OIB 27434680638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610</properties:Words>
  <properties:Characters>3217</properties:Characters>
  <properties:Lines>101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2016-08-12T10:45:00Z</dcterms:created>
  <dc:creator>Korisnik</dc:creator>
  <cp:lastModifiedBy>Draženka Prpić</cp:lastModifiedBy>
  <cp:lastPrinted>2016-08-12T10:43:00Z</cp:lastPrinted>
  <dcterms:modified xmlns:xsi="http://www.w3.org/2001/XMLSchema-instance" xsi:type="dcterms:W3CDTF">2016-08-12T10:47:00Z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