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ff2e" w14:paraId="ac9ff2e" w:rsidRDefault="00CD1901" w:rsidP="006F0C13" w:rsidR="006F0C13" w:rsidRPr="008938C1">
      <w:pPr>
        <w:jc w:val="right"/>
        <w15:collapsed w:val="false"/>
      </w:pPr>
      <w:bookmarkStart w:name="_GoBack" w:id="0"/>
      <w:bookmarkEnd w:id="0"/>
      <w:r>
        <w:t xml:space="preserve">4. </w:t>
      </w:r>
      <w:r w:rsidR="0009790F">
        <w:t>Sp-11/2017-</w:t>
      </w:r>
      <w:r w:rsidR="00130C19">
        <w:t>10</w:t>
      </w:r>
    </w:p>
    <w:p w:rsidRDefault="006F0C13" w:rsidP="006F0C13" w:rsidR="006F0C13" w:rsidRPr="008938C1">
      <w:pPr>
        <w:jc w:val="both"/>
      </w:pPr>
    </w:p>
    <w:p w:rsidRDefault="006F0C13" w:rsidP="006F0C13" w:rsidR="006F0C13" w:rsidRPr="008938C1">
      <w:pPr>
        <w:jc w:val="both"/>
        <w:rPr>
          <w:bCs/>
        </w:rPr>
      </w:pPr>
    </w:p>
    <w:p w:rsidRDefault="00561486" w:rsidP="00092C95" w:rsidR="00561486"/>
    <w:p w:rsidRDefault="00092C95" w:rsidP="00092C95" w:rsidR="00092C95">
      <w:r>
        <w:t>Republika Hrvatska</w:t>
      </w:r>
    </w:p>
    <w:p w:rsidRDefault="00092C95" w:rsidP="00092C95" w:rsidR="00092C95">
      <w:r>
        <w:t>Općinski sud u Osijek</w:t>
      </w:r>
    </w:p>
    <w:p w:rsidRDefault="00092C95" w:rsidP="00092C95" w:rsidR="00092C95">
      <w:r w:rsidRPr="00841C1D">
        <w:t>Europsk</w:t>
      </w:r>
      <w:r>
        <w:t>e avenije</w:t>
      </w:r>
      <w:r w:rsidRPr="00841C1D">
        <w:t xml:space="preserve"> 7</w:t>
      </w:r>
    </w:p>
    <w:p w:rsidRDefault="00092C95" w:rsidP="00092C95" w:rsidR="006F0C13" w:rsidRPr="00092C95">
      <w:r w:rsidRPr="00841C1D">
        <w:t xml:space="preserve">31000  </w:t>
      </w:r>
      <w:r>
        <w:t>Osijek</w:t>
      </w:r>
    </w:p>
    <w:p w:rsidRDefault="00092C95" w:rsidP="008938C1" w:rsidR="00092C95">
      <w:pPr>
        <w:jc w:val="center"/>
        <w:rPr>
          <w:bCs/>
        </w:rPr>
      </w:pPr>
    </w:p>
    <w:p w:rsidRDefault="008938C1" w:rsidP="008938C1" w:rsidR="00E265EC" w:rsidRPr="008938C1">
      <w:pPr>
        <w:jc w:val="center"/>
        <w:rPr>
          <w:bCs/>
        </w:rPr>
      </w:pPr>
      <w:r w:rsidRPr="008938C1">
        <w:rPr>
          <w:bCs/>
        </w:rPr>
        <w:t>R E P U B L I K A   H R V A T S K A</w:t>
      </w:r>
    </w:p>
    <w:p w:rsidRDefault="008938C1" w:rsidP="008938C1" w:rsidR="008938C1" w:rsidRPr="008938C1">
      <w:pPr>
        <w:jc w:val="center"/>
        <w:rPr>
          <w:bCs/>
        </w:rPr>
      </w:pPr>
    </w:p>
    <w:p w:rsidRDefault="006F0C13" w:rsidP="006F0C13" w:rsidR="006F0C13" w:rsidRPr="008938C1">
      <w:pPr>
        <w:jc w:val="center"/>
        <w:rPr>
          <w:bCs/>
        </w:rPr>
      </w:pPr>
      <w:r w:rsidRPr="008938C1">
        <w:rPr>
          <w:bCs/>
        </w:rPr>
        <w:t>R J E Š E N J E</w:t>
      </w:r>
    </w:p>
    <w:p w:rsidRDefault="006F0C13" w:rsidP="006F0C13" w:rsidR="006F0C13">
      <w:pPr>
        <w:jc w:val="both"/>
      </w:pPr>
    </w:p>
    <w:p w:rsidRDefault="001B04A7" w:rsidP="00130C19" w:rsidR="00130C19">
      <w:pPr>
        <w:jc w:val="both"/>
      </w:pPr>
      <w:r>
        <w:t>Općinski sud u Osijeku</w:t>
      </w:r>
      <w:r w:rsidR="00130C19">
        <w:t>,</w:t>
      </w:r>
      <w:r w:rsidR="00130C19" w:rsidRPr="00130C19">
        <w:t xml:space="preserve"> </w:t>
      </w:r>
      <w:r w:rsidR="00130C19">
        <w:t xml:space="preserve">po sudskoj savjetnici Renati Ivančić, u pravnoj stvari  predlagatelja – potrošača JAKICE VUICA, OIB: 50091141675, iz Osijeka, Ružina 147, radi stečaja potrošača,    izvan ročišta, dana 13. travnja 2018. godine </w:t>
      </w:r>
    </w:p>
    <w:p w:rsidRDefault="006F0C13" w:rsidP="00E324C3" w:rsidR="006F0C13">
      <w:pPr>
        <w:pStyle w:val="Tijeloteksta"/>
      </w:pPr>
    </w:p>
    <w:p w:rsidRDefault="00092C95" w:rsidP="006F0C13" w:rsidR="00092C95">
      <w:pPr>
        <w:jc w:val="both"/>
      </w:pPr>
    </w:p>
    <w:p w:rsidRDefault="006F0C13" w:rsidP="00092C95" w:rsidR="006F0C13" w:rsidRPr="00092C95">
      <w:pPr>
        <w:jc w:val="center"/>
        <w:rPr>
          <w:bCs/>
        </w:rPr>
      </w:pPr>
      <w:r w:rsidRPr="00AA7128">
        <w:rPr>
          <w:bCs/>
        </w:rPr>
        <w:t>r i j e š i o    j e</w:t>
      </w:r>
    </w:p>
    <w:p w:rsidRDefault="00092C95" w:rsidP="00E265EC" w:rsidR="00092C95"/>
    <w:p w:rsidRDefault="00FA40D6" w:rsidP="00E265EC" w:rsidR="00FA40D6" w:rsidRPr="00AA7128"/>
    <w:p w:rsidRDefault="00E265EC" w:rsidP="008C05BC" w:rsidR="006F0C13">
      <w:pPr>
        <w:pStyle w:val="Tijeloteksta"/>
      </w:pPr>
      <w:r w:rsidRPr="00AA7128">
        <w:tab/>
        <w:t xml:space="preserve">Ispravlja se </w:t>
      </w:r>
      <w:r w:rsidR="00E324C3">
        <w:t>rješenje</w:t>
      </w:r>
      <w:r w:rsidRPr="00AA7128">
        <w:t xml:space="preserve"> </w:t>
      </w:r>
      <w:r w:rsidR="006F0C13" w:rsidRPr="00AA7128">
        <w:t xml:space="preserve">ovoga suda broj </w:t>
      </w:r>
      <w:r w:rsidR="00130C19">
        <w:t>Sp-11/2017-9</w:t>
      </w:r>
      <w:r w:rsidR="008C05BC">
        <w:t xml:space="preserve">  od </w:t>
      </w:r>
      <w:r w:rsidR="00130C19">
        <w:t>02. veljače 2018</w:t>
      </w:r>
      <w:r w:rsidR="009E75F8">
        <w:t xml:space="preserve">.g., na stranici </w:t>
      </w:r>
      <w:r w:rsidR="00237D50">
        <w:tab/>
      </w:r>
      <w:r w:rsidR="009E75F8">
        <w:t>2, tako da umjesto datuma "18. prosinca 2017</w:t>
      </w:r>
      <w:r w:rsidR="008E751E">
        <w:t>.</w:t>
      </w:r>
      <w:r w:rsidR="009E75F8">
        <w:t xml:space="preserve">g.", treba stajati "02. veljače 2018.g.", te </w:t>
      </w:r>
      <w:r w:rsidR="00237D50">
        <w:tab/>
      </w:r>
      <w:r w:rsidR="000830E1">
        <w:t xml:space="preserve">u imenu ovlaštenog službenika tako da umjesto "Renata Ivanović", treba stajati </w:t>
      </w:r>
      <w:r w:rsidR="00237D50">
        <w:tab/>
      </w:r>
      <w:r w:rsidR="000830E1">
        <w:t xml:space="preserve">"Renata Ivančić". </w:t>
      </w:r>
    </w:p>
    <w:p w:rsidRDefault="00092C95" w:rsidP="00E265EC" w:rsidR="00092C95" w:rsidRPr="008938C1"/>
    <w:p w:rsidRDefault="006F0C13" w:rsidP="006F0C13" w:rsidR="006F0C13" w:rsidRPr="008938C1">
      <w:pPr>
        <w:pStyle w:val="Naslov1"/>
        <w:rPr>
          <w:b w:val="false"/>
        </w:rPr>
      </w:pPr>
      <w:r w:rsidRPr="008938C1">
        <w:rPr>
          <w:b w:val="false"/>
        </w:rPr>
        <w:t>Obrazloženje</w:t>
      </w:r>
    </w:p>
    <w:p w:rsidRDefault="006F0C13" w:rsidP="006F0C13" w:rsidR="006F0C13">
      <w:pPr>
        <w:jc w:val="center"/>
      </w:pPr>
    </w:p>
    <w:p w:rsidRDefault="00FA40D6" w:rsidP="006F0C13" w:rsidR="00FA40D6">
      <w:pPr>
        <w:jc w:val="center"/>
      </w:pPr>
    </w:p>
    <w:p w:rsidRDefault="006F0C13" w:rsidP="006F0C13" w:rsidR="00AA7128">
      <w:pPr>
        <w:pStyle w:val="Tijeloteksta"/>
      </w:pPr>
      <w:r>
        <w:t xml:space="preserve">U </w:t>
      </w:r>
      <w:r w:rsidR="000F3092">
        <w:t xml:space="preserve">rješenju </w:t>
      </w:r>
      <w:r>
        <w:t xml:space="preserve">ovoga suda broj </w:t>
      </w:r>
      <w:r w:rsidR="00237D50">
        <w:t>Sp-11/2017-9</w:t>
      </w:r>
      <w:r w:rsidR="008C05BC">
        <w:t xml:space="preserve"> od </w:t>
      </w:r>
      <w:r w:rsidR="00237D50">
        <w:t>02. veljače 2018.</w:t>
      </w:r>
      <w:r w:rsidR="008C05BC">
        <w:t xml:space="preserve">g. </w:t>
      </w:r>
      <w:r>
        <w:t xml:space="preserve">nastala je očita </w:t>
      </w:r>
      <w:r w:rsidR="00AA7128">
        <w:t>omašk</w:t>
      </w:r>
      <w:r>
        <w:t xml:space="preserve">a </w:t>
      </w:r>
      <w:r w:rsidR="00AA7128">
        <w:t xml:space="preserve">prilikom </w:t>
      </w:r>
      <w:r w:rsidR="005E6B11">
        <w:t>navođenja</w:t>
      </w:r>
      <w:r w:rsidR="00E0555C">
        <w:t xml:space="preserve"> datuma</w:t>
      </w:r>
      <w:r w:rsidR="00237D50">
        <w:t xml:space="preserve"> donošenja rješenja</w:t>
      </w:r>
      <w:r w:rsidR="00E0555C">
        <w:t xml:space="preserve"> </w:t>
      </w:r>
      <w:r w:rsidR="00237D50">
        <w:t>te  pisanja imena ovlaštenog službenika</w:t>
      </w:r>
      <w:r w:rsidR="008C05BC">
        <w:t>.</w:t>
      </w:r>
    </w:p>
    <w:p w:rsidRDefault="00AA7128" w:rsidP="006F0C13" w:rsidR="00AA7128">
      <w:pPr>
        <w:pStyle w:val="Tijeloteksta"/>
      </w:pPr>
    </w:p>
    <w:p w:rsidRDefault="00AA7128" w:rsidP="006F0C13" w:rsidR="006F0C13">
      <w:pPr>
        <w:pStyle w:val="Tijeloteksta"/>
      </w:pPr>
      <w:r>
        <w:t xml:space="preserve">Kako je očitom omaškom </w:t>
      </w:r>
      <w:r w:rsidR="00950868">
        <w:t>naveden</w:t>
      </w:r>
      <w:r w:rsidR="008C05BC">
        <w:t xml:space="preserve"> krivi datum donošenja rješenja</w:t>
      </w:r>
      <w:r w:rsidR="00237D50">
        <w:t xml:space="preserve"> te ime ovlaštenog službenika</w:t>
      </w:r>
      <w:r w:rsidR="008C05BC">
        <w:t>,</w:t>
      </w:r>
      <w:r>
        <w:t xml:space="preserve"> to je </w:t>
      </w:r>
      <w:r w:rsidR="00E265EC">
        <w:t>ispravljen</w:t>
      </w:r>
      <w:r w:rsidR="00742D63">
        <w:t>o rješenje</w:t>
      </w:r>
      <w:r w:rsidR="008C05BC">
        <w:t xml:space="preserve"> </w:t>
      </w:r>
      <w:r w:rsidR="008E751E">
        <w:t>Sp-11/2017-9</w:t>
      </w:r>
      <w:r w:rsidR="00742D63">
        <w:t>,</w:t>
      </w:r>
      <w:r w:rsidR="00C37FC4">
        <w:t xml:space="preserve"> a </w:t>
      </w:r>
      <w:r w:rsidR="00E265EC">
        <w:t xml:space="preserve">temeljem čl. </w:t>
      </w:r>
      <w:r w:rsidR="00C37FC4">
        <w:t xml:space="preserve"> 342 </w:t>
      </w:r>
      <w:r w:rsidR="00E265EC">
        <w:t xml:space="preserve"> ZPP-a</w:t>
      </w:r>
      <w:r w:rsidR="00C37FC4">
        <w:t>.</w:t>
      </w:r>
    </w:p>
    <w:p w:rsidRDefault="006F0C13" w:rsidP="006F0C13" w:rsidR="006F0C13">
      <w:pPr>
        <w:jc w:val="both"/>
      </w:pPr>
    </w:p>
    <w:p w:rsidRDefault="006F0C13" w:rsidP="006F0C13" w:rsidR="006F0C13">
      <w:pPr>
        <w:jc w:val="center"/>
      </w:pPr>
      <w:r>
        <w:t xml:space="preserve">U Osijeku, </w:t>
      </w:r>
      <w:r w:rsidR="008E751E">
        <w:t>13. travnja 2018.</w:t>
      </w:r>
      <w:r w:rsidR="00E265EC">
        <w:t xml:space="preserve"> godine</w:t>
      </w:r>
      <w:r>
        <w:t>.</w:t>
      </w:r>
    </w:p>
    <w:p w:rsidRDefault="006F0C13" w:rsidP="006F0C13" w:rsidR="006F0C13">
      <w:pPr>
        <w:jc w:val="center"/>
      </w:pPr>
    </w:p>
    <w:p w:rsidRDefault="006F0C13" w:rsidP="003E3BA5" w:rsidR="00561486">
      <w:pPr>
        <w:ind w:left="4248"/>
      </w:pPr>
      <w:r w:rsidRPr="008938C1">
        <w:t xml:space="preserve">               </w:t>
      </w:r>
      <w:r w:rsidR="00092C95">
        <w:t xml:space="preserve">                   </w:t>
      </w:r>
      <w:r w:rsidR="00B449A9">
        <w:t xml:space="preserve"> </w:t>
      </w:r>
      <w:r w:rsidR="003E3BA5">
        <w:t>Ovlašteni službenik</w:t>
      </w:r>
    </w:p>
    <w:p w:rsidRDefault="00CD007F" w:rsidP="003E3BA5" w:rsidR="003E3BA5">
      <w:pPr>
        <w:ind w:left="4248"/>
      </w:pPr>
      <w:r>
        <w:tab/>
      </w:r>
      <w:r>
        <w:tab/>
      </w:r>
      <w:r>
        <w:tab/>
      </w:r>
      <w:r w:rsidR="003E3BA5">
        <w:t xml:space="preserve">Sudska savjetnika </w:t>
      </w:r>
    </w:p>
    <w:p w:rsidRDefault="00CD007F" w:rsidP="003E3BA5" w:rsidR="003E3BA5" w:rsidRPr="00FA40D6">
      <w:pPr>
        <w:ind w:left="4248"/>
        <w:rPr>
          <w:b/>
        </w:rPr>
      </w:pPr>
      <w:r>
        <w:tab/>
      </w:r>
      <w:r>
        <w:tab/>
      </w:r>
      <w:r>
        <w:tab/>
      </w:r>
      <w:r w:rsidR="003E3BA5">
        <w:t>RENATA IVANČIĆ</w:t>
      </w:r>
      <w:r>
        <w:t>,v.r.</w:t>
      </w:r>
    </w:p>
    <w:p w:rsidRDefault="00561486" w:rsidP="006F0C13" w:rsidR="00561486">
      <w:pPr>
        <w:jc w:val="both"/>
      </w:pPr>
    </w:p>
    <w:p w:rsidRDefault="008C05BC" w:rsidP="006F0C13" w:rsidR="006F0C13">
      <w:pPr>
        <w:jc w:val="both"/>
      </w:pPr>
      <w:r>
        <w:t>UPUTA O PRAVU</w:t>
      </w:r>
      <w:r w:rsidR="006F0C13">
        <w:t xml:space="preserve"> NA ŽALBU:</w:t>
      </w:r>
    </w:p>
    <w:p w:rsidRDefault="006F0C13" w:rsidP="006F0C13" w:rsidR="00092C95">
      <w:pPr>
        <w:jc w:val="both"/>
      </w:pPr>
      <w:r>
        <w:t xml:space="preserve">Protiv ovog rješenja nezadovoljna stranka ima pravo žalbe u roku od 15 dana računajući od </w:t>
      </w:r>
    </w:p>
    <w:p w:rsidRDefault="006F0C13" w:rsidP="006F0C13" w:rsidR="008C05BC">
      <w:pPr>
        <w:jc w:val="both"/>
      </w:pPr>
      <w:r>
        <w:t xml:space="preserve">dana primitka prijepisa istog. Žalba se podnosi pismeno u tri primjerka putem ovoga suda na rješavanje </w:t>
      </w:r>
      <w:r w:rsidR="008C05BC">
        <w:t xml:space="preserve">Županijskom sudu u </w:t>
      </w:r>
      <w:r w:rsidR="008E751E">
        <w:t>Zagrebu.</w:t>
      </w:r>
    </w:p>
    <w:p w:rsidRDefault="00561486" w:rsidP="006F0C13" w:rsidR="00561486">
      <w:pPr>
        <w:jc w:val="both"/>
      </w:pPr>
    </w:p>
    <w:p w:rsidRDefault="006F0C13" w:rsidP="006F0C13" w:rsidR="00092C95">
      <w:pPr>
        <w:jc w:val="both"/>
      </w:pPr>
      <w:r>
        <w:t>DOSTAVITI:</w:t>
      </w:r>
    </w:p>
    <w:p w:rsidRDefault="0014037C" w:rsidP="00561486" w:rsidR="00561486">
      <w:pPr>
        <w:numPr>
          <w:ilvl w:val="0"/>
          <w:numId w:val="1"/>
        </w:numPr>
        <w:jc w:val="both"/>
      </w:pPr>
      <w:r>
        <w:t>predlagatelju-potrošaču</w:t>
      </w:r>
    </w:p>
    <w:p w:rsidRDefault="00CD007F" w:rsidP="00CD007F" w:rsidR="00CD007F">
      <w:pPr>
        <w:ind w:left="720"/>
        <w:jc w:val="both"/>
      </w:pPr>
      <w:r>
        <w:t>putem e-oglasne ploče suda</w:t>
      </w:r>
      <w:r>
        <w:tab/>
      </w:r>
      <w:r>
        <w:tab/>
      </w:r>
      <w:r>
        <w:tab/>
        <w:t>Za točnost otpravka – ovlašteni službenik</w:t>
      </w:r>
    </w:p>
    <w:p w:rsidRDefault="00CD007F" w:rsidP="0014037C" w:rsidR="00884E68">
      <w:pPr>
        <w:ind w:left="720"/>
        <w:jc w:val="right"/>
      </w:pPr>
      <w:r>
        <w:t xml:space="preserve">Ranka Đukić </w:t>
      </w:r>
      <w:r w:rsidR="00561486">
        <w:tab/>
      </w:r>
    </w:p>
    <w:p w:rsidRDefault="00C37FC4" w:rsidP="00F1071A" w:rsidR="00F1071A">
      <w:pPr>
        <w:ind w:left="5664"/>
        <w:jc w:val="both"/>
      </w:pPr>
      <w:r>
        <w:lastRenderedPageBreak/>
        <w:t xml:space="preserve"> </w:t>
      </w:r>
    </w:p>
    <w:p w:rsidRDefault="00665B12" w:rsidP="00884E68" w:rsidR="00665B12">
      <w:pPr>
        <w:ind w:left="5664"/>
        <w:jc w:val="both"/>
      </w:pPr>
    </w:p>
    <w:sectPr w:rsidSect="006F0C13" w:rsidR="00665B1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FAF" w:rsidR="00474FAF">
      <w:r>
        <w:separator/>
      </w:r>
    </w:p>
  </w:endnote>
  <w:endnote w:id="0" w:type="continuationSeparator">
    <w:p w:rsidRDefault="00474FAF" w:rsidR="00474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FAF" w:rsidR="00474FAF">
      <w:r>
        <w:separator/>
      </w:r>
    </w:p>
  </w:footnote>
  <w:footnote w:id="0" w:type="continuationSeparator">
    <w:p w:rsidRDefault="00474FAF" w:rsidR="00474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C13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C13" w:rsidR="006F0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C13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0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C13" w:rsidP="0014037C" w:rsidR="006F0C1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D75A9"/>
    <w:multiLevelType w:val="hybridMultilevel"/>
    <w:tmpl w:val="FD30CF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4269AC"/>
    <w:multiLevelType w:val="hybridMultilevel"/>
    <w:tmpl w:val="800852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C13"/>
    <w:rsid w:val="00043F1A"/>
    <w:rsid w:val="0005424C"/>
    <w:rsid w:val="000830E1"/>
    <w:rsid w:val="00084E52"/>
    <w:rsid w:val="00085247"/>
    <w:rsid w:val="00092C95"/>
    <w:rsid w:val="0009790F"/>
    <w:rsid w:val="000F3092"/>
    <w:rsid w:val="00130C19"/>
    <w:rsid w:val="0014037C"/>
    <w:rsid w:val="001B04A7"/>
    <w:rsid w:val="001C10F3"/>
    <w:rsid w:val="00216292"/>
    <w:rsid w:val="00237D50"/>
    <w:rsid w:val="003E3BA5"/>
    <w:rsid w:val="00474FAF"/>
    <w:rsid w:val="00480B4E"/>
    <w:rsid w:val="004E13CE"/>
    <w:rsid w:val="00561486"/>
    <w:rsid w:val="005C3A10"/>
    <w:rsid w:val="005E6B11"/>
    <w:rsid w:val="00665B12"/>
    <w:rsid w:val="006719A4"/>
    <w:rsid w:val="006D27D4"/>
    <w:rsid w:val="006E1800"/>
    <w:rsid w:val="006F0C13"/>
    <w:rsid w:val="00742D63"/>
    <w:rsid w:val="0077124C"/>
    <w:rsid w:val="007A681E"/>
    <w:rsid w:val="007A6B14"/>
    <w:rsid w:val="007C60A0"/>
    <w:rsid w:val="00804B68"/>
    <w:rsid w:val="008121E9"/>
    <w:rsid w:val="008627D5"/>
    <w:rsid w:val="00884E68"/>
    <w:rsid w:val="008938C1"/>
    <w:rsid w:val="008C05BC"/>
    <w:rsid w:val="008E751E"/>
    <w:rsid w:val="008F0647"/>
    <w:rsid w:val="00950868"/>
    <w:rsid w:val="009A62CE"/>
    <w:rsid w:val="009B7285"/>
    <w:rsid w:val="009E75F8"/>
    <w:rsid w:val="00AA7128"/>
    <w:rsid w:val="00AD7F56"/>
    <w:rsid w:val="00B449A9"/>
    <w:rsid w:val="00C37FC4"/>
    <w:rsid w:val="00CD007F"/>
    <w:rsid w:val="00CD1901"/>
    <w:rsid w:val="00D05D46"/>
    <w:rsid w:val="00D95F37"/>
    <w:rsid w:val="00E0555C"/>
    <w:rsid w:val="00E14ECC"/>
    <w:rsid w:val="00E265EC"/>
    <w:rsid w:val="00E324C3"/>
    <w:rsid w:val="00E67AED"/>
    <w:rsid w:val="00E95AFA"/>
    <w:rsid w:val="00ED326B"/>
    <w:rsid w:val="00F1071A"/>
    <w:rsid w:val="00F95D8A"/>
    <w:rsid w:val="00F96779"/>
    <w:rsid w:val="00FA40D6"/>
    <w:rsid w:val="00FC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C13"/>
    <w:rPr>
      <w:sz w:val="24"/>
      <w:szCs w:val="24"/>
    </w:rPr>
  </w:style>
  <w:style w:styleId="Naslov1" w:type="paragraph">
    <w:name w:val="heading 1"/>
    <w:basedOn w:val="Normal"/>
    <w:next w:val="Normal"/>
    <w:qFormat/>
    <w:rsid w:val="006F0C1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F0C13"/>
    <w:pPr>
      <w:jc w:val="both"/>
    </w:pPr>
  </w:style>
  <w:style w:styleId="Zaglavlje" w:type="paragraph">
    <w:name w:val="header"/>
    <w:basedOn w:val="Normal"/>
    <w:rsid w:val="006F0C1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F0C13"/>
  </w:style>
  <w:style w:styleId="Tekstbalonia" w:type="paragraph">
    <w:name w:val="Balloon Text"/>
    <w:basedOn w:val="Normal"/>
    <w:semiHidden/>
    <w:rsid w:val="006F0C1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65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49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C13"/>
    <w:rPr>
      <w:sz w:val="24"/>
      <w:szCs w:val="24"/>
    </w:rPr>
  </w:style>
  <w:style w:styleId="Naslov1" w:type="paragraph">
    <w:name w:val="heading 1"/>
    <w:basedOn w:val="Normal"/>
    <w:next w:val="Normal"/>
    <w:qFormat/>
    <w:rsid w:val="006F0C1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F0C13"/>
    <w:pPr>
      <w:jc w:val="both"/>
    </w:pPr>
  </w:style>
  <w:style w:styleId="Zaglavlje" w:type="paragraph">
    <w:name w:val="header"/>
    <w:basedOn w:val="Normal"/>
    <w:rsid w:val="006F0C1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F0C13"/>
  </w:style>
  <w:style w:styleId="Tekstbalonia" w:type="paragraph">
    <w:name w:val="Balloon Text"/>
    <w:basedOn w:val="Normal"/>
    <w:semiHidden/>
    <w:rsid w:val="006F0C1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65E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49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70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Sp-11/2017-3</izvorni_sadrzaj>
    <derivirana_varijabla naziv="DomainObject.Predmet.OdlukaRjesenje.Oznaka_1">Sp-11/2017-3</derivirana_varijabla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1230</properties:Characters>
  <properties:Lines>51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IV-P-2169/04-17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2017-01-25T09:56:00Z</dcterms:created>
  <dc:creator>Ministarstvo pravosuđa</dc:creator>
  <cp:lastModifiedBy>Sanela Maričić</cp:lastModifiedBy>
  <cp:lastPrinted>2018-04-13T11:35:00Z</cp:lastPrinted>
  <dcterms:modified xmlns:xsi="http://www.w3.org/2001/XMLSchema-instance" xsi:type="dcterms:W3CDTF">2018-04-13T11:37:00Z</dcterms:modified>
  <cp:revision>9</cp:revision>
  <dc:title>IV-P-2169/04-17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(A- RJEŠENJE O ISPRAVKU  rješenja Jularić.docx)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