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3e71" w14:paraId="eb43e71" w:rsidRDefault="000619B4" w:rsidP="000619B4" w:rsidR="000619B4">
      <w:pPr>
        <w:spacing w:after="0"/>
        <w15:collapsed w:val="false"/>
        <w:rPr>
          <w:lang w:val="en-US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19B4" w:rsidP="000619B4" w:rsidR="000619B4">
      <w:pPr>
        <w:spacing w:after="0"/>
      </w:pPr>
      <w:r>
        <w:t xml:space="preserve">         REPUBLIKA HRVATSKA</w:t>
      </w:r>
    </w:p>
    <w:p w:rsidRDefault="000619B4" w:rsidP="000619B4" w:rsidR="000619B4">
      <w:pPr>
        <w:spacing w:after="0"/>
      </w:pPr>
      <w:r>
        <w:t xml:space="preserve"> TRGOVAČKI SUD U VARAŽDINU</w:t>
      </w:r>
    </w:p>
    <w:p w:rsidRDefault="000619B4" w:rsidP="000619B4" w:rsidR="000619B4">
      <w:pPr>
        <w:spacing w:after="0"/>
        <w:ind w:firstLine="720"/>
      </w:pPr>
      <w:r>
        <w:t xml:space="preserve">         B. Radić 2</w:t>
      </w:r>
    </w:p>
    <w:p w:rsidRDefault="000619B4" w:rsidP="000619B4" w:rsidR="000619B4">
      <w:pPr>
        <w:spacing w:after="0"/>
        <w:jc w:val="center"/>
      </w:pPr>
    </w:p>
    <w:p w:rsidRDefault="000619B4" w:rsidP="000619B4" w:rsidR="000619B4">
      <w:pPr>
        <w:spacing w:after="0"/>
        <w:jc w:val="center"/>
      </w:pPr>
    </w:p>
    <w:p w:rsidRDefault="000619B4" w:rsidP="000619B4" w:rsidR="000619B4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HD-EXTERIJERI – d.o.o., OIB: 16979191407 sa sjedištem u Koprivnička 19 a, 42230 Ludbreg, dana 26. siječnja 2016. godine, temeljem čl. 430. Stečajnog zakona ("Narodne novine" 71/15, u daljnjem tekstu SZ) objavljuje slijedeći</w:t>
      </w:r>
    </w:p>
    <w:p w:rsidRDefault="000619B4" w:rsidP="000619B4" w:rsidR="000619B4">
      <w:pPr>
        <w:spacing w:after="0"/>
        <w:jc w:val="both"/>
      </w:pPr>
    </w:p>
    <w:p w:rsidRDefault="000619B4" w:rsidP="000619B4" w:rsidR="000619B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619B4" w:rsidP="000619B4" w:rsidR="000619B4">
      <w:pPr>
        <w:spacing w:after="0"/>
        <w:jc w:val="both"/>
      </w:pPr>
    </w:p>
    <w:p w:rsidRDefault="000619B4" w:rsidP="000619B4" w:rsidR="000619B4">
      <w:pPr>
        <w:spacing w:after="0"/>
        <w:jc w:val="both"/>
        <w:rPr>
          <w:lang w:val="en-US"/>
        </w:rPr>
      </w:pPr>
      <w:r>
        <w:tab/>
        <w:t>I/ Utvrđuje se da ukupni iznos evidentiranog duga dužnika HD-EXTERIJERI – d.o.o., OIB: 16979191407 sa sjedištem u Koprivnička 19 a, 42230 Ludbreg, iznosi 150.431,15 kn.</w:t>
      </w:r>
    </w:p>
    <w:p w:rsidRDefault="000619B4" w:rsidP="000619B4" w:rsidR="000619B4">
      <w:pPr>
        <w:spacing w:after="0"/>
        <w:jc w:val="both"/>
      </w:pPr>
    </w:p>
    <w:p w:rsidRDefault="000619B4" w:rsidP="000619B4" w:rsidR="000619B4">
      <w:pPr>
        <w:spacing w:after="0"/>
        <w:jc w:val="both"/>
      </w:pPr>
      <w:r>
        <w:tab/>
        <w:t xml:space="preserve">II/ Poziva se direktor dužnika Damir </w:t>
      </w:r>
      <w:proofErr w:type="spellStart"/>
      <w:r>
        <w:t>Herega</w:t>
      </w:r>
      <w:proofErr w:type="spellEnd"/>
      <w:r>
        <w:t xml:space="preserve">, OIB: 27202978442, Koprivnička 19/a, 42230 Ludbreg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619B4" w:rsidP="000619B4" w:rsidR="000619B4">
      <w:pPr>
        <w:spacing w:after="0"/>
        <w:jc w:val="both"/>
      </w:pPr>
    </w:p>
    <w:p w:rsidRDefault="000619B4" w:rsidP="000619B4" w:rsidR="000619B4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619B4" w:rsidP="000619B4" w:rsidR="000619B4">
      <w:pPr>
        <w:spacing w:after="0"/>
        <w:jc w:val="both"/>
      </w:pPr>
    </w:p>
    <w:p w:rsidRDefault="000619B4" w:rsidP="000619B4" w:rsidR="000619B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619B4" w:rsidP="000619B4" w:rsidR="000619B4">
      <w:pPr>
        <w:spacing w:after="0"/>
        <w:ind w:firstLine="720"/>
        <w:jc w:val="both"/>
      </w:pPr>
    </w:p>
    <w:p w:rsidRDefault="000619B4" w:rsidP="000619B4" w:rsidR="000619B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619B4" w:rsidP="000619B4" w:rsidR="000619B4">
      <w:pPr>
        <w:spacing w:after="0"/>
        <w:outlineLvl w:val="0"/>
      </w:pPr>
    </w:p>
    <w:p w:rsidRDefault="000619B4" w:rsidP="000619B4" w:rsidR="000619B4">
      <w:pPr>
        <w:spacing w:after="0"/>
        <w:jc w:val="center"/>
        <w:outlineLvl w:val="0"/>
      </w:pPr>
    </w:p>
    <w:p w:rsidRDefault="000619B4" w:rsidP="000619B4" w:rsidR="000619B4">
      <w:pPr>
        <w:spacing w:after="0"/>
        <w:jc w:val="center"/>
        <w:outlineLvl w:val="0"/>
      </w:pPr>
    </w:p>
    <w:p w:rsidRDefault="000619B4" w:rsidP="000619B4" w:rsidR="000619B4">
      <w:pPr>
        <w:spacing w:after="0"/>
        <w:jc w:val="center"/>
        <w:outlineLvl w:val="0"/>
      </w:pPr>
    </w:p>
    <w:p w:rsidRDefault="000619B4" w:rsidP="000619B4" w:rsidR="000619B4">
      <w:pPr>
        <w:spacing w:after="0"/>
        <w:jc w:val="center"/>
        <w:outlineLvl w:val="0"/>
      </w:pPr>
    </w:p>
    <w:p w:rsidRDefault="000619B4" w:rsidP="000619B4" w:rsidR="000619B4">
      <w:pPr>
        <w:spacing w:after="0"/>
        <w:jc w:val="center"/>
        <w:outlineLvl w:val="0"/>
      </w:pPr>
      <w:r>
        <w:lastRenderedPageBreak/>
        <w:t>Obrazloženje</w:t>
      </w:r>
    </w:p>
    <w:p w:rsidRDefault="000619B4" w:rsidP="000619B4" w:rsidR="000619B4">
      <w:pPr>
        <w:spacing w:after="0"/>
        <w:outlineLvl w:val="0"/>
      </w:pPr>
    </w:p>
    <w:p w:rsidRDefault="000619B4" w:rsidP="000619B4" w:rsidR="000619B4">
      <w:pPr>
        <w:spacing w:after="0"/>
        <w:jc w:val="both"/>
        <w:outlineLvl w:val="0"/>
      </w:pPr>
      <w:r>
        <w:tab/>
        <w:t>Dana 11. studenog 2015. godine, predlagatelj Financijska agencija, Regionalni centar Zagreb Podružnica Varaždin, podnio je prijedlog  za otvaranje stečajnog postupka nad dužnikom HD-EXTERIJERI – d.o.o., OIB: 16979191407 sa sjedištem u Koprivnička 19 a, 42230 Ludbreg, navodeći da dužnik na dan 1. rujna 2015. u Očevidniku redoslijeda osnova za plaćanje ima evidentirane neizvršene osnove za plaćanje u ukupnom iznosu od 150.431,15 kn te da dužnik nema zaposlenih.</w:t>
      </w:r>
    </w:p>
    <w:p w:rsidRDefault="000619B4" w:rsidP="000619B4" w:rsidR="000619B4">
      <w:pPr>
        <w:spacing w:after="0"/>
        <w:jc w:val="both"/>
        <w:outlineLvl w:val="0"/>
      </w:pPr>
    </w:p>
    <w:p w:rsidRDefault="000619B4" w:rsidP="000619B4" w:rsidR="000619B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619B4" w:rsidP="000619B4" w:rsidR="000619B4">
      <w:pPr>
        <w:spacing w:after="0"/>
        <w:jc w:val="both"/>
        <w:outlineLvl w:val="0"/>
      </w:pPr>
    </w:p>
    <w:p w:rsidRDefault="000619B4" w:rsidP="000619B4" w:rsidR="000619B4">
      <w:pPr>
        <w:spacing w:after="0"/>
        <w:jc w:val="center"/>
        <w:outlineLvl w:val="0"/>
      </w:pPr>
    </w:p>
    <w:p w:rsidRDefault="000619B4" w:rsidP="000619B4" w:rsidR="000619B4">
      <w:pPr>
        <w:spacing w:after="0"/>
        <w:jc w:val="center"/>
        <w:outlineLvl w:val="0"/>
      </w:pPr>
      <w:r>
        <w:t>U Varaždinu, 26. siječnja 2016. godine.</w:t>
      </w:r>
    </w:p>
    <w:p w:rsidRDefault="000619B4" w:rsidP="000619B4" w:rsidR="000619B4">
      <w:pPr>
        <w:spacing w:after="0"/>
        <w:jc w:val="center"/>
        <w:outlineLvl w:val="0"/>
      </w:pPr>
    </w:p>
    <w:p w:rsidRDefault="000619B4" w:rsidP="000619B4" w:rsidR="000619B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19B4" w:rsidP="000619B4" w:rsidR="000619B4">
      <w:pPr>
        <w:spacing w:after="0"/>
        <w:jc w:val="center"/>
        <w:outlineLvl w:val="0"/>
      </w:pPr>
    </w:p>
    <w:p w:rsidRDefault="000619B4" w:rsidP="000619B4" w:rsidR="000619B4">
      <w:pPr>
        <w:spacing w:after="0"/>
        <w:ind w:firstLine="720" w:left="3600"/>
        <w:jc w:val="center"/>
        <w:outlineLvl w:val="0"/>
      </w:pPr>
      <w:r>
        <w:t>Sudac</w:t>
      </w:r>
    </w:p>
    <w:p w:rsidRDefault="000619B4" w:rsidP="000619B4" w:rsidR="000619B4">
      <w:pPr>
        <w:spacing w:after="0"/>
        <w:ind w:firstLine="720" w:left="3600"/>
        <w:jc w:val="center"/>
        <w:outlineLvl w:val="0"/>
      </w:pPr>
    </w:p>
    <w:p w:rsidRDefault="000619B4" w:rsidP="000619B4" w:rsidR="000619B4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0619B4" w:rsidP="000619B4" w:rsidR="000619B4">
      <w:pPr>
        <w:spacing w:after="0"/>
        <w:ind w:firstLine="720" w:left="3600"/>
        <w:jc w:val="center"/>
        <w:outlineLvl w:val="0"/>
      </w:pPr>
    </w:p>
    <w:p w:rsidRDefault="000619B4" w:rsidP="000619B4" w:rsidR="000619B4">
      <w:pPr>
        <w:spacing w:after="0"/>
        <w:outlineLvl w:val="0"/>
      </w:pPr>
    </w:p>
    <w:p w:rsidRDefault="000619B4" w:rsidP="000619B4" w:rsidR="000619B4">
      <w:pPr>
        <w:spacing w:after="0"/>
        <w:outlineLvl w:val="0"/>
      </w:pPr>
    </w:p>
    <w:p w:rsidRDefault="000619B4" w:rsidP="000619B4" w:rsidR="000619B4">
      <w:pPr>
        <w:spacing w:after="0"/>
        <w:outlineLvl w:val="0"/>
      </w:pPr>
    </w:p>
    <w:p w:rsidRDefault="000619B4" w:rsidP="000619B4" w:rsidR="000619B4">
      <w:pPr>
        <w:spacing w:after="0"/>
        <w:outlineLvl w:val="0"/>
      </w:pPr>
    </w:p>
    <w:p w:rsidRDefault="000619B4" w:rsidP="000619B4" w:rsidR="000619B4">
      <w:pPr>
        <w:spacing w:after="0"/>
        <w:outlineLvl w:val="0"/>
      </w:pPr>
      <w:r>
        <w:t>DNA:</w:t>
      </w:r>
    </w:p>
    <w:p w:rsidRDefault="000619B4" w:rsidP="000619B4" w:rsidR="000619B4">
      <w:pPr>
        <w:spacing w:after="0"/>
        <w:rPr>
          <w:lang w:val="en-US"/>
        </w:rPr>
      </w:pPr>
    </w:p>
    <w:p w:rsidRDefault="000619B4" w:rsidP="000619B4" w:rsidR="000619B4">
      <w:pPr>
        <w:spacing w:after="0"/>
      </w:pPr>
      <w:r>
        <w:t>- e-Oglasna ploča suda</w:t>
      </w:r>
    </w:p>
    <w:p w:rsidRDefault="00AE649C" w:rsidP="000619B4" w:rsidR="00AE649C" w:rsidRPr="00B76F3C">
      <w:pPr>
        <w:pStyle w:val="Naslov3"/>
        <w:numPr>
          <w:ilvl w:val="0"/>
          <w:numId w:val="0"/>
        </w:numPr>
      </w:pPr>
    </w:p>
    <w:p w:rsidRDefault="000619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619B4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9B4" w:rsidP="000619B4" w:rsidR="008333A9">
    <w:pPr>
      <w:tabs>
        <w:tab w:pos="3843" w:val="left"/>
        <w:tab w:pos="9072" w:val="right"/>
      </w:tabs>
      <w:outlineLvl w:val="0"/>
    </w:pPr>
    <w:r>
      <w:tab/>
    </w:r>
    <w:r>
      <w:t>2</w:t>
    </w:r>
    <w:r>
      <w:tab/>
    </w:r>
    <w:r>
      <w:t>Poslovni broj: 6 St-773/15-4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9B4" w:rsidP="000619B4" w:rsidR="000619B4">
    <w:pPr>
      <w:jc w:val="right"/>
      <w:outlineLvl w:val="0"/>
    </w:pPr>
    <w:r>
      <w:t>Poslovni broj: 6 St-773/15-4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9B4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71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St-773/2015-4</izvorni_sadrzaj>
    <derivirana_varijabla naziv="DomainObject.Oznaka_1">St-773/2015-4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St-773/2015</izvorni_sadrzaj>
    <derivirana_varijabla naziv="DomainObject.Predmet.OznakaBroj_1">St-773/2015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HD-EXTERIJERI - društvo s ograničenom odgovornošću za projektiranje i održavanje zelenih površina, okućnica, perivoja i p</izvorni_sadrzaj>
    <derivirana_varijabla naziv="DomainObject.Predmet.ProtustrankaFormated_1">  HD-EXTERIJERI - društvo s ograničenom odgovornošću za projektiranje i održavanje zelenih površina, okućnica, perivoja i p</derivirana_varijabla>
  </DomainObject.Predmet.ProtustrankaFormated>
  <DomainObject.Predmet.ProtustrankaFormatedOIB>
    <izvorni_sadrzaj>  HD-EXTERIJERI - društvo s ograničenom odgovornošću za projektiranje i održavanje zelenih površina, okućnica, perivoja i p, OIB 16979191407</izvorni_sadrzaj>
    <derivirana_varijabla naziv="DomainObject.Predmet.ProtustrankaFormatedOIB_1">  HD-EXTERIJERI - društvo s ograničenom odgovornošću za projektiranje i održavanje zelenih površina, okućnica, perivoja i p, OIB 16979191407</derivirana_varijabla>
  </DomainObject.Predmet.ProtustrankaFormatedOIB>
  <DomainObject.Predmet.ProtustrankaFormatedWithAdress>
    <izvorni_sadrzaj> HD-EXTERIJERI - društvo s ograničenom odgovornošću za projektiranje i održavanje zelenih površina, okućnica, perivoja i p, Koprivnička 19/a, 42230 Ludbreg</izvorni_sadrzaj>
    <derivirana_varijabla naziv="DomainObject.Predmet.ProtustrankaFormatedWithAdress_1"> HD-EXTERIJERI - društvo s ograničenom odgovornošću za projektiranje i održavanje zelenih površina, okućnica, perivoja i p, Koprivnička 19/a, 42230 Ludbreg</derivirana_varijabla>
  </DomainObject.Predmet.ProtustrankaFormatedWithAdress>
  <DomainObject.Predmet.ProtustrankaFormatedWithAdressOIB>
    <izvorni_sadrzaj> HD-EXTERIJERI - društvo s ograničenom odgovornošću za projektiranje i održavanje zelenih površina, okućnica, perivoja i p, OIB 16979191407, Koprivnička 19/a, 42230 Ludbreg</izvorni_sadrzaj>
    <derivirana_varijabla naziv="DomainObject.Predmet.ProtustrankaFormatedWithAdressOIB_1"> HD-EXTERIJERI - društvo s ograničenom odgovornošću za projektiranje i održavanje zelenih površina, okućnica, perivoja i p, OIB 16979191407, Koprivnička 19/a, 42230 Ludbreg</derivirana_varijabla>
  </DomainObject.Predmet.ProtustrankaFormatedWithAdressOIB>
  <DomainObject.Predmet.ProtustrankaWithAdress>
    <izvorni_sadrzaj>HD-EXTERIJERI - društvo s ograničenom odgovornošću za projektiranje i održavanje zelenih površina, okućnica, perivoja i p Koprivnička 19/a, 42230 Ludbreg</izvorni_sadrzaj>
    <derivirana_varijabla naziv="DomainObject.Predmet.ProtustrankaWithAdress_1">HD-EXTERIJERI - društvo s ograničenom odgovornošću za projektiranje i održavanje zelenih površina, okućnica, perivoja i p Koprivnička 19/a, 42230 Ludbreg</derivirana_varijabla>
  </DomainObject.Predmet.ProtustrankaWithAdress>
  <DomainObject.Predmet.ProtustrankaWithAdressOIB>
    <izvorni_sadrzaj>HD-EXTERIJERI - društvo s ograničenom odgovornošću za projektiranje i održavanje zelenih površina, okućnica, perivoja i p, OIB 16979191407, Koprivnička 19/a, 42230 Ludbreg</izvorni_sadrzaj>
    <derivirana_varijabla naziv="DomainObject.Predmet.ProtustrankaWithAdressOIB_1">HD-EXTERIJERI - društvo s ograničenom odgovornošću za projektiranje i održavanje zelenih površina, okućnica, perivoja i p, OIB 16979191407, Koprivnička 19/a, 42230 Ludbreg</derivirana_varijabla>
  </DomainObject.Predmet.ProtustrankaWithAdressOIB>
  <DomainObject.Predmet.ProtustrankaNazivFormated>
    <izvorni_sadrzaj>HD-EXTERIJERI - društvo s ograničenom odgovornošću za projektiranje i održavanje zelenih površina, okućnica, perivoja i p</izvorni_sadrzaj>
    <derivirana_varijabla naziv="DomainObject.Predmet.ProtustrankaNazivFormated_1">HD-EXTERIJERI - društvo s ograničenom odgovornošću za projektiranje i održavanje zelenih površina, okućnica, perivoja i p</derivirana_varijabla>
  </DomainObject.Predmet.ProtustrankaNazivFormated>
  <DomainObject.Predmet.ProtustrankaNazivFormatedOIB>
    <izvorni_sadrzaj>HD-EXTERIJERI - društvo s ograničenom odgovornošću za projektiranje i održavanje zelenih površina, okućnica, perivoja i p, OIB 16979191407</izvorni_sadrzaj>
    <derivirana_varijabla naziv="DomainObject.Predmet.ProtustrankaNazivFormatedOIB_1">HD-EXTERIJERI - društvo s ograničenom odgovornošću za projektiranje i održavanje zelenih površina, okućnica, perivoja i p, OIB 16979191407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150431.15</izvorni_sadrzaj>
    <derivirana_varijabla naziv="DomainObject.Predmet.TrenutnaVrijednost_1">150431.15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HD-EXTERIJERI - društvo s ograničenom odgovornošću za projektiranje i održavanje zelenih površina, okućnica, perivoja i p</item>
    </izvorni_sadrzaj>
    <derivirana_varijabla naziv="DomainObject.Predmet.ProtuStrankaListFormated_1">
      <item>HD-EXTERIJERI - društvo s ograničenom odgovornošću za projektiranje i održavanje zelenih površina, okućnica, perivoja i p</item>
    </derivirana_varijabla>
  </DomainObject.Predmet.ProtuStrankaListFormated>
  <DomainObject.Predmet.ProtuStrankaListFormatedOIB>
    <izvorni_sadrzaj>
      <item>HD-EXTERIJERI - društvo s ograničenom odgovornošću za projektiranje i održavanje zelenih površina, okućnica, perivoja i p, OIB 16979191407</item>
    </izvorni_sadrzaj>
    <derivirana_varijabla naziv="DomainObject.Predmet.ProtuStrankaListFormatedOIB_1">
      <item>HD-EXTERIJERI - društvo s ograničenom odgovornošću za projektiranje i održavanje zelenih površina, okućnica, perivoja i p, OIB 16979191407</item>
    </derivirana_varijabla>
  </DomainObject.Predmet.ProtuStrankaListFormatedOIB>
  <DomainObject.Predmet.ProtuStrankaListFormatedWithAdress>
    <izvorni_sadrzaj>
      <item>HD-EXTERIJERI - društvo s ograničenom odgovornošću za projektiranje i održavanje zelenih površina, okućnica, perivoja i p, Koprivnička 19/a, 42230 Ludbreg</item>
    </izvorni_sadrzaj>
    <derivirana_varijabla naziv="DomainObject.Predmet.ProtuStrankaListFormatedWithAdress_1">
      <item>HD-EXTERIJERI - društvo s ograničenom odgovornošću za projektiranje i održavanje zelenih površina, okućnica, perivoja i p, Koprivnička 19/a, 42230 Ludbreg</item>
    </derivirana_varijabla>
  </DomainObject.Predmet.ProtuStrankaListFormatedWithAdress>
  <DomainObject.Predmet.ProtuStrankaListFormatedWithAdressOIB>
    <izvorni_sadrzaj>
      <item>HD-EXTERIJERI - društvo s ograničenom odgovornošću za projektiranje i održavanje zelenih površina, okućnica, perivoja i p, OIB 16979191407, Koprivnička 19/a, 42230 Ludbreg</item>
    </izvorni_sadrzaj>
    <derivirana_varijabla naziv="DomainObject.Predmet.ProtuStrankaListFormatedWithAdressOIB_1">
      <item>HD-EXTERIJERI - društvo s ograničenom odgovornošću za projektiranje i održavanje zelenih površina, okućnica, perivoja i p, OIB 16979191407, Koprivnička 19/a, 42230 Ludbreg</item>
    </derivirana_varijabla>
  </DomainObject.Predmet.ProtuStrankaListFormatedWithAdressOIB>
  <DomainObject.Predmet.ProtuStrankaListNazivFormated>
    <izvorni_sadrzaj>
      <item>HD-EXTERIJERI - društvo s ograničenom odgovornošću za projektiranje i održavanje zelenih površina, okućnica, perivoja i p</item>
    </izvorni_sadrzaj>
    <derivirana_varijabla naziv="DomainObject.Predmet.ProtuStrankaListNazivFormated_1">
      <item>HD-EXTERIJERI - društvo s ograničenom odgovornošću za projektiranje i održavanje zelenih površina, okućnica, perivoja i p</item>
    </derivirana_varijabla>
  </DomainObject.Predmet.ProtuStrankaListNazivFormated>
  <DomainObject.Predmet.ProtuStrankaListNazivFormatedOIB>
    <izvorni_sadrzaj>
      <item>HD-EXTERIJERI - društvo s ograničenom odgovornošću za projektiranje i održavanje zelenih površina, okućnica, perivoja i p, OIB 16979191407</item>
    </izvorni_sadrzaj>
    <derivirana_varijabla naziv="DomainObject.Predmet.ProtuStrankaListNazivFormatedOIB_1">
      <item>HD-EXTERIJERI - društvo s ograničenom odgovornošću za projektiranje i održavanje zelenih površina, okućnica, perivoja i p, OIB 16979191407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St-773/2015-4</izvorni_sadrzaj>
    <derivirana_varijabla naziv="DomainObject.PoslovniBrojDokumenta_1">St-773/2015-4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HD-EXTERIJERI - društvo s ograničenom odgovornošću za projektiranje i održavanje zelenih površina, okućnica, perivoja i p</izvorni_sadrzaj>
    <derivirana_varijabla naziv="DomainObject.Predmet.ProtustrankaIDrugi_1">HD-EXTERIJERI - društvo s ograničenom odgovornošću za projektiranje i održavanje zelenih površina, okućnica, perivoja i p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HD-EXTERIJERI - društvo s ograničenom odgovornošću za projektiranje i održavanje zelenih površina, okućnica, perivoja i p, OIB 16979191407, Koprivnička 19/a, 42230 Ludbreg</izvorni_sadrzaj>
    <derivirana_varijabla naziv="DomainObject.Predmet.ProtustrankaIDrugiAdressOIB_1">HD-EXTERIJERI - društvo s ograničenom odgovornošću za projektiranje i održavanje zelenih površina, okućnica, perivoja i p, OIB 16979191407,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HD-EXTERIJERI - društvo s ograničenom odgovornošću za projektiranje i održavanje zelenih površina, okućnica, perivoja i p</item>
      <item>E-oglasna ploča</item>
      <item>Sudski registar, Trgovački sud u Varaždinu</item>
    </izvorni_sadrzaj>
    <derivirana_varijabla naziv="DomainObject.Predmet.SudioniciListNaziv_1">
      <item>Financijska agencija</item>
      <item>HD-EXTERIJERI - društvo s ograničenom odgovornošću za projektiranje i održavanje zelenih površina, okućnica, perivoja i p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HD-EXTERIJERI - društvo s ograničenom odgovornošću za projektiranje i održavanje zelenih površina, okućnica, perivoja i p, OIB 16979191407, Koprivnička 19/a,42230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HD-EXTERIJERI - društvo s ograničenom odgovornošću za projektiranje i održavanje zelenih površina, okućnica, perivoja i p, OIB 16979191407, Koprivnička 19/a,42230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C1AFF-9A5D-4011-8570-0B8CD14F6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2508</properties:Characters>
  <properties:Lines>78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