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dcde2" w14:paraId="bfdcde2" w:rsidRDefault="00896EAC" w:rsidR="00896EAC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E53F4">
        <w:br w:clear="all" w:type="textWrapping"/>
      </w:r>
    </w:p>
    <w:p w:rsidRDefault="00B1338F" w:rsidP="00D11F4F" w:rsidR="00B1338F" w:rsidRPr="00B22F77"/>
    <w:p w:rsidRDefault="00D11F4F" w:rsidP="002E53F4" w:rsidR="00D11F4F" w:rsidRPr="00B22F77">
      <w:pPr>
        <w:tabs>
          <w:tab w:pos="7410" w:val="left"/>
        </w:tabs>
      </w:pPr>
      <w:r w:rsidRPr="00B22F77">
        <w:t>REPUBLIKA HRVATSKA</w:t>
      </w:r>
      <w:r w:rsidR="002660B6">
        <w:t xml:space="preserve">                                                                      </w:t>
      </w:r>
      <w:r w:rsidR="002E53F4">
        <w:t xml:space="preserve">67. </w:t>
      </w:r>
      <w:proofErr w:type="spellStart"/>
      <w:r w:rsidR="002E53F4">
        <w:t>Stpn</w:t>
      </w:r>
      <w:proofErr w:type="spellEnd"/>
      <w:r w:rsidR="002E53F4">
        <w:t>-112/15</w:t>
      </w:r>
      <w:r w:rsidR="002660B6">
        <w:t>-5</w:t>
      </w:r>
    </w:p>
    <w:p w:rsidRDefault="00D11F4F" w:rsidP="00D11F4F" w:rsidR="00D11F4F" w:rsidRPr="00B22F77">
      <w:r w:rsidRPr="00B22F77">
        <w:t>Trgovački sud u Zagrebu</w:t>
      </w:r>
    </w:p>
    <w:p w:rsidRDefault="00D11F4F" w:rsidP="00D11F4F" w:rsidR="00D11F4F" w:rsidRPr="00B22F77">
      <w:r w:rsidRPr="00B22F77">
        <w:t>Zagreb, Amruševa 2/II</w:t>
      </w:r>
    </w:p>
    <w:p w:rsidRDefault="00D11F4F" w:rsidP="00D11F4F" w:rsidR="00D11F4F"/>
    <w:p w:rsidRDefault="002E53F4" w:rsidP="00D11F4F" w:rsidR="002E53F4"/>
    <w:p w:rsidRDefault="002660B6" w:rsidP="00D11F4F" w:rsidR="002660B6" w:rsidRPr="00B22F77"/>
    <w:p w:rsidRDefault="00AF3644" w:rsidP="00AF3644" w:rsidR="005F2603" w:rsidRPr="00B22F77">
      <w:pPr>
        <w:jc w:val="both"/>
      </w:pPr>
      <w:r>
        <w:t>Trgovački sud u Zagrebu</w:t>
      </w:r>
      <w:r w:rsidR="00D11F4F" w:rsidRPr="00B22F77">
        <w:t xml:space="preserve"> u povodu prijedloga </w:t>
      </w:r>
      <w:r w:rsidR="00700EAF">
        <w:t>dužnika</w:t>
      </w:r>
      <w:r>
        <w:t xml:space="preserve"> </w:t>
      </w:r>
      <w:r w:rsidR="0022668F">
        <w:t>POHIŽEK KERAMIKA d.o.o., Zagreb, 10360 Sesvete, Varaždinska 66, OIB: 74103580437</w:t>
      </w:r>
      <w:r w:rsidR="00167699" w:rsidRPr="00B22F77">
        <w:t>,</w:t>
      </w:r>
      <w:r>
        <w:t xml:space="preserve"> </w:t>
      </w:r>
      <w:r w:rsidR="005F2603" w:rsidRPr="00B22F77">
        <w:t>radi s</w:t>
      </w:r>
      <w:r w:rsidR="004B5537" w:rsidRPr="00B22F77">
        <w:t xml:space="preserve">klapanja </w:t>
      </w:r>
      <w:proofErr w:type="spellStart"/>
      <w:r w:rsidR="004B5537" w:rsidRPr="00B22F77">
        <w:t>predstečajne</w:t>
      </w:r>
      <w:proofErr w:type="spellEnd"/>
      <w:r w:rsidR="004B5537" w:rsidRPr="00B22F77">
        <w:t xml:space="preserve"> nagodbe,</w:t>
      </w:r>
      <w:r w:rsidR="005F2603" w:rsidRPr="00B22F77">
        <w:t xml:space="preserve"> </w:t>
      </w:r>
      <w:r w:rsidR="0022668F">
        <w:t>27. rujna</w:t>
      </w:r>
      <w:r w:rsidR="001859FF">
        <w:t xml:space="preserve"> 2016</w:t>
      </w:r>
      <w:r w:rsidR="005F2603" w:rsidRPr="00B22F77">
        <w:t>.</w:t>
      </w:r>
      <w:r w:rsidR="008A03E9" w:rsidRPr="00B22F77">
        <w:t>,</w:t>
      </w:r>
      <w:r>
        <w:t xml:space="preserve"> oglasio je:</w:t>
      </w:r>
    </w:p>
    <w:p w:rsidRDefault="005F2603" w:rsidP="005F2603" w:rsidR="005F2603" w:rsidRPr="00B22F77"/>
    <w:p w:rsidRDefault="005F2603" w:rsidP="008A03E9" w:rsidR="005F2603" w:rsidRPr="00B22F77">
      <w:pPr>
        <w:jc w:val="both"/>
      </w:pPr>
      <w:r w:rsidRPr="00B22F77">
        <w:t xml:space="preserve">Ročište radi sklapanja </w:t>
      </w:r>
      <w:proofErr w:type="spellStart"/>
      <w:r w:rsidRPr="00B22F77">
        <w:t>predstečajne</w:t>
      </w:r>
      <w:proofErr w:type="spellEnd"/>
      <w:r w:rsidR="00EB6079" w:rsidRPr="00B22F77">
        <w:t xml:space="preserve"> nagodbe u postupka nad dužnik</w:t>
      </w:r>
      <w:r w:rsidR="000131C9" w:rsidRPr="00B22F77">
        <w:t>om</w:t>
      </w:r>
      <w:r w:rsidRPr="00B22F77">
        <w:t xml:space="preserve"> </w:t>
      </w:r>
      <w:r w:rsidR="005F68EA" w:rsidRPr="00B22F77">
        <w:br/>
      </w:r>
      <w:r w:rsidR="0022668F" w:rsidRPr="0022668F">
        <w:t xml:space="preserve">POHIŽEK KERAMIKA d.o.o., Zagreb, </w:t>
      </w:r>
      <w:r w:rsidR="0022668F">
        <w:t xml:space="preserve">Sesvete, </w:t>
      </w:r>
      <w:r w:rsidR="0022668F" w:rsidRPr="0022668F">
        <w:t>Varaždinska 66, OIB: 74103580437</w:t>
      </w:r>
      <w:r w:rsidRPr="00B22F77">
        <w:t>, određuje se  za dan:</w:t>
      </w:r>
    </w:p>
    <w:p w:rsidRDefault="005F2603" w:rsidP="005F2603" w:rsidR="005F2603" w:rsidRPr="00B22F77"/>
    <w:p w:rsidRDefault="0022668F" w:rsidP="008A03E9" w:rsidR="00F42DB7" w:rsidRPr="00B22F77">
      <w:pPr>
        <w:jc w:val="both"/>
      </w:pPr>
      <w:r>
        <w:t>13. listopad</w:t>
      </w:r>
      <w:r w:rsidR="001859FF" w:rsidRPr="001859FF">
        <w:t xml:space="preserve"> 2016</w:t>
      </w:r>
      <w:r w:rsidR="00212A58" w:rsidRPr="001859FF">
        <w:t>.</w:t>
      </w:r>
      <w:r w:rsidR="00167699" w:rsidRPr="001859FF">
        <w:t xml:space="preserve"> u </w:t>
      </w:r>
      <w:r w:rsidR="002F28B6">
        <w:t>9.3</w:t>
      </w:r>
      <w:r w:rsidR="000131C9" w:rsidRPr="001859FF">
        <w:t>0</w:t>
      </w:r>
      <w:r w:rsidR="005F2603" w:rsidRPr="001859FF">
        <w:t xml:space="preserve"> sati</w:t>
      </w:r>
      <w:r w:rsidR="005F2603" w:rsidRPr="00B22F77">
        <w:t xml:space="preserve"> u zgradi Trgovačkog suda Z</w:t>
      </w:r>
      <w:r w:rsidR="008A03E9" w:rsidRPr="00B22F77">
        <w:t>agreb, Petrinjska  8, soba broj</w:t>
      </w:r>
      <w:r w:rsidR="005F2603" w:rsidRPr="00B22F77">
        <w:t xml:space="preserve"> </w:t>
      </w:r>
      <w:r w:rsidR="002F28B6">
        <w:t xml:space="preserve">85/II </w:t>
      </w:r>
      <w:r w:rsidR="00700EAF">
        <w:t>(</w:t>
      </w:r>
      <w:r w:rsidR="002F28B6">
        <w:t>ulična zgrada</w:t>
      </w:r>
      <w:r w:rsidR="009C4A88" w:rsidRPr="00B22F77">
        <w:t>)</w:t>
      </w:r>
      <w:r w:rsidR="00F42DB7" w:rsidRPr="00B22F77">
        <w:t xml:space="preserve"> </w:t>
      </w:r>
      <w:r w:rsidR="002E617B" w:rsidRPr="00B22F77">
        <w:t xml:space="preserve">na koje se pozivaju dužnik i </w:t>
      </w:r>
      <w:r w:rsidR="006810C0" w:rsidRPr="00B22F77">
        <w:t>svi</w:t>
      </w:r>
      <w:r w:rsidR="002E617B" w:rsidRPr="00B22F77">
        <w:t xml:space="preserve"> vjerovnici</w:t>
      </w:r>
      <w:r w:rsidR="00F42DB7" w:rsidRPr="00B22F77">
        <w:t>.</w:t>
      </w:r>
    </w:p>
    <w:p w:rsidRDefault="002E617B" w:rsidP="008A03E9" w:rsidR="002E617B" w:rsidRPr="00B22F77">
      <w:pPr>
        <w:jc w:val="both"/>
      </w:pPr>
      <w:r w:rsidRPr="00B22F77">
        <w:t xml:space="preserve"> </w:t>
      </w:r>
    </w:p>
    <w:p w:rsidRDefault="002E617B" w:rsidP="002E617B" w:rsidR="002E617B" w:rsidRPr="00B22F77">
      <w:pPr>
        <w:jc w:val="both"/>
      </w:pPr>
      <w:r w:rsidRPr="00B22F77">
        <w:t xml:space="preserve">Uvid u </w:t>
      </w:r>
      <w:r w:rsidR="006810C0" w:rsidRPr="00B22F77">
        <w:t>nacrt prijedloga</w:t>
      </w:r>
      <w:r w:rsidRPr="00B22F77">
        <w:t xml:space="preserve"> predstečajne nagodbe može se izvršit</w:t>
      </w:r>
      <w:r w:rsidR="006810C0" w:rsidRPr="00B22F77">
        <w:t>i u Trgovačkom sudu u Zagrebu, soba broj 85/II (ulična zgrada).</w:t>
      </w:r>
    </w:p>
    <w:p w:rsidRDefault="00167699" w:rsidP="002E617B" w:rsidR="00167699" w:rsidRPr="00B22F77">
      <w:pPr>
        <w:jc w:val="both"/>
      </w:pPr>
    </w:p>
    <w:p w:rsidRDefault="00167699" w:rsidP="002E617B" w:rsidR="00167699" w:rsidRPr="001859FF">
      <w:pPr>
        <w:jc w:val="both"/>
      </w:pPr>
      <w:r w:rsidRPr="00B22F77">
        <w:t xml:space="preserve">Poziva se Financijska agencija oglasiti poziv za navedeno ročište najkasnije do </w:t>
      </w:r>
      <w:r w:rsidR="0022668F">
        <w:t>5. listopada</w:t>
      </w:r>
      <w:r w:rsidR="009277EA" w:rsidRPr="001859FF">
        <w:t xml:space="preserve"> </w:t>
      </w:r>
      <w:r w:rsidR="001859FF" w:rsidRPr="001859FF">
        <w:t>2016</w:t>
      </w:r>
      <w:r w:rsidR="00950D13" w:rsidRPr="001859FF">
        <w:t>.</w:t>
      </w:r>
    </w:p>
    <w:p w:rsidRDefault="005F2603" w:rsidP="005F2603" w:rsidR="005F2603" w:rsidRPr="001859FF"/>
    <w:p w:rsidRDefault="002660B6" w:rsidP="008A03E9" w:rsidR="002660B6">
      <w:pPr>
        <w:jc w:val="center"/>
      </w:pPr>
    </w:p>
    <w:p w:rsidRDefault="008A03E9" w:rsidP="008A03E9" w:rsidR="005F2603">
      <w:pPr>
        <w:jc w:val="center"/>
      </w:pPr>
      <w:r w:rsidRPr="00B22F77">
        <w:t xml:space="preserve">U </w:t>
      </w:r>
      <w:r w:rsidR="005F2603" w:rsidRPr="00B22F77">
        <w:t>Zagreb</w:t>
      </w:r>
      <w:r w:rsidRPr="00B22F77">
        <w:t>u</w:t>
      </w:r>
      <w:r w:rsidR="005F2603" w:rsidRPr="00B22F77">
        <w:t xml:space="preserve"> </w:t>
      </w:r>
      <w:r w:rsidR="0022668F">
        <w:t>27. rujna</w:t>
      </w:r>
      <w:r w:rsidR="001859FF">
        <w:t xml:space="preserve"> 2016</w:t>
      </w:r>
      <w:r w:rsidR="005F2603" w:rsidRPr="00B22F77">
        <w:t>.</w:t>
      </w:r>
    </w:p>
    <w:p w:rsidRDefault="002E53F4" w:rsidP="008A03E9" w:rsidR="002E53F4">
      <w:pPr>
        <w:jc w:val="center"/>
      </w:pPr>
    </w:p>
    <w:p w:rsidRDefault="002660B6" w:rsidP="008A03E9" w:rsidR="002660B6">
      <w:pPr>
        <w:jc w:val="center"/>
      </w:pPr>
    </w:p>
    <w:p w:rsidRDefault="002660B6" w:rsidP="008A03E9" w:rsidR="002660B6" w:rsidRPr="00B22F77">
      <w:pPr>
        <w:jc w:val="center"/>
      </w:pPr>
    </w:p>
    <w:p w:rsidRDefault="00896EAC" w:rsidP="00F213B6" w:rsidR="00896EAC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896EAC" w:rsidP="00F213B6" w:rsidR="00896EA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</w:t>
      </w:r>
      <w:proofErr w:type="spellStart"/>
      <w:r w:rsidRPr="00310646">
        <w:rPr>
          <w:rFonts w:hAnsi="Times New Roman" w:ascii="Times New Roman"/>
          <w:b w:val="false"/>
          <w:color w:val="auto"/>
          <w:szCs w:val="24"/>
        </w:rPr>
        <w:t>Zubak</w:t>
      </w:r>
      <w:proofErr w:type="spellEnd"/>
      <w:r w:rsidR="001B5F32">
        <w:rPr>
          <w:rFonts w:hAnsi="Times New Roman" w:ascii="Times New Roman"/>
          <w:b w:val="false"/>
          <w:color w:val="auto"/>
          <w:szCs w:val="24"/>
        </w:rPr>
        <w:t>,v.r.</w:t>
      </w:r>
      <w:r w:rsidR="002E53F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96EAC" w:rsidP="00F213B6" w:rsidR="00896EA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A36D7" w:rsidP="00AF3644" w:rsidR="009A36D7"/>
    <w:p w:rsidRDefault="001B5F32" w:rsidP="004E13E6" w:rsidR="001B5F32">
      <w:pPr>
        <w:jc w:val="right"/>
      </w:pPr>
    </w:p>
    <w:p w:rsidRDefault="001B5F32" w:rsidP="004E13E6" w:rsidR="001B5F32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1B5F32" w:rsidP="004E13E6" w:rsidR="001B5F32">
      <w:pPr>
        <w:jc w:val="right"/>
      </w:pPr>
      <w:r>
        <w:t>ovlašteni službenik</w:t>
      </w:r>
    </w:p>
    <w:p w:rsidRDefault="001B5F32" w:rsidP="004E13E6" w:rsidR="001B5F32">
      <w:pPr>
        <w:jc w:val="right"/>
      </w:pPr>
      <w:r>
        <w:t>Katica Franjić</w:t>
      </w:r>
    </w:p>
    <w:p w:rsidRDefault="009A36D7" w:rsidP="009A36D7" w:rsidR="009A36D7"/>
    <w:p w:rsidRDefault="009A36D7" w:rsidR="009A36D7" w:rsidRPr="00B22F77"/>
    <w:sectPr w:rsidSect="002660B6" w:rsidR="009A36D7" w:rsidRPr="00B22F77">
      <w:pgSz w:h="16838" w:w="11906"/>
      <w:pgMar w:gutter="0" w:footer="708" w:header="708" w:left="1417" w:bottom="1135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D843D5"/>
    <w:multiLevelType w:val="hybridMultilevel"/>
    <w:tmpl w:val="50AC4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603"/>
    <w:rsid w:val="000131C9"/>
    <w:rsid w:val="00027CCC"/>
    <w:rsid w:val="00157658"/>
    <w:rsid w:val="00167699"/>
    <w:rsid w:val="001859FF"/>
    <w:rsid w:val="00191E1D"/>
    <w:rsid w:val="001B5F32"/>
    <w:rsid w:val="001E4D97"/>
    <w:rsid w:val="00212A58"/>
    <w:rsid w:val="0022668F"/>
    <w:rsid w:val="002660B6"/>
    <w:rsid w:val="002D0B39"/>
    <w:rsid w:val="002E53F4"/>
    <w:rsid w:val="002E617B"/>
    <w:rsid w:val="002F28B6"/>
    <w:rsid w:val="0042272B"/>
    <w:rsid w:val="004468A1"/>
    <w:rsid w:val="00465F0E"/>
    <w:rsid w:val="004B1EDB"/>
    <w:rsid w:val="004B5537"/>
    <w:rsid w:val="00533189"/>
    <w:rsid w:val="005F2603"/>
    <w:rsid w:val="005F68EA"/>
    <w:rsid w:val="00603C6F"/>
    <w:rsid w:val="006810C0"/>
    <w:rsid w:val="006A3B58"/>
    <w:rsid w:val="006B3605"/>
    <w:rsid w:val="006C4297"/>
    <w:rsid w:val="006E529B"/>
    <w:rsid w:val="00700EAF"/>
    <w:rsid w:val="00701AA3"/>
    <w:rsid w:val="00871B08"/>
    <w:rsid w:val="00896EAC"/>
    <w:rsid w:val="008A03E9"/>
    <w:rsid w:val="00915378"/>
    <w:rsid w:val="009277EA"/>
    <w:rsid w:val="00950D13"/>
    <w:rsid w:val="009A36D7"/>
    <w:rsid w:val="009A7443"/>
    <w:rsid w:val="009C4A88"/>
    <w:rsid w:val="009F31BC"/>
    <w:rsid w:val="00A06284"/>
    <w:rsid w:val="00A4356D"/>
    <w:rsid w:val="00A915EB"/>
    <w:rsid w:val="00AF3644"/>
    <w:rsid w:val="00B1338F"/>
    <w:rsid w:val="00B22F77"/>
    <w:rsid w:val="00C35596"/>
    <w:rsid w:val="00C87019"/>
    <w:rsid w:val="00D11F4F"/>
    <w:rsid w:val="00D9026C"/>
    <w:rsid w:val="00E2706B"/>
    <w:rsid w:val="00E7110F"/>
    <w:rsid w:val="00EB6079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896EAC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96EAC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896EAC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896EA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60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0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0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0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0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896EAC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96EAC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896EAC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896EA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60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0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0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0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0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2015.</izvorni_sadrzaj>
    <derivirana_varijabla naziv="DomainObject.Predmet.DatumOsnivanja_1">21.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Stpn-112/2015</izvorni_sadrzaj>
    <derivirana_varijabla naziv="DomainObject.Predmet.OznakaBroj_1">Stpn-112/2015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POHIŽEK KERAMIKA d.o.o. za proizvodnju, trgovinu i usluge</izvorni_sadrzaj>
    <derivirana_varijabla naziv="DomainObject.Predmet.ProtustrankaFormated_1">  POHIŽEK KERAMIKA d.o.o. za proizvodnju, trgovinu i usluge</derivirana_varijabla>
  </DomainObject.Predmet.ProtustrankaFormated>
  <DomainObject.Predmet.ProtustrankaFormatedOIB>
    <izvorni_sadrzaj>  POHIŽEK KERAMIKA d.o.o. za proizvodnju, trgovinu i usluge, OIB 74103580437</izvorni_sadrzaj>
    <derivirana_varijabla naziv="DomainObject.Predmet.ProtustrankaFormatedOIB_1">  POHIŽEK KERAMIKA d.o.o. za proizvodnju, trgovinu i usluge, OIB 74103580437</derivirana_varijabla>
  </DomainObject.Predmet.ProtustrankaFormatedOIB>
  <DomainObject.Predmet.ProtustrankaFormatedWithAdress>
    <izvorni_sadrzaj> POHIŽEK KERAMIKA d.o.o. za proizvodnju, trgovinu i usluge, Sesvete, Varaždinska 66, 10360 Sesvete</izvorni_sadrzaj>
    <derivirana_varijabla naziv="DomainObject.Predmet.ProtustrankaFormatedWithAdress_1"> POHIŽEK KERAMIKA d.o.o. za proizvodnju, trgovinu i usluge, Sesvete, Varaždinska 66, 10360 Sesvete</derivirana_varijabla>
  </DomainObject.Predmet.ProtustrankaFormatedWithAdress>
  <DomainObject.Predmet.ProtustrankaFormatedWithAdressOIB>
    <izvorni_sadrzaj> POHIŽEK KERAMIKA d.o.o. za proizvodnju, trgovinu i usluge, OIB 74103580437, Sesvete, Varaždinska 66, 10360 Sesvete</izvorni_sadrzaj>
    <derivirana_varijabla naziv="DomainObject.Predmet.ProtustrankaFormatedWithAdressOIB_1"> POHIŽEK KERAMIKA d.o.o. za proizvodnju, trgovinu i usluge, OIB 74103580437, Sesvete, Varaždinska 66, 10360 Sesvete</derivirana_varijabla>
  </DomainObject.Predmet.ProtustrankaFormatedWithAdressOIB>
  <DomainObject.Predmet.ProtustrankaWithAdress>
    <izvorni_sadrzaj>POHIŽEK KERAMIKA d.o.o. za proizvodnju, trgovinu i usluge Sesvete, Varaždinska 66, 10360 Sesvete</izvorni_sadrzaj>
    <derivirana_varijabla naziv="DomainObject.Predmet.ProtustrankaWithAdress_1">POHIŽEK KERAMIKA d.o.o. za proizvodnju, trgovinu i usluge Sesvete, Varaždinska 66, 10360 Sesvete</derivirana_varijabla>
  </DomainObject.Predmet.ProtustrankaWithAdress>
  <DomainObject.Predmet.ProtustrankaWithAdressOIB>
    <izvorni_sadrzaj>POHIŽEK KERAMIKA d.o.o. za proizvodnju, trgovinu i usluge, OIB 74103580437, Sesvete, Varaždinska 66, 10360 Sesvete</izvorni_sadrzaj>
    <derivirana_varijabla naziv="DomainObject.Predmet.ProtustrankaWithAdressOIB_1">POHIŽEK KERAMIKA d.o.o. za proizvodnju, trgovinu i usluge, OIB 74103580437, Sesvete, Varaždinska 66, 10360 Sesvete</derivirana_varijabla>
  </DomainObject.Predmet.ProtustrankaWithAdressOIB>
  <DomainObject.Predmet.ProtustrankaNazivFormated>
    <izvorni_sadrzaj>POHIŽEK KERAMIKA d.o.o. za proizvodnju, trgovinu i usluge</izvorni_sadrzaj>
    <derivirana_varijabla naziv="DomainObject.Predmet.ProtustrankaNazivFormated_1">POHIŽEK KERAMIKA d.o.o. za proizvodnju, trgovinu i usluge</derivirana_varijabla>
  </DomainObject.Predmet.ProtustrankaNazivFormated>
  <DomainObject.Predmet.ProtustrankaNazivFormatedOIB>
    <izvorni_sadrzaj>POHIŽEK KERAMIKA d.o.o. za proizvodnju, trgovinu i usluge, OIB 74103580437</izvorni_sadrzaj>
    <derivirana_varijabla naziv="DomainObject.Predmet.ProtustrankaNazivFormatedOIB_1">POHIŽEK KERAMIKA d.o.o. za proizvodnju, trgovinu i usluge, OIB 74103580437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POHIŽEK KERAMIKA d.o.o. za proizvodnju, trgovinu i usluge</izvorni_sadrzaj>
    <derivirana_varijabla naziv="DomainObject.Predmet.StrankaFormated_1">  POHIŽEK KERAMIKA d.o.o. za proizvodnju, trgovinu i usluge</derivirana_varijabla>
  </DomainObject.Predmet.StrankaFormated>
  <DomainObject.Predmet.StrankaFormatedOIB>
    <izvorni_sadrzaj>  POHIŽEK KERAMIKA d.o.o. za proizvodnju, trgovinu i usluge, OIB 74103580437</izvorni_sadrzaj>
    <derivirana_varijabla naziv="DomainObject.Predmet.StrankaFormatedOIB_1">  POHIŽEK KERAMIKA d.o.o. za proizvodnju, trgovinu i usluge, OIB 74103580437</derivirana_varijabla>
  </DomainObject.Predmet.StrankaFormatedOIB>
  <DomainObject.Predmet.StrankaFormatedWithAdress>
    <izvorni_sadrzaj> POHIŽEK KERAMIKA d.o.o. za proizvodnju, trgovinu i usluge, Sesvete, Varaždinska 66, 10360 Sesvete</izvorni_sadrzaj>
    <derivirana_varijabla naziv="DomainObject.Predmet.StrankaFormatedWithAdress_1"> POHIŽEK KERAMIKA d.o.o. za proizvodnju, trgovinu i usluge, Sesvete, Varaždinska 66, 10360 Sesvete</derivirana_varijabla>
  </DomainObject.Predmet.StrankaFormatedWithAdress>
  <DomainObject.Predmet.StrankaFormatedWithAdressOIB>
    <izvorni_sadrzaj> POHIŽEK KERAMIKA d.o.o. za proizvodnju, trgovinu i usluge, OIB 74103580437, Sesvete, Varaždinska 66, 10360 Sesvete</izvorni_sadrzaj>
    <derivirana_varijabla naziv="DomainObject.Predmet.StrankaFormatedWithAdressOIB_1"> POHIŽEK KERAMIKA d.o.o. za proizvodnju, trgovinu i usluge, OIB 74103580437, Sesvete, Varaždinska 66, 10360 Sesvete</derivirana_varijabla>
  </DomainObject.Predmet.StrankaFormatedWithAdressOIB>
  <DomainObject.Predmet.StrankaWithAdress>
    <izvorni_sadrzaj>POHIŽEK KERAMIKA d.o.o. za proizvodnju, trgovinu i usluge Sesvete, Varaždinska 66,10360 Sesvete</izvorni_sadrzaj>
    <derivirana_varijabla naziv="DomainObject.Predmet.StrankaWithAdress_1">POHIŽEK KERAMIKA d.o.o. za proizvodnju, trgovinu i usluge Sesvete, Varaždinska 66,10360 Sesvete</derivirana_varijabla>
  </DomainObject.Predmet.StrankaWithAdress>
  <DomainObject.Predmet.StrankaWithAdressOIB>
    <izvorni_sadrzaj>POHIŽEK KERAMIKA d.o.o. za proizvodnju, trgovinu i usluge, OIB 74103580437, Sesvete, Varaždinska 66,10360 Sesvete</izvorni_sadrzaj>
    <derivirana_varijabla naziv="DomainObject.Predmet.StrankaWithAdressOIB_1">POHIŽEK KERAMIKA d.o.o. za proizvodnju, trgovinu i usluge, OIB 74103580437, Sesvete, Varaždinska 66,10360 Sesvete</derivirana_varijabla>
  </DomainObject.Predmet.StrankaWithAdressOIB>
  <DomainObject.Predmet.StrankaNazivFormated>
    <izvorni_sadrzaj>POHIŽEK KERAMIKA d.o.o. za proizvodnju, trgovinu i usluge</izvorni_sadrzaj>
    <derivirana_varijabla naziv="DomainObject.Predmet.StrankaNazivFormated_1">POHIŽEK KERAMIKA d.o.o. za proizvodnju, trgovinu i usluge</derivirana_varijabla>
  </DomainObject.Predmet.StrankaNazivFormated>
  <DomainObject.Predmet.StrankaNazivFormatedOIB>
    <izvorni_sadrzaj>POHIŽEK KERAMIKA d.o.o. za proizvodnju, trgovinu i usluge, OIB 74103580437</izvorni_sadrzaj>
    <derivirana_varijabla naziv="DomainObject.Predmet.StrankaNazivFormatedOIB_1">POHIŽEK KERAMIKA d.o.o. za proizvodnju, trgovinu i usluge, OIB 74103580437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POHIŽEK KERAMIKA d.o.o. za proizvodnju, trgovinu i usluge</item>
    </izvorni_sadrzaj>
    <derivirana_varijabla naziv="DomainObject.Predmet.StrankaListFormated_1">
      <item>POHIŽEK KERAMIKA d.o.o. za proizvodnju, trgovinu i usluge</item>
    </derivirana_varijabla>
  </DomainObject.Predmet.StrankaListFormated>
  <DomainObject.Predmet.StrankaListFormatedOIB>
    <izvorni_sadrzaj>
      <item>POHIŽEK KERAMIKA d.o.o. za proizvodnju, trgovinu i usluge, OIB 74103580437</item>
    </izvorni_sadrzaj>
    <derivirana_varijabla naziv="DomainObject.Predmet.StrankaListFormatedOIB_1">
      <item>POHIŽEK KERAMIKA d.o.o. za proizvodnju, trgovinu i usluge, OIB 74103580437</item>
    </derivirana_varijabla>
  </DomainObject.Predmet.StrankaListFormatedOIB>
  <DomainObject.Predmet.StrankaListFormatedWithAdress>
    <izvorni_sadrzaj>
      <item>POHIŽEK KERAMIKA d.o.o. za proizvodnju, trgovinu i usluge, Sesvete, Varaždinska 66, 10360 Sesvete</item>
    </izvorni_sadrzaj>
    <derivirana_varijabla naziv="DomainObject.Predmet.StrankaListFormatedWithAdress_1">
      <item>POHIŽEK KERAMIKA d.o.o. za proizvodnju, trgovinu i usluge, Sesvete, Varaždinska 66, 10360 Sesvete</item>
    </derivirana_varijabla>
  </DomainObject.Predmet.StrankaListFormatedWithAdress>
  <DomainObject.Predmet.StrankaListFormatedWithAdressOIB>
    <izvorni_sadrzaj>
      <item>POHIŽEK KERAMIKA d.o.o. za proizvodnju, trgovinu i usluge, OIB 74103580437, Sesvete, Varaždinska 66, 10360 Sesvete</item>
    </izvorni_sadrzaj>
    <derivirana_varijabla naziv="DomainObject.Predmet.StrankaListFormatedWithAdressOIB_1">
      <item>POHIŽEK KERAMIKA d.o.o. za proizvodnju, trgovinu i usluge, OIB 74103580437, Sesvete, Varaždinska 66, 10360 Sesvete</item>
    </derivirana_varijabla>
  </DomainObject.Predmet.StrankaListFormatedWithAdressOIB>
  <DomainObject.Predmet.StrankaListNazivFormated>
    <izvorni_sadrzaj>
      <item>POHIŽEK KERAMIKA d.o.o. za proizvodnju, trgovinu i usluge</item>
    </izvorni_sadrzaj>
    <derivirana_varijabla naziv="DomainObject.Predmet.StrankaListNazivFormated_1">
      <item>POHIŽEK KERAMIKA d.o.o. za proizvodnju, trgovinu i usluge</item>
    </derivirana_varijabla>
  </DomainObject.Predmet.StrankaListNazivFormated>
  <DomainObject.Predmet.StrankaListNazivFormatedOIB>
    <izvorni_sadrzaj>
      <item>POHIŽEK KERAMIKA d.o.o. za proizvodnju, trgovinu i usluge, OIB 74103580437</item>
    </izvorni_sadrzaj>
    <derivirana_varijabla naziv="DomainObject.Predmet.StrankaListNazivFormatedOIB_1">
      <item>POHIŽEK KERAMIKA d.o.o. za proizvodnju, trgovinu i usluge, OIB 74103580437</item>
    </derivirana_varijabla>
  </DomainObject.Predmet.StrankaListNazivFormatedOIB>
  <DomainObject.Predmet.ProtuStrankaListFormated>
    <izvorni_sadrzaj>
      <item>POHIŽEK KERAMIKA d.o.o. za proizvodnju, trgovinu i usluge</item>
    </izvorni_sadrzaj>
    <derivirana_varijabla naziv="DomainObject.Predmet.ProtuStrankaListFormated_1">
      <item>POHIŽEK KERAMIKA d.o.o. za proizvodnju, trgovinu i usluge</item>
    </derivirana_varijabla>
  </DomainObject.Predmet.ProtuStrankaListFormated>
  <DomainObject.Predmet.ProtuStrankaListFormatedOIB>
    <izvorni_sadrzaj>
      <item>POHIŽEK KERAMIKA d.o.o. za proizvodnju, trgovinu i usluge, OIB 74103580437</item>
    </izvorni_sadrzaj>
    <derivirana_varijabla naziv="DomainObject.Predmet.ProtuStrankaListFormatedOIB_1">
      <item>POHIŽEK KERAMIKA d.o.o. za proizvodnju, trgovinu i usluge, OIB 74103580437</item>
    </derivirana_varijabla>
  </DomainObject.Predmet.ProtuStrankaListFormatedOIB>
  <DomainObject.Predmet.ProtuStrankaListFormatedWithAdress>
    <izvorni_sadrzaj>
      <item>POHIŽEK KERAMIKA d.o.o. za proizvodnju, trgovinu i usluge, Sesvete, Varaždinska 66, 10360 Sesvete</item>
    </izvorni_sadrzaj>
    <derivirana_varijabla naziv="DomainObject.Predmet.ProtuStrankaListFormatedWithAdress_1">
      <item>POHIŽEK KERAMIKA d.o.o. za proizvodnju, trgovinu i usluge, Sesvete, Varaždinska 66, 10360 Sesvete</item>
    </derivirana_varijabla>
  </DomainObject.Predmet.ProtuStrankaListFormatedWithAdress>
  <DomainObject.Predmet.ProtuStrankaListFormatedWithAdressOIB>
    <izvorni_sadrzaj>
      <item>POHIŽEK KERAMIKA d.o.o. za proizvodnju, trgovinu i usluge, OIB 74103580437, Sesvete, Varaždinska 66, 10360 Sesvete</item>
    </izvorni_sadrzaj>
    <derivirana_varijabla naziv="DomainObject.Predmet.ProtuStrankaListFormatedWithAdressOIB_1">
      <item>POHIŽEK KERAMIKA d.o.o. za proizvodnju, trgovinu i usluge, OIB 74103580437, Sesvete, Varaždinska 66, 10360 Sesvete</item>
    </derivirana_varijabla>
  </DomainObject.Predmet.ProtuStrankaListFormatedWithAdressOIB>
  <DomainObject.Predmet.ProtuStrankaListNazivFormated>
    <izvorni_sadrzaj>
      <item>POHIŽEK KERAMIKA d.o.o. za proizvodnju, trgovinu i usluge</item>
    </izvorni_sadrzaj>
    <derivirana_varijabla naziv="DomainObject.Predmet.ProtuStrankaListNazivFormated_1">
      <item>POHIŽEK KERAMIKA d.o.o. za proizvodnju, trgovinu i usluge</item>
    </derivirana_varijabla>
  </DomainObject.Predmet.ProtuStrankaListNazivFormated>
  <DomainObject.Predmet.ProtuStrankaListNazivFormatedOIB>
    <izvorni_sadrzaj>
      <item>POHIŽEK KERAMIKA d.o.o. za proizvodnju, trgovinu i usluge, OIB 74103580437</item>
    </izvorni_sadrzaj>
    <derivirana_varijabla naziv="DomainObject.Predmet.ProtuStrankaListNazivFormatedOIB_1">
      <item>POHIŽEK KERAMIKA d.o.o. za proizvodnju, trgovinu i usluge, OIB 74103580437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POHIŽEK KERAMIKA d.o.o. za proizvodnju, trgovinu i usluge</izvorni_sadrzaj>
    <derivirana_varijabla naziv="DomainObject.Predmet.StrankaIDrugi_1">POHIŽEK KERAMIKA d.o.o. za proizvodnju, trgovinu i usluge</derivirana_varijabla>
  </DomainObject.Predmet.StrankaIDrugi>
  <DomainObject.Predmet.ProtustrankaIDrugi>
    <izvorni_sadrzaj>POHIŽEK KERAMIKA d.o.o. za proizvodnju, trgovinu i usluge</izvorni_sadrzaj>
    <derivirana_varijabla naziv="DomainObject.Predmet.ProtustrankaIDrugi_1">POHIŽEK KERAMIKA d.o.o. za proizvodnju, trgovinu i usluge</derivirana_varijabla>
  </DomainObject.Predmet.ProtustrankaIDrugi>
  <DomainObject.Predmet.StrankaIDrugiAdressOIB>
    <izvorni_sadrzaj>POHIŽEK KERAMIKA d.o.o. za proizvodnju, trgovinu i usluge, OIB 74103580437, Sesvete, Varaždinska 66, 10360 Sesvete</izvorni_sadrzaj>
    <derivirana_varijabla naziv="DomainObject.Predmet.StrankaIDrugiAdressOIB_1">POHIŽEK KERAMIKA d.o.o. za proizvodnju, trgovinu i usluge, OIB 74103580437, Sesvete, Varaždinska 66, 10360 Sesvete</derivirana_varijabla>
  </DomainObject.Predmet.StrankaIDrugiAdressOIB>
  <DomainObject.Predmet.ProtustrankaIDrugiAdressOIB>
    <izvorni_sadrzaj>POHIŽEK KERAMIKA d.o.o. za proizvodnju, trgovinu i usluge, OIB 74103580437, Sesvete, Varaždinska 66, 10360 Sesvete</izvorni_sadrzaj>
    <derivirana_varijabla naziv="DomainObject.Predmet.ProtustrankaIDrugiAdressOIB_1">POHIŽEK KERAMIKA d.o.o. za proizvodnju, trgovinu i usluge, OIB 74103580437, Sesvete, Varaždinska 66,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POHIŽEK KERAMIKA d.o.o. za proizvodnju, trgovinu i usluge</item>
      <item>POHIŽEK KERAMIKA d.o.o. za proizvodnju, trgovinu i usluge</item>
    </izvorni_sadrzaj>
    <derivirana_varijabla naziv="DomainObject.Predmet.SudioniciListNaziv_1">
      <item>POHIŽEK KERAMIKA d.o.o. za proizvodnju, trgovinu i usluge</item>
      <item>POHIŽEK KERAMIKA d.o.o. za proizvodnju, trgovinu i usluge</item>
    </derivirana_varijabla>
  </DomainObject.Predmet.SudioniciListNaziv>
  <DomainObject.Predmet.SudioniciListAdressOIB>
    <izvorni_sadrzaj>
      <item>POHIŽEK KERAMIKA d.o.o. za proizvodnju, trgovinu i usluge, OIB 74103580437, Sesvete, Varaždinska 66,10360 Sesvete</item>
      <item>POHIŽEK KERAMIKA d.o.o. za proizvodnju, trgovinu i usluge, OIB 74103580437, Sesvete, Varaždinska 66,10360 Sesvete</item>
    </izvorni_sadrzaj>
    <derivirana_varijabla naziv="DomainObject.Predmet.SudioniciListAdressOIB_1">
      <item>POHIŽEK KERAMIKA d.o.o. za proizvodnju, trgovinu i usluge, OIB 74103580437, Sesvete, Varaždinska 66,10360 Sesvete</item>
      <item>POHIŽEK KERAMIKA d.o.o. za proizvodnju, trgovinu i usluge, OIB 74103580437, Sesvete, Varaždinska 66,10360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74103580437</item>
      <item>, OIB 74103580437</item>
    </izvorni_sadrzaj>
    <derivirana_varijabla naziv="DomainObject.Predmet.SudioniciListNazivOIB_1">
      <item>, OIB 74103580437</item>
      <item>, OIB 74103580437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134</properties:Words>
  <properties:Characters>797</properties:Characters>
  <properties:Lines>40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2016-09-26T13:26:00Z</dcterms:created>
  <dc:creator>gzubak</dc:creator>
  <cp:lastModifiedBy>Katica Franjić</cp:lastModifiedBy>
  <cp:lastPrinted>2016-09-27T08:01:00Z</cp:lastPrinted>
  <dcterms:modified xmlns:xsi="http://www.w3.org/2001/XMLSchema-instance" xsi:type="dcterms:W3CDTF">2016-09-27T08:02:00Z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