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13f1" w14:paraId="18513f1" w:rsidRDefault="000D4409" w:rsidP="000D4409" w:rsidR="000D440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409" w:rsidP="000D4409" w:rsidR="000D440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D4409" w:rsidP="000D4409" w:rsidR="000D44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D4409" w:rsidP="000D4409" w:rsidR="000D440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D4409" w:rsidP="000D4409" w:rsidR="000D4409"/>
    <w:p w:rsidRDefault="000D4409" w:rsidP="000D4409" w:rsidR="000D44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D4409" w:rsidP="000D4409" w:rsidR="000D44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D4409" w:rsidP="000D4409" w:rsidR="000D44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5706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OROZ d. o. o. Pula, Paduljski put 92, OIB 36980295440, MBS 040194024,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D4409" w:rsidP="000D4409" w:rsidR="000D44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D4409" w:rsidP="000D4409" w:rsidR="000D44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4409" w:rsidP="000D4409" w:rsidR="000D440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OROZ d. o. o. Pula, Paduljski put 92, OIB 36980295440, MBS 040194024.</w:t>
      </w:r>
    </w:p>
    <w:p w:rsidRDefault="000D4409" w:rsidP="000D4409" w:rsidR="000D440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OROZ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2284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1.662.665,55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D4409" w:rsidP="000D4409" w:rsidR="000D440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D4409" w:rsidP="000D4409" w:rsidR="000D440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D4409" w:rsidP="000D4409" w:rsidR="000D440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D4409" w:rsidP="000D4409" w:rsidR="000D440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D4409" w:rsidP="000D4409" w:rsidR="000D44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D4409" w:rsidP="000D4409" w:rsidR="000D440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D4409" w:rsidP="000D4409" w:rsidR="000D44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D4409" w:rsidP="000D4409" w:rsidR="000D440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D4409" w:rsidP="000D4409" w:rsidR="000D440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>
      <w:pPr>
        <w:tabs>
          <w:tab w:pos="4116" w:val="left"/>
        </w:tabs>
      </w:pPr>
    </w:p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 w:rsidRPr="00D05CA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0D4409" w:rsidP="000D4409" w:rsidR="000D4409"/>
    <w:p w:rsidRDefault="003344F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9D" w:rsidP="000D4409" w:rsidR="0048049D">
      <w:r>
        <w:separator/>
      </w:r>
    </w:p>
  </w:endnote>
  <w:endnote w:id="0" w:type="continuationSeparator">
    <w:p w:rsidRDefault="0048049D" w:rsidP="000D4409" w:rsidR="00480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9D" w:rsidP="000D4409" w:rsidR="0048049D">
      <w:r>
        <w:separator/>
      </w:r>
    </w:p>
  </w:footnote>
  <w:footnote w:id="0" w:type="continuationSeparator">
    <w:p w:rsidRDefault="0048049D" w:rsidP="000D4409" w:rsidR="00480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9D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344F2">
      <w:rPr>
        <w:noProof/>
      </w:rPr>
      <w:t>2</w:t>
    </w:r>
    <w:r>
      <w:fldChar w:fldCharType="end"/>
    </w:r>
    <w:r>
      <w:tab/>
    </w:r>
    <w:r w:rsidRPr="00F65D9B">
      <w:t>11 St-</w:t>
    </w:r>
    <w:r>
      <w:t>39</w:t>
    </w:r>
    <w:r w:rsidR="000D4409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9D" w:rsidP="0021081C" w:rsidR="00A81E97">
    <w:pPr>
      <w:pStyle w:val="Zaglavlje"/>
      <w:jc w:val="right"/>
    </w:pPr>
    <w:r>
      <w:t>11 St-39</w:t>
    </w:r>
    <w:r w:rsidR="000D4409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31C"/>
    <w:rsid w:val="000D4409"/>
    <w:rsid w:val="003344F2"/>
    <w:rsid w:val="0048049D"/>
    <w:rsid w:val="009A6044"/>
    <w:rsid w:val="00BF033F"/>
    <w:rsid w:val="00D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4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44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44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40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44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44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4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4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4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4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44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44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40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D44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44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4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4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4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OROZ d.o.o. PULA</izvorni_sadrzaj>
    <derivirana_varijabla naziv="DomainObject.Predmet.ProtustrankaFormated_1">  OROZ d.o.o. PULA</derivirana_varijabla>
  </DomainObject.Predmet.ProtustrankaFormated>
  <DomainObject.Predmet.ProtustrankaFormatedOIB>
    <izvorni_sadrzaj>  OROZ d.o.o. PULA, OIB 36980295440</izvorni_sadrzaj>
    <derivirana_varijabla naziv="DomainObject.Predmet.ProtustrankaFormatedOIB_1">  OROZ d.o.o. PULA, OIB 36980295440</derivirana_varijabla>
  </DomainObject.Predmet.ProtustrankaFormatedOIB>
  <DomainObject.Predmet.ProtustrankaFormatedWithAdress>
    <izvorni_sadrzaj> OROZ d.o.o. PULA, Paduljski put 92, 52100 Pula</izvorni_sadrzaj>
    <derivirana_varijabla naziv="DomainObject.Predmet.ProtustrankaFormatedWithAdress_1"> OROZ d.o.o. PULA, Paduljski put 92, 52100 Pula</derivirana_varijabla>
  </DomainObject.Predmet.ProtustrankaFormatedWithAdress>
  <DomainObject.Predmet.ProtustrankaFormatedWithAdressOIB>
    <izvorni_sadrzaj> OROZ d.o.o. PULA, OIB 36980295440, Paduljski put 92, 52100 Pula</izvorni_sadrzaj>
    <derivirana_varijabla naziv="DomainObject.Predmet.ProtustrankaFormatedWithAdressOIB_1"> OROZ d.o.o. PULA, OIB 36980295440, Paduljski put 92, 52100 Pula</derivirana_varijabla>
  </DomainObject.Predmet.ProtustrankaFormatedWithAdressOIB>
  <DomainObject.Predmet.ProtustrankaWithAdress>
    <izvorni_sadrzaj>OROZ d.o.o. PULA Paduljski put 92, 52100 Pula</izvorni_sadrzaj>
    <derivirana_varijabla naziv="DomainObject.Predmet.ProtustrankaWithAdress_1">OROZ d.o.o. PULA Paduljski put 92, 52100 Pula</derivirana_varijabla>
  </DomainObject.Predmet.ProtustrankaWithAdress>
  <DomainObject.Predmet.ProtustrankaWithAdressOIB>
    <izvorni_sadrzaj>OROZ d.o.o. PULA, OIB 36980295440, Paduljski put 92, 52100 Pula</izvorni_sadrzaj>
    <derivirana_varijabla naziv="DomainObject.Predmet.ProtustrankaWithAdressOIB_1">OROZ d.o.o. PULA, OIB 36980295440, Paduljski put 92, 52100 Pula</derivirana_varijabla>
  </DomainObject.Predmet.ProtustrankaWithAdressOIB>
  <DomainObject.Predmet.ProtustrankaNazivFormated>
    <izvorni_sadrzaj>OROZ d.o.o. PULA</izvorni_sadrzaj>
    <derivirana_varijabla naziv="DomainObject.Predmet.ProtustrankaNazivFormated_1">OROZ d.o.o. PULA</derivirana_varijabla>
  </DomainObject.Predmet.ProtustrankaNazivFormated>
  <DomainObject.Predmet.ProtustrankaNazivFormatedOIB>
    <izvorni_sadrzaj>OROZ d.o.o. PULA, OIB 36980295440</izvorni_sadrzaj>
    <derivirana_varijabla naziv="DomainObject.Predmet.ProtustrankaNazivFormatedOIB_1">OROZ d.o.o. PULA, OIB 36980295440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1662665.55</izvorni_sadrzaj>
    <derivirana_varijabla naziv="DomainObject.Predmet.TrenutnaVrijednost_1">1662665.55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OROZ d.o.o. PULA</item>
    </izvorni_sadrzaj>
    <derivirana_varijabla naziv="DomainObject.Predmet.ProtuStrankaListFormated_1">
      <item>OROZ d.o.o. PULA</item>
    </derivirana_varijabla>
  </DomainObject.Predmet.ProtuStrankaListFormated>
  <DomainObject.Predmet.ProtuStrankaListFormatedOIB>
    <izvorni_sadrzaj>
      <item>OROZ d.o.o. PULA, OIB 36980295440</item>
    </izvorni_sadrzaj>
    <derivirana_varijabla naziv="DomainObject.Predmet.ProtuStrankaListFormatedOIB_1">
      <item>OROZ d.o.o. PULA, OIB 36980295440</item>
    </derivirana_varijabla>
  </DomainObject.Predmet.ProtuStrankaListFormatedOIB>
  <DomainObject.Predmet.ProtuStrankaListFormatedWithAdress>
    <izvorni_sadrzaj>
      <item>OROZ d.o.o. PULA, Paduljski put 92, 52100 Pula</item>
    </izvorni_sadrzaj>
    <derivirana_varijabla naziv="DomainObject.Predmet.ProtuStrankaListFormatedWithAdress_1">
      <item>OROZ d.o.o. PULA, Paduljski put 92, 52100 Pula</item>
    </derivirana_varijabla>
  </DomainObject.Predmet.ProtuStrankaListFormatedWithAdress>
  <DomainObject.Predmet.ProtuStrankaListFormatedWithAdressOIB>
    <izvorni_sadrzaj>
      <item>OROZ d.o.o. PULA, OIB 36980295440, Paduljski put 92, 52100 Pula</item>
    </izvorni_sadrzaj>
    <derivirana_varijabla naziv="DomainObject.Predmet.ProtuStrankaListFormatedWithAdressOIB_1">
      <item>OROZ d.o.o. PULA, OIB 36980295440, Paduljski put 92, 52100 Pula</item>
    </derivirana_varijabla>
  </DomainObject.Predmet.ProtuStrankaListFormatedWithAdressOIB>
  <DomainObject.Predmet.ProtuStrankaListNazivFormated>
    <izvorni_sadrzaj>
      <item>OROZ d.o.o. PULA</item>
    </izvorni_sadrzaj>
    <derivirana_varijabla naziv="DomainObject.Predmet.ProtuStrankaListNazivFormated_1">
      <item>OROZ d.o.o. PULA</item>
    </derivirana_varijabla>
  </DomainObject.Predmet.ProtuStrankaListNazivFormated>
  <DomainObject.Predmet.ProtuStrankaListNazivFormatedOIB>
    <izvorni_sadrzaj>
      <item>OROZ d.o.o. PULA, OIB 36980295440</item>
    </izvorni_sadrzaj>
    <derivirana_varijabla naziv="DomainObject.Predmet.ProtuStrankaListNazivFormatedOIB_1">
      <item>OROZ d.o.o. PULA, OIB 36980295440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OROZ d.o.o. PULA</izvorni_sadrzaj>
    <derivirana_varijabla naziv="DomainObject.Predmet.ProtustrankaIDrugi_1">OROZ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OROZ d.o.o. PULA, OIB 36980295440, Paduljski put 92, 52100 Pula</izvorni_sadrzaj>
    <derivirana_varijabla naziv="DomainObject.Predmet.ProtustrankaIDrugiAdressOIB_1">OROZ d.o.o. PULA, OIB 36980295440, Paduljski put 92,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OROZ d.o.o. PULA</item>
    </izvorni_sadrzaj>
    <derivirana_varijabla naziv="DomainObject.Predmet.SudioniciListNaziv_1">
      <item>FINANCIJSKA AGENCIJA, RC RIJEKA, PODRUŽNICA PULA, PULA</item>
      <item>OROZ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OROZ d.o.o. PULA, OIB 36980295440, Paduljski put 92,52100 Pula</item>
    </izvorni_sadrzaj>
    <derivirana_varijabla naziv="DomainObject.Predmet.SudioniciListAdressOIB_1">
      <item>FINANCIJSKA AGENCIJA, RC RIJEKA, PODRUŽNICA PULA, PULA, OIB 85821130368, Giardini 5,52100 Pula</item>
      <item>OROZ d.o.o. PULA, OIB 36980295440, Paduljski put 92,52100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36980295440</item>
    </izvorni_sadrzaj>
    <derivirana_varijabla naziv="DomainObject.Predmet.SudioniciListNazivOIB_1">
      <item>, OIB 85821130368</item>
      <item>, OIB 36980295440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1993</properties:Characters>
  <properties:Lines>91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2015-11-26T13:59:00Z</dcterms:created>
  <dc:creator>Mihaela Kaligari</dc:creator>
  <dc:description/>
  <cp:keywords/>
  <cp:lastModifiedBy>Mihaela Kaligari</cp:lastModifiedBy>
  <cp:lastPrinted>2015-12-10T10:44:00Z</cp:lastPrinted>
  <dcterms:modified xmlns:xsi="http://www.w3.org/2001/XMLSchema-instance" xsi:type="dcterms:W3CDTF">2015-12-10T10:44:00Z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