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b83b" w14:paraId="8ecb83b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415D54">
        <w:t>259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440312">
        <w:t>5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 xml:space="preserve">, </w:t>
      </w:r>
      <w:r w:rsidR="00415D54">
        <w:t xml:space="preserve">OIB: </w:t>
      </w:r>
      <w:r w:rsidR="00415D54" w:rsidRPr="00415D54">
        <w:t>85821130368</w:t>
      </w:r>
      <w:r w:rsidR="00415D54">
        <w:t xml:space="preserve">, </w:t>
      </w:r>
      <w:r w:rsidR="00637444" w:rsidRPr="00F42E4A">
        <w:t>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415D54">
        <w:t>MULTI NATURA</w:t>
      </w:r>
      <w:r w:rsidR="00A17244">
        <w:t xml:space="preserve"> </w:t>
      </w:r>
      <w:r w:rsidR="00F6594A">
        <w:t>j.</w:t>
      </w:r>
      <w:r w:rsidR="00337280" w:rsidRPr="00337280">
        <w:t>d.o.o.</w:t>
      </w:r>
      <w:r w:rsidR="00DE5384" w:rsidRPr="00F42E4A">
        <w:t>,</w:t>
      </w:r>
      <w:r w:rsidR="00AF2C11" w:rsidRPr="00F42E4A">
        <w:t xml:space="preserve"> </w:t>
      </w:r>
      <w:r w:rsidR="00415D54">
        <w:t>Peteranec</w:t>
      </w:r>
      <w:r w:rsidR="00AF2C11" w:rsidRPr="00F42E4A">
        <w:t xml:space="preserve">, </w:t>
      </w:r>
      <w:r w:rsidR="00415D54">
        <w:t>Frana Galovića 3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415D54" w:rsidRPr="00415D54">
        <w:t>070104932</w:t>
      </w:r>
      <w:r w:rsidR="00F10C2B" w:rsidRPr="00F42E4A">
        <w:t>, OIB:</w:t>
      </w:r>
      <w:r w:rsidR="00F42E4A" w:rsidRPr="00F42E4A">
        <w:t xml:space="preserve"> </w:t>
      </w:r>
      <w:r w:rsidR="00415D54" w:rsidRPr="00415D54">
        <w:t>82508125685</w:t>
      </w:r>
      <w:r w:rsidR="00637444" w:rsidRPr="00F42E4A">
        <w:t xml:space="preserve">, dana </w:t>
      </w:r>
      <w:r w:rsidR="00415D54">
        <w:t>18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415D54" w:rsidRPr="00415D54">
        <w:t>MULTI NATURA j.d.o.o., Peteranec, Frana Galovića 3, MBS: 070104932, OIB: 82508125685</w:t>
      </w:r>
      <w:r w:rsidR="00415D54">
        <w:t xml:space="preserve"> </w:t>
      </w:r>
      <w:r w:rsidR="00CB6C18" w:rsidRPr="00F42E4A">
        <w:t xml:space="preserve">iznosi </w:t>
      </w:r>
      <w:r w:rsidR="00415D54">
        <w:t>196.167,48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415D54">
        <w:t>Danijel Kesteli</w:t>
      </w:r>
      <w:r w:rsidR="00B35C80">
        <w:t xml:space="preserve">, </w:t>
      </w:r>
      <w:r w:rsidR="00415D54">
        <w:t>Koprivnica, Stjepana Kukeca 21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415D54">
        <w:t>23559832345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415D54">
        <w:t>18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E2AE0"/>
    <w:rsid w:val="00400A96"/>
    <w:rsid w:val="00401A7F"/>
    <w:rsid w:val="00415D54"/>
    <w:rsid w:val="00420F99"/>
    <w:rsid w:val="00440312"/>
    <w:rsid w:val="0047710E"/>
    <w:rsid w:val="004949F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62791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12EA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9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9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9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9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4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9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9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9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9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St-259/2016-5</izvorni_sadrzaj>
    <derivirana_varijabla naziv="DomainObject.Oznaka_1">St-259/2016-5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NATURA j.d.o.o. za proizvodnju mineralnih gnojiva</izvorni_sadrzaj>
    <derivirana_varijabla naziv="DomainObject.Predmet.ProtustrankaFormated_1">  MULTI NATURA j.d.o.o. za proizvodnju mineralnih gnojiva</derivirana_varijabla>
  </DomainObject.Predmet.ProtustrankaFormated>
  <DomainObject.Predmet.ProtustrankaFormatedOIB>
    <izvorni_sadrzaj>  MULTI NATURA j.d.o.o. za proizvodnju mineralnih gnojiva, OIB 82508125685</izvorni_sadrzaj>
    <derivirana_varijabla naziv="DomainObject.Predmet.ProtustrankaFormatedOIB_1">  MULTI NATURA j.d.o.o. za proizvodnju mineralnih gnojiva, OIB 82508125685</derivirana_varijabla>
  </DomainObject.Predmet.ProtustrankaFormatedOIB>
  <DomainObject.Predmet.ProtustrankaFormatedWithAdress>
    <izvorni_sadrzaj> MULTI NATURA j.d.o.o. za proizvodnju mineralnih gnojiva, Frana Galovića 3, 48316 Peteranec</izvorni_sadrzaj>
    <derivirana_varijabla naziv="DomainObject.Predmet.ProtustrankaFormatedWithAdress_1"> MULTI NATURA j.d.o.o. za proizvodnju mineralnih gnojiva, Frana Galovića 3, 48316 Peteranec</derivirana_varijabla>
  </DomainObject.Predmet.ProtustrankaFormatedWithAdress>
  <DomainObject.Predmet.ProtustrankaFormatedWithAdressOIB>
    <izvorni_sadrzaj> MULTI NATURA j.d.o.o. za proizvodnju mineralnih gnojiva, OIB 82508125685, Frana Galovića 3, 48316 Peteranec</izvorni_sadrzaj>
    <derivirana_varijabla naziv="DomainObject.Predmet.ProtustrankaFormatedWithAdressOIB_1"> MULTI NATURA j.d.o.o. za proizvodnju mineralnih gnojiva, OIB 82508125685, Frana Galovića 3, 48316 Peteranec</derivirana_varijabla>
  </DomainObject.Predmet.ProtustrankaFormatedWithAdressOIB>
  <DomainObject.Predmet.ProtustrankaWithAdress>
    <izvorni_sadrzaj>MULTI NATURA j.d.o.o. za proizvodnju mineralnih gnojiva Frana Galovića 3, 48316 Peteranec</izvorni_sadrzaj>
    <derivirana_varijabla naziv="DomainObject.Predmet.ProtustrankaWithAdress_1">MULTI NATURA j.d.o.o. za proizvodnju mineralnih gnojiva Frana Galovića 3, 48316 Peteranec</derivirana_varijabla>
  </DomainObject.Predmet.ProtustrankaWithAdress>
  <DomainObject.Predmet.ProtustrankaWithAdressOIB>
    <izvorni_sadrzaj>MULTI NATURA j.d.o.o. za proizvodnju mineralnih gnojiva, OIB 82508125685, Frana Galovića 3, 48316 Peteranec</izvorni_sadrzaj>
    <derivirana_varijabla naziv="DomainObject.Predmet.ProtustrankaWithAdressOIB_1">MULTI NATURA j.d.o.o. za proizvodnju mineralnih gnojiva, OIB 82508125685, Frana Galovića 3, 48316 Peteranec</derivirana_varijabla>
  </DomainObject.Predmet.ProtustrankaWithAdressOIB>
  <DomainObject.Predmet.ProtustrankaNazivFormated>
    <izvorni_sadrzaj>MULTI NATURA j.d.o.o. za proizvodnju mineralnih gnojiva</izvorni_sadrzaj>
    <derivirana_varijabla naziv="DomainObject.Predmet.ProtustrankaNazivFormated_1">MULTI NATURA j.d.o.o. za proizvodnju mineralnih gnojiva</derivirana_varijabla>
  </DomainObject.Predmet.ProtustrankaNazivFormated>
  <DomainObject.Predmet.ProtustrankaNazivFormatedOIB>
    <izvorni_sadrzaj>MULTI NATURA j.d.o.o. za proizvodnju mineralnih gnojiva, OIB 82508125685</izvorni_sadrzaj>
    <derivirana_varijabla naziv="DomainObject.Predmet.ProtustrankaNazivFormatedOIB_1">MULTI NATURA j.d.o.o. za proizvodnju mineralnih gnojiva, OIB 82508125685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196167.48</izvorni_sadrzaj>
    <derivirana_varijabla naziv="DomainObject.Predmet.TrenutnaVrijednost_1">196167.48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MULTI NATURA j.d.o.o. za proizvodnju mineralnih gnojiva</item>
    </izvorni_sadrzaj>
    <derivirana_varijabla naziv="DomainObject.Predmet.ProtuStrankaListFormated_1">
      <item>MULTI NATURA j.d.o.o. za proizvodnju mineralnih gnojiva</item>
    </derivirana_varijabla>
  </DomainObject.Predmet.ProtuStrankaListFormated>
  <DomainObject.Predmet.ProtuStrankaListFormatedOIB>
    <izvorni_sadrzaj>
      <item>MULTI NATURA j.d.o.o. za proizvodnju mineralnih gnojiva, OIB 82508125685</item>
    </izvorni_sadrzaj>
    <derivirana_varijabla naziv="DomainObject.Predmet.ProtuStrankaListFormatedOIB_1">
      <item>MULTI NATURA j.d.o.o. za proizvodnju mineralnih gnojiva, OIB 82508125685</item>
    </derivirana_varijabla>
  </DomainObject.Predmet.ProtuStrankaListFormatedOIB>
  <DomainObject.Predmet.ProtuStrankaListFormatedWithAdress>
    <izvorni_sadrzaj>
      <item>MULTI NATURA j.d.o.o. za proizvodnju mineralnih gnojiva, Frana Galovića 3, 48316 Peteranec</item>
    </izvorni_sadrzaj>
    <derivirana_varijabla naziv="DomainObject.Predmet.ProtuStrankaListFormatedWithAdress_1">
      <item>MULTI NATURA j.d.o.o. za proizvodnju mineralnih gnojiva, Frana Galovića 3, 48316 Peteranec</item>
    </derivirana_varijabla>
  </DomainObject.Predmet.ProtuStrankaListFormatedWithAdress>
  <DomainObject.Predmet.ProtuStrankaListFormatedWithAdressOIB>
    <izvorni_sadrzaj>
      <item>MULTI NATURA j.d.o.o. za proizvodnju mineralnih gnojiva, OIB 82508125685, Frana Galovića 3, 48316 Peteranec</item>
    </izvorni_sadrzaj>
    <derivirana_varijabla naziv="DomainObject.Predmet.ProtuStrankaListFormatedWithAdressOIB_1">
      <item>MULTI NATURA j.d.o.o. za proizvodnju mineralnih gnojiva, OIB 82508125685, Frana Galovića 3, 48316 Peteranec</item>
    </derivirana_varijabla>
  </DomainObject.Predmet.ProtuStrankaListFormatedWithAdressOIB>
  <DomainObject.Predmet.ProtuStrankaListNazivFormated>
    <izvorni_sadrzaj>
      <item>MULTI NATURA j.d.o.o. za proizvodnju mineralnih gnojiva</item>
    </izvorni_sadrzaj>
    <derivirana_varijabla naziv="DomainObject.Predmet.ProtuStrankaListNazivFormated_1">
      <item>MULTI NATURA j.d.o.o. za proizvodnju mineralnih gnojiva</item>
    </derivirana_varijabla>
  </DomainObject.Predmet.ProtuStrankaListNazivFormated>
  <DomainObject.Predmet.ProtuStrankaListNazivFormatedOIB>
    <izvorni_sadrzaj>
      <item>MULTI NATURA j.d.o.o. za proizvodnju mineralnih gnojiva, OIB 82508125685</item>
    </izvorni_sadrzaj>
    <derivirana_varijabla naziv="DomainObject.Predmet.ProtuStrankaListNazivFormatedOIB_1">
      <item>MULTI NATURA j.d.o.o. za proizvodnju mineralnih gnojiva, OIB 82508125685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St-259/2016-5</izvorni_sadrzaj>
    <derivirana_varijabla naziv="DomainObject.PoslovniBrojDokumenta_1">St-259/2016-5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MULTI NATURA j.d.o.o. za proizvodnju mineralnih gnojiva</izvorni_sadrzaj>
    <derivirana_varijabla naziv="DomainObject.Predmet.ProtustrankaIDrugi_1">MULTI NATURA j.d.o.o. za proizvodnju mineralnih gnojiva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MULTI NATURA j.d.o.o. za proizvodnju mineralnih gnojiva, OIB 82508125685, Frana Galovića 3, 48316 Peteranec</izvorni_sadrzaj>
    <derivirana_varijabla naziv="DomainObject.Predmet.ProtustrankaIDrugiAdressOIB_1">MULTI NATURA j.d.o.o. za proizvodnju mineralnih gnojiva, OIB 82508125685, Frana Galovića 3, 48316 Peteranec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MULTI NATURA j.d.o.o. za proizvodnju mineralnih gnojiva</item>
      <item>E-oglasna ploča</item>
      <item>Sudski registar</item>
    </izvorni_sadrzaj>
    <derivirana_varijabla naziv="DomainObject.Predmet.SudioniciListNaziv_1">
      <item>Financijska agencija</item>
      <item>MULTI NATURA j.d.o.o. za proizvodnju mineralnih gnojiva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MULTI NATURA j.d.o.o. za proizvodnju mineralnih gnojiva, OIB 82508125685, Frana Galovića 3,48316 Peteranec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MULTI NATURA j.d.o.o. za proizvodnju mineralnih gnojiva, OIB 82508125685, Frana Galovića 3,48316 Peteranec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82508125685</item>
      <item>, OIB null</item>
      <item>, OIB null</item>
    </izvorni_sadrzaj>
    <derivirana_varijabla naziv="DomainObject.Predmet.SudioniciListNazivOIB_1">
      <item>, OIB 85821130368</item>
      <item>, OIB 82508125685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D0199C-929F-4F09-A15A-3C18371EF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1902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2016-02-18T13:46:00Z</dcterms:created>
  <dc:creator>Ljubica Makovec</dc:creator>
  <cp:lastModifiedBy>Nevenka Vuković</cp:lastModifiedBy>
  <cp:lastPrinted>2016-02-18T13:51:00Z</cp:lastPrinted>
  <dcterms:modified xmlns:xsi="http://www.w3.org/2001/XMLSchema-instance" xsi:type="dcterms:W3CDTF">2016-02-25T07:32:00Z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