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b67c0" w14:paraId="87b67c0" w:rsidRDefault="007D1373" w:rsidP="00407841" w:rsidR="00407841" w:rsidRPr="00F14A92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>Posl.br. 7.St.1</w:t>
      </w:r>
      <w:r w:rsidR="00DE632B">
        <w:rPr>
          <w:b/>
        </w:rPr>
        <w:t>9/17</w:t>
      </w:r>
    </w:p>
    <w:p w:rsidRDefault="00407841" w:rsidP="00407841" w:rsidR="00407841" w:rsidRPr="00F14A92">
      <w:pPr>
        <w:tabs>
          <w:tab w:pos="1175" w:val="left"/>
        </w:tabs>
        <w:jc w:val="both"/>
        <w:rPr>
          <w:b/>
        </w:rPr>
      </w:pPr>
      <w:r w:rsidRPr="00F14A92">
        <w:rPr>
          <w:b/>
        </w:rPr>
        <w:t xml:space="preserve">                   </w:t>
      </w:r>
      <w:r w:rsidRPr="00F14A9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F14A92">
      <w:pPr>
        <w:jc w:val="both"/>
        <w:rPr>
          <w:color w:val="000000"/>
        </w:rPr>
      </w:pPr>
      <w:r w:rsidRPr="00F14A92">
        <w:rPr>
          <w:b/>
        </w:rPr>
        <w:t>REPUBLIKA HRVATSKA</w:t>
      </w: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TRGOVAČKI SUD U SPLITU</w:t>
      </w: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STALNA SLUŽBA U DUBROVNIKU</w:t>
      </w: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Dr. A. Starčevića 23, Dubrovnik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1B47A7" w:rsidP="00407841" w:rsidR="001B47A7" w:rsidRPr="00F14A92">
      <w:pPr>
        <w:jc w:val="both"/>
        <w:rPr>
          <w:b/>
        </w:rPr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REPUBLIKA HRVATSKA</w:t>
      </w: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RJEŠENJE</w:t>
      </w:r>
    </w:p>
    <w:p w:rsidRDefault="001B47A7" w:rsidP="00407841" w:rsidR="001B47A7" w:rsidRPr="00F14A92">
      <w:pPr>
        <w:jc w:val="both"/>
        <w:rPr>
          <w:b/>
        </w:rPr>
      </w:pPr>
    </w:p>
    <w:p w:rsidRDefault="00407841" w:rsidP="00407841" w:rsidR="00407841" w:rsidRPr="00F14A92">
      <w:pPr>
        <w:ind w:firstLine="708"/>
        <w:jc w:val="both"/>
        <w:rPr>
          <w:b/>
        </w:rPr>
      </w:pPr>
    </w:p>
    <w:p w:rsidRDefault="00407841" w:rsidP="00C25D2F" w:rsidR="00DF7C11">
      <w:pPr>
        <w:ind w:firstLine="708"/>
        <w:jc w:val="both"/>
        <w:rPr>
          <w:sz w:val="22"/>
          <w:szCs w:val="22"/>
        </w:rPr>
      </w:pPr>
      <w:r w:rsidRPr="00F14A92">
        <w:t>Trgovački sud u Splitu, Stalna služba u Dubrovniku, po stečajnom sucu Diani Butigan Granić u prethodnom postupku radi utvrđivanja uvjeta za otvaranje stečajnog postupka nad dužnikom</w:t>
      </w:r>
      <w:r w:rsidR="007D1373" w:rsidRPr="007D1373">
        <w:rPr>
          <w:sz w:val="22"/>
          <w:szCs w:val="22"/>
        </w:rPr>
        <w:t xml:space="preserve"> </w:t>
      </w:r>
      <w:r w:rsidR="00DF7C11">
        <w:rPr>
          <w:sz w:val="22"/>
          <w:szCs w:val="22"/>
        </w:rPr>
        <w:t>SALDO KONTI d.o.o., Dubrovnik, Vukovarska 17, OIB: 64069596047, dana 21. ožujka 2017.g.</w:t>
      </w:r>
    </w:p>
    <w:p w:rsidRDefault="00DF7C11" w:rsidP="00C25D2F" w:rsidR="00DF7C11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 i j e š i o    j e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</w:pPr>
      <w:r w:rsidRPr="00F14A92">
        <w:rPr>
          <w:b/>
        </w:rPr>
        <w:t>1.</w:t>
      </w:r>
      <w:r w:rsidRPr="00F14A92">
        <w:t xml:space="preserve"> </w:t>
      </w:r>
      <w:r w:rsidRPr="00F14A92">
        <w:tab/>
        <w:t>Pozivaju se osobe koje imaju pravni interes da se provede stečajni postupak nad dužnikom</w:t>
      </w:r>
      <w:r w:rsidR="008C23BA">
        <w:t xml:space="preserve"> </w:t>
      </w:r>
      <w:r w:rsidR="00DF7C11">
        <w:rPr>
          <w:sz w:val="22"/>
          <w:szCs w:val="22"/>
        </w:rPr>
        <w:t>SALDO KONTI d.o.o., Dubrovnik, Vukovarska 17, OIB: 64069596047</w:t>
      </w:r>
      <w:r w:rsidRPr="00F14A92">
        <w:t>, da u roku od 15 dana solidarno uplate na sudski depozit ovog suda br. HR1623900011300000664, otvoren kod Hrvatske poštanske banke d.</w:t>
      </w:r>
      <w:r w:rsidR="00A126EF" w:rsidRPr="00F14A92">
        <w:t>d</w:t>
      </w:r>
      <w:r w:rsidR="009D5071">
        <w:t xml:space="preserve">. Zagreb, </w:t>
      </w:r>
      <w:r w:rsidR="00781725">
        <w:t>pozivom na broj 10-</w:t>
      </w:r>
      <w:r w:rsidR="00DF7C11">
        <w:t>19</w:t>
      </w:r>
      <w:r w:rsidR="00AC50D3">
        <w:t>-1</w:t>
      </w:r>
      <w:r w:rsidR="00DF7C11">
        <w:t>7</w:t>
      </w:r>
      <w:r w:rsidR="002D78E4" w:rsidRPr="00F14A92">
        <w:t>, model 02,  iznos od 20</w:t>
      </w:r>
      <w:r w:rsidRPr="00F14A92"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2. </w:t>
      </w:r>
      <w:r w:rsidRPr="00F14A92">
        <w:tab/>
        <w:t xml:space="preserve">Rješenje će se objavit na e-oglasnoj ploči suda.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3. </w:t>
      </w:r>
      <w:r w:rsidRPr="00F14A92"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4. </w:t>
      </w:r>
      <w:r w:rsidRPr="00F14A92"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>5.</w:t>
      </w:r>
      <w:r w:rsidRPr="00F14A92">
        <w:t xml:space="preserve"> </w:t>
      </w:r>
      <w:r w:rsidRPr="00F14A92"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O b r a z l o ž e n j e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7D1373">
      <w:pPr>
        <w:ind w:firstLine="708"/>
        <w:jc w:val="both"/>
      </w:pPr>
      <w:r w:rsidRPr="00F14A92">
        <w:t>Predlagatelj – FINA, podnio je ovom sudu dana</w:t>
      </w:r>
      <w:r w:rsidR="00DC21F7">
        <w:t xml:space="preserve"> </w:t>
      </w:r>
      <w:r w:rsidR="00DE632B">
        <w:t>28</w:t>
      </w:r>
      <w:r w:rsidR="007D1373">
        <w:t xml:space="preserve">. </w:t>
      </w:r>
      <w:r w:rsidR="00DE632B">
        <w:t>prosinca 2017</w:t>
      </w:r>
      <w:r w:rsidRPr="00F14A92">
        <w:t xml:space="preserve">.g. prijedlog za otvaranje stečajnog postupka nad </w:t>
      </w:r>
      <w:r w:rsidR="00C25D2F" w:rsidRPr="00DF7B8C">
        <w:rPr>
          <w:sz w:val="22"/>
          <w:szCs w:val="22"/>
        </w:rPr>
        <w:t>dužnikom</w:t>
      </w:r>
      <w:r w:rsidR="00C25D2F">
        <w:rPr>
          <w:sz w:val="22"/>
          <w:szCs w:val="22"/>
        </w:rPr>
        <w:t xml:space="preserve"> </w:t>
      </w:r>
      <w:r w:rsidR="00DF7C11">
        <w:rPr>
          <w:sz w:val="22"/>
          <w:szCs w:val="22"/>
        </w:rPr>
        <w:t>SALDO KONTI d.o.o., Dubrovnik, Vukovarska 17, OIB: 64069596047</w:t>
      </w:r>
      <w:r w:rsidR="007D1373">
        <w:rPr>
          <w:sz w:val="22"/>
          <w:szCs w:val="22"/>
        </w:rPr>
        <w:t>.</w:t>
      </w:r>
    </w:p>
    <w:p w:rsidRDefault="007D1373" w:rsidP="00407841" w:rsidR="007D1373">
      <w:pPr>
        <w:ind w:firstLine="708"/>
        <w:jc w:val="both"/>
      </w:pPr>
    </w:p>
    <w:p w:rsidRDefault="00407841" w:rsidP="007D1373" w:rsidR="00407841" w:rsidRPr="00F14A92">
      <w:pPr>
        <w:jc w:val="both"/>
      </w:pPr>
    </w:p>
    <w:p w:rsidRDefault="00407841" w:rsidP="00407841" w:rsidR="00407841" w:rsidRPr="00F14A92">
      <w:pPr>
        <w:ind w:firstLine="708"/>
        <w:jc w:val="both"/>
      </w:pPr>
      <w:r w:rsidRPr="00F14A92">
        <w:lastRenderedPageBreak/>
        <w:t xml:space="preserve">U svom prijedlogu predlagatelj navodi da </w:t>
      </w:r>
      <w:r w:rsidR="00443432">
        <w:t>je dužnik nesposoban za plaćanje</w:t>
      </w:r>
      <w:r w:rsidRPr="00F14A92">
        <w:t>.</w:t>
      </w:r>
    </w:p>
    <w:p w:rsidRDefault="00407841" w:rsidP="00407841" w:rsidR="00407841" w:rsidRPr="00F14A92">
      <w:pPr>
        <w:ind w:firstLine="708"/>
        <w:jc w:val="both"/>
      </w:pPr>
      <w:r w:rsidRPr="00F14A92">
        <w:t>Kako je predlagatelj učinio vjerojatnim postojanje stečajnog razloga, to je rješenjem ovog suda posl.br. St.</w:t>
      </w:r>
      <w:r w:rsidR="007D1373">
        <w:t>1</w:t>
      </w:r>
      <w:r w:rsidR="00DE632B">
        <w:t>9</w:t>
      </w:r>
      <w:r w:rsidR="008C23BA">
        <w:t>/</w:t>
      </w:r>
      <w:r w:rsidR="002D78E4" w:rsidRPr="00F14A92">
        <w:t>1</w:t>
      </w:r>
      <w:r w:rsidR="00DE632B">
        <w:t>7</w:t>
      </w:r>
      <w:r w:rsidR="002D78E4" w:rsidRPr="00F14A92">
        <w:t xml:space="preserve"> od </w:t>
      </w:r>
      <w:r w:rsidR="00DE632B">
        <w:t>20</w:t>
      </w:r>
      <w:r w:rsidR="007D1373">
        <w:t xml:space="preserve">. </w:t>
      </w:r>
      <w:r w:rsidR="00DE632B">
        <w:t>siječnja 2017</w:t>
      </w:r>
      <w:r w:rsidRPr="00F14A92">
        <w:t>.g. određeno ročište radi rasprave o uvjetima za otvaranje stečajnog postupka.</w:t>
      </w:r>
    </w:p>
    <w:p w:rsidRDefault="00407841" w:rsidP="00407841" w:rsidR="00407841" w:rsidRPr="00F14A92">
      <w:pPr>
        <w:ind w:firstLine="708"/>
        <w:jc w:val="both"/>
      </w:pPr>
      <w:r w:rsidRPr="00F14A92">
        <w:t>Društvo je nesposobno za plaćanje.</w:t>
      </w:r>
    </w:p>
    <w:p w:rsidRDefault="00407841" w:rsidP="00E0120F" w:rsidR="00407841" w:rsidRPr="00F14A92">
      <w:pPr>
        <w:ind w:firstLine="708"/>
        <w:jc w:val="both"/>
      </w:pPr>
      <w:r w:rsidRPr="00F14A92">
        <w:t>Žiro račun dužnika blokiran</w:t>
      </w:r>
      <w:r w:rsidR="00E0120F">
        <w:t xml:space="preserve"> </w:t>
      </w:r>
      <w:r w:rsidRPr="00F14A92">
        <w:t xml:space="preserve">je </w:t>
      </w:r>
      <w:r w:rsidR="00E0120F">
        <w:t xml:space="preserve">u razdoblju duljem od </w:t>
      </w:r>
      <w:r w:rsidR="00DE632B">
        <w:t>176</w:t>
      </w:r>
      <w:r w:rsidR="00E0120F">
        <w:t xml:space="preserve"> dana, </w:t>
      </w:r>
      <w:r w:rsidRPr="00F14A92">
        <w:t xml:space="preserve"> iz čega proizlazi da je društvo nesposobno za plaćanje, odnosno ispunjeni su stečajni razlozi.</w:t>
      </w:r>
    </w:p>
    <w:p w:rsidRDefault="00407841" w:rsidP="00407841" w:rsidR="00407841" w:rsidRPr="00F14A92">
      <w:pPr>
        <w:ind w:firstLine="708"/>
        <w:jc w:val="both"/>
      </w:pPr>
      <w:r w:rsidRPr="00F14A92">
        <w:t>Društvo nema imovine koja bi činila stečajnu masu, odnosno kojom bi se podmirili troškovi stečajnog postupka i eventualno namirili vjerovnici.</w:t>
      </w:r>
    </w:p>
    <w:p w:rsidRDefault="00407841" w:rsidP="00407841" w:rsidR="00407841" w:rsidRPr="00F14A92">
      <w:pPr>
        <w:ind w:firstLine="708"/>
        <w:jc w:val="both"/>
      </w:pPr>
      <w:r w:rsidRPr="00F14A92">
        <w:t>Iz potvr</w:t>
      </w:r>
      <w:r w:rsidR="0065181B" w:rsidRPr="00F14A92">
        <w:t>de koja prileži u spisu (l.s.</w:t>
      </w:r>
      <w:r w:rsidR="00DE632B">
        <w:t>28</w:t>
      </w:r>
      <w:r w:rsidRPr="00F14A92">
        <w:t>) proizlazi da je žiro račun društva neprekidno blokiran u razdoblju duljem od</w:t>
      </w:r>
      <w:r w:rsidR="002D78E4" w:rsidRPr="00F14A92">
        <w:t xml:space="preserve"> </w:t>
      </w:r>
      <w:r w:rsidR="00DE632B">
        <w:t>176</w:t>
      </w:r>
      <w:r w:rsidRPr="00F14A92">
        <w:t xml:space="preserve"> dana.</w:t>
      </w:r>
    </w:p>
    <w:p w:rsidRDefault="00407841" w:rsidP="00407841" w:rsidR="00407841" w:rsidRPr="00F14A92">
      <w:pPr>
        <w:ind w:firstLine="708"/>
        <w:jc w:val="both"/>
      </w:pPr>
      <w:r w:rsidRPr="00F14A92">
        <w:t xml:space="preserve">Iz </w:t>
      </w:r>
      <w:r w:rsidR="00A43549">
        <w:t>podataka o  imovini</w:t>
      </w:r>
      <w:r w:rsidRPr="00F14A92">
        <w:t xml:space="preserve"> dužnika proizlazi da društvo nema bilo kakvu imovinu.</w:t>
      </w:r>
    </w:p>
    <w:p w:rsidRDefault="00407841" w:rsidP="00407841" w:rsidR="00407841" w:rsidRPr="00F14A92">
      <w:pPr>
        <w:ind w:firstLine="708"/>
        <w:jc w:val="both"/>
      </w:pPr>
      <w:r w:rsidRPr="00F14A92">
        <w:t>Stoga se pozivaju v</w:t>
      </w:r>
      <w:r w:rsidR="002D78E4" w:rsidRPr="00F14A92">
        <w:t>jerovnici na uplatu iznosa od 20</w:t>
      </w:r>
      <w:r w:rsidRPr="00F14A92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F14A92">
      <w:pPr>
        <w:ind w:firstLine="708"/>
        <w:jc w:val="both"/>
      </w:pPr>
      <w:r w:rsidRPr="00F14A92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DC21F7" w:rsidP="00DC21F7" w:rsidR="00DC21F7">
      <w:pPr>
        <w:ind w:firstLine="708"/>
        <w:jc w:val="both"/>
      </w:pPr>
      <w:r>
        <w:t>Zatraženi iznos od 20.000,00 kuna na ime pokrića troškova kako prethodnog tako i otvorenog stečajnog postupka odnosi se na troškove i nagradu privremenog i stečajnog upravitelja (17.000,00 kn bruto), materijalne troškove koji nastaju otvaranjem stečajnog postupka  i to izrade žiga, statističkog broja, otvaranja novog žiro računa (3.000,00 kn) i dr.</w:t>
      </w:r>
    </w:p>
    <w:p w:rsidRDefault="00407841" w:rsidP="00407841" w:rsidR="00407841" w:rsidRPr="00F14A92">
      <w:pPr>
        <w:ind w:firstLine="708"/>
        <w:jc w:val="both"/>
      </w:pPr>
      <w:r w:rsidRPr="00F14A92"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F14A92">
      <w:pPr>
        <w:ind w:firstLine="708"/>
        <w:jc w:val="both"/>
      </w:pPr>
      <w:r w:rsidRPr="00F14A92">
        <w:t>Vjerovnici su poučeni na posljedice ne postupanja po ovom rješenju iz točke 3. sukladno odredbi čl.132.st.1. SZ-a.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</w:p>
    <w:p w:rsidRDefault="00583F5B" w:rsidP="00407841" w:rsidR="00407841" w:rsidRPr="00F14A92">
      <w:pPr>
        <w:jc w:val="center"/>
        <w:rPr>
          <w:b/>
        </w:rPr>
      </w:pPr>
      <w:r w:rsidRPr="00F14A92">
        <w:rPr>
          <w:b/>
        </w:rPr>
        <w:t xml:space="preserve">U Dubrovniku, </w:t>
      </w:r>
      <w:r w:rsidR="00DF7C11">
        <w:rPr>
          <w:b/>
        </w:rPr>
        <w:t xml:space="preserve">21. ožujka </w:t>
      </w:r>
      <w:r w:rsidR="00C25D2F">
        <w:rPr>
          <w:b/>
        </w:rPr>
        <w:t xml:space="preserve"> 2017</w:t>
      </w:r>
      <w:r w:rsidR="00AC50D3">
        <w:rPr>
          <w:b/>
        </w:rPr>
        <w:t>.g.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ind w:left="5664"/>
        <w:jc w:val="both"/>
        <w:rPr>
          <w:b/>
        </w:rPr>
      </w:pPr>
      <w:r w:rsidRPr="00F14A92">
        <w:rPr>
          <w:b/>
        </w:rPr>
        <w:t>Sudac:</w:t>
      </w:r>
    </w:p>
    <w:p w:rsidRDefault="00407841" w:rsidP="00407841" w:rsidR="00407841" w:rsidRPr="00F14A92">
      <w:pPr>
        <w:ind w:left="5664"/>
        <w:jc w:val="both"/>
        <w:rPr>
          <w:b/>
        </w:rPr>
      </w:pPr>
    </w:p>
    <w:p w:rsidRDefault="00407841" w:rsidP="00407841" w:rsidR="00407841" w:rsidRPr="00F14A92">
      <w:pPr>
        <w:ind w:left="5664"/>
        <w:jc w:val="both"/>
        <w:rPr>
          <w:b/>
        </w:rPr>
      </w:pPr>
      <w:r w:rsidRPr="00F14A92">
        <w:rPr>
          <w:b/>
        </w:rPr>
        <w:t>Diana Butigan Granić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POUKA O PRAVNOM LIJEKU:</w:t>
      </w:r>
    </w:p>
    <w:p w:rsidRDefault="00407841" w:rsidP="00407841" w:rsidR="00407841" w:rsidRPr="00F14A92">
      <w:pPr>
        <w:jc w:val="both"/>
      </w:pPr>
      <w:r w:rsidRPr="00F14A92"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DN-a:</w:t>
      </w:r>
    </w:p>
    <w:p w:rsidRDefault="00583F5B" w:rsidP="00407841" w:rsidR="00407841" w:rsidRPr="00F14A92">
      <w:pPr>
        <w:numPr>
          <w:ilvl w:val="0"/>
          <w:numId w:val="1"/>
        </w:numPr>
        <w:jc w:val="both"/>
        <w:rPr>
          <w:b/>
        </w:rPr>
      </w:pPr>
      <w:r w:rsidRPr="00F14A92">
        <w:t>e-oglasna ploča suda</w:t>
      </w:r>
    </w:p>
    <w:p w:rsidRDefault="00550A50" w:rsidR="00550A50" w:rsidRPr="00F14A92"/>
    <w:sectPr w:rsidSect="00583F5B" w:rsidR="00550A50" w:rsidRPr="00F14A92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040C">
          <w:rPr>
            <w:noProof/>
          </w:rPr>
          <w:t>2</w:t>
        </w:r>
        <w:r>
          <w:fldChar w:fldCharType="end"/>
        </w:r>
        <w:r w:rsidR="007D1373">
          <w:t xml:space="preserve"> </w:t>
        </w:r>
        <w:r w:rsidR="007D1373">
          <w:tab/>
        </w:r>
        <w:r w:rsidR="007D1373">
          <w:tab/>
          <w:t>Posl.br. 7.St.1</w:t>
        </w:r>
        <w:r w:rsidR="00DE632B">
          <w:t>9/17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1744E"/>
    <w:rsid w:val="001A5D1D"/>
    <w:rsid w:val="001B47A7"/>
    <w:rsid w:val="002D78E4"/>
    <w:rsid w:val="00407841"/>
    <w:rsid w:val="00443432"/>
    <w:rsid w:val="004778A7"/>
    <w:rsid w:val="004A2886"/>
    <w:rsid w:val="00550A50"/>
    <w:rsid w:val="00583F5B"/>
    <w:rsid w:val="005C12B7"/>
    <w:rsid w:val="0065181B"/>
    <w:rsid w:val="006E55D9"/>
    <w:rsid w:val="00781725"/>
    <w:rsid w:val="007D1373"/>
    <w:rsid w:val="008C23BA"/>
    <w:rsid w:val="0092591E"/>
    <w:rsid w:val="009D5071"/>
    <w:rsid w:val="00A126EF"/>
    <w:rsid w:val="00A43549"/>
    <w:rsid w:val="00A66DB2"/>
    <w:rsid w:val="00AC50D3"/>
    <w:rsid w:val="00B56A46"/>
    <w:rsid w:val="00C25D2F"/>
    <w:rsid w:val="00C36BE0"/>
    <w:rsid w:val="00CC5486"/>
    <w:rsid w:val="00DC21F7"/>
    <w:rsid w:val="00DE632B"/>
    <w:rsid w:val="00DF7C11"/>
    <w:rsid w:val="00E0120F"/>
    <w:rsid w:val="00E65EDA"/>
    <w:rsid w:val="00E9602B"/>
    <w:rsid w:val="00EA5C88"/>
    <w:rsid w:val="00F14A92"/>
    <w:rsid w:val="00F80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804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040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040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040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040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804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040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040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040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040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9932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2017.</izvorni_sadrzaj>
    <derivirana_varijabla naziv="DomainObject.Predmet.DatumOsnivanja_1">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St-19/2017</izvorni_sadrzaj>
    <derivirana_varijabla naziv="DomainObject.Predmet.OznakaBroj_1">St-19/2017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SALDO KONTI d.o.o. za računovodstvene usluge</izvorni_sadrzaj>
    <derivirana_varijabla naziv="DomainObject.Predmet.ProtustrankaFormated_1">  SALDO KONTI d.o.o. za računovodstvene usluge</derivirana_varijabla>
  </DomainObject.Predmet.ProtustrankaFormated>
  <DomainObject.Predmet.ProtustrankaFormatedOIB>
    <izvorni_sadrzaj>  SALDO KONTI d.o.o. za računovodstvene usluge, OIB 64069596047</izvorni_sadrzaj>
    <derivirana_varijabla naziv="DomainObject.Predmet.ProtustrankaFormatedOIB_1">  SALDO KONTI d.o.o. za računovodstvene usluge, OIB 64069596047</derivirana_varijabla>
  </DomainObject.Predmet.ProtustrankaFormatedOIB>
  <DomainObject.Predmet.ProtustrankaFormatedWithAdress>
    <izvorni_sadrzaj> SALDO KONTI d.o.o. za računovodstvene usluge, Vukovarska 17, 20000 Dubrovnik</izvorni_sadrzaj>
    <derivirana_varijabla naziv="DomainObject.Predmet.ProtustrankaFormatedWithAdress_1"> SALDO KONTI d.o.o. za računovodstvene usluge, Vukovarska 17, 20000 Dubrovnik</derivirana_varijabla>
  </DomainObject.Predmet.ProtustrankaFormatedWithAdress>
  <DomainObject.Predmet.ProtustrankaFormatedWithAdressOIB>
    <izvorni_sadrzaj> SALDO KONTI d.o.o. za računovodstvene usluge, OIB 64069596047, Vukovarska 17, 20000 Dubrovnik</izvorni_sadrzaj>
    <derivirana_varijabla naziv="DomainObject.Predmet.ProtustrankaFormatedWithAdressOIB_1"> SALDO KONTI d.o.o. za računovodstvene usluge, OIB 64069596047, Vukovarska 17, 20000 Dubrovnik</derivirana_varijabla>
  </DomainObject.Predmet.ProtustrankaFormatedWithAdressOIB>
  <DomainObject.Predmet.ProtustrankaWithAdress>
    <izvorni_sadrzaj>SALDO KONTI d.o.o. za računovodstvene usluge Vukovarska 17, 20000 Dubrovnik</izvorni_sadrzaj>
    <derivirana_varijabla naziv="DomainObject.Predmet.ProtustrankaWithAdress_1">SALDO KONTI d.o.o. za računovodstvene usluge Vukovarska 17, 20000 Dubrovnik</derivirana_varijabla>
  </DomainObject.Predmet.ProtustrankaWithAdress>
  <DomainObject.Predmet.ProtustrankaWithAdressOIB>
    <izvorni_sadrzaj>SALDO KONTI d.o.o. za računovodstvene usluge, OIB 64069596047, Vukovarska 17, 20000 Dubrovnik</izvorni_sadrzaj>
    <derivirana_varijabla naziv="DomainObject.Predmet.ProtustrankaWithAdressOIB_1">SALDO KONTI d.o.o. za računovodstvene usluge, OIB 64069596047, Vukovarska 17, 20000 Dubrovnik</derivirana_varijabla>
  </DomainObject.Predmet.ProtustrankaWithAdressOIB>
  <DomainObject.Predmet.ProtustrankaNazivFormated>
    <izvorni_sadrzaj>SALDO KONTI d.o.o. za računovodstvene usluge</izvorni_sadrzaj>
    <derivirana_varijabla naziv="DomainObject.Predmet.ProtustrankaNazivFormated_1">SALDO KONTI d.o.o. za računovodstvene usluge</derivirana_varijabla>
  </DomainObject.Predmet.ProtustrankaNazivFormated>
  <DomainObject.Predmet.ProtustrankaNazivFormatedOIB>
    <izvorni_sadrzaj>SALDO KONTI d.o.o. za računovodstvene usluge, OIB 64069596047</izvorni_sadrzaj>
    <derivirana_varijabla naziv="DomainObject.Predmet.ProtustrankaNazivFormatedOIB_1">SALDO KONTI d.o.o. za računovodstvene usluge, OIB 64069596047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Dubrovnik; Matea Kalogjera</izvorni_sadrzaj>
    <derivirana_varijabla naziv="DomainObject.Predmet.StrankaFormated_1">  FINA, RC Split, Podružnica Dubrovnik; Matea Kalogjera</derivirana_varijabla>
  </DomainObject.Predmet.StrankaFormated>
  <DomainObject.Predmet.StrankaFormatedOIB>
    <izvorni_sadrzaj>  FINA, RC Split, Podružnica Dubrovnik, OIB 85821130368; Matea Kalogjera, OIB 15320645230</izvorni_sadrzaj>
    <derivirana_varijabla naziv="DomainObject.Predmet.StrankaFormatedOIB_1">  FINA, RC Split, Podružnica Dubrovnik, OIB 85821130368; Matea Kalogjera, OIB 15320645230</derivirana_varijabla>
  </DomainObject.Predmet.StrankaFormatedOIB>
  <DomainObject.Predmet.StrankaFormatedWithAdress>
    <izvorni_sadrzaj> FINA, RC Split, Podružnica Dubrovnik, Vukovarska 2, 20000 Dubrovnik; Matea Kalogjera, Pelavin Mir 22, 20260 Korčula</izvorni_sadrzaj>
    <derivirana_varijabla naziv="DomainObject.Predmet.StrankaFormatedWithAdress_1"> FINA, RC Split, Podružnica Dubrovnik, Vukovarska 2, 20000 Dubrovnik; Matea Kalogjera, Pelavin Mir 22, 20260 Korčula</derivirana_varijabla>
  </DomainObject.Predmet.StrankaFormatedWithAdress>
  <DomainObject.Predmet.StrankaFormatedWithAdressOIB>
    <izvorni_sadrzaj> FINA, RC Split, Podružnica Dubrovnik, OIB 85821130368, Vukovarska 2, 20000 Dubrovnik; Matea Kalogjera, OIB 15320645230, Pelavin Mir 22, 20260 Korčula</izvorni_sadrzaj>
    <derivirana_varijabla naziv="DomainObject.Predmet.StrankaFormatedWithAdressOIB_1"> FINA, RC Split, Podružnica Dubrovnik, OIB 85821130368, Vukovarska 2, 20000 Dubrovnik; Matea Kalogjera, OIB 15320645230, Pelavin Mir 22, 20260 Korčula</derivirana_varijabla>
  </DomainObject.Predmet.StrankaFormatedWithAdressOIB>
  <DomainObject.Predmet.StrankaWithAdress>
    <izvorni_sadrzaj>FINA, RC Split, Podružnica Dubrovnik Vukovarska 2,20000 Dubrovnik,Matea Kalogjera Pelavin Mir 22,20260 Korčula</izvorni_sadrzaj>
    <derivirana_varijabla naziv="DomainObject.Predmet.StrankaWithAdress_1">FINA, RC Split, Podružnica Dubrovnik Vukovarska 2,20000 Dubrovnik,Matea Kalogjera Pelavin Mir 22,20260 Korčula</derivirana_varijabla>
  </DomainObject.Predmet.StrankaWithAdress>
  <DomainObject.Predmet.StrankaWithAdressOIB>
    <izvorni_sadrzaj>FINA, RC Split, Podružnica Dubrovnik, OIB 85821130368, Vukovarska 2,20000 Dubrovnik,Matea Kalogjera, OIB 15320645230, Pelavin Mir 22,20260 Korčula</izvorni_sadrzaj>
    <derivirana_varijabla naziv="DomainObject.Predmet.StrankaWithAdressOIB_1">FINA, RC Split, Podružnica Dubrovnik, OIB 85821130368, Vukovarska 2,20000 Dubrovnik,Matea Kalogjera, OIB 15320645230, Pelavin Mir 22,20260 Korčula</derivirana_varijabla>
  </DomainObject.Predmet.StrankaWithAdressOIB>
  <DomainObject.Predmet.StrankaNazivFormated>
    <izvorni_sadrzaj>FINA, RC Split, Podružnica Dubrovnik,Matea Kalogjera</izvorni_sadrzaj>
    <derivirana_varijabla naziv="DomainObject.Predmet.StrankaNazivFormated_1">FINA, RC Split, Podružnica Dubrovnik,Matea Kalogjera</derivirana_varijabla>
  </DomainObject.Predmet.StrankaNazivFormated>
  <DomainObject.Predmet.StrankaNazivFormatedOIB>
    <izvorni_sadrzaj>FINA, RC Split, Podružnica Dubrovnik, OIB 85821130368,Matea Kalogjera, OIB 15320645230</izvorni_sadrzaj>
    <derivirana_varijabla naziv="DomainObject.Predmet.StrankaNazivFormatedOIB_1">FINA, RC Split, Podružnica Dubrovnik, OIB 85821130368,Matea Kalogjera, OIB 15320645230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42447.45</izvorni_sadrzaj>
    <derivirana_varijabla naziv="DomainObject.Predmet.TrenutnaVrijednost_1">42447.45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  <item>Matea Kalogjera</item>
    </izvorni_sadrzaj>
    <derivirana_varijabla naziv="DomainObject.Predmet.StrankaListFormated_1">
      <item>FINA, RC Split, Podružnica Dubrovnik</item>
      <item>Matea Kalogjera</item>
    </derivirana_varijabla>
  </DomainObject.Predmet.StrankaListFormated>
  <DomainObject.Predmet.StrankaListFormatedOIB>
    <izvorni_sadrzaj>
      <item>FINA, RC Split, Podružnica Dubrovnik, OIB 85821130368</item>
      <item>Matea Kalogjera, OIB 15320645230</item>
    </izvorni_sadrzaj>
    <derivirana_varijabla naziv="DomainObject.Predmet.StrankaListFormatedOIB_1">
      <item>FINA, RC Split, Podružnica Dubrovnik, OIB 85821130368</item>
      <item>Matea Kalogjera, OIB 15320645230</item>
    </derivirana_varijabla>
  </DomainObject.Predmet.StrankaListFormatedOIB>
  <DomainObject.Predmet.StrankaListFormatedWithAdress>
    <izvorni_sadrzaj>
      <item>FINA, RC Split, Podružnica Dubrovnik, Vukovarska 2, 20000 Dubrovnik</item>
      <item>Matea Kalogjera, Pelavin Mir 22, 20260 Korčula</item>
    </izvorni_sadrzaj>
    <derivirana_varijabla naziv="DomainObject.Predmet.StrankaListFormatedWithAdress_1">
      <item>FINA, RC Split, Podružnica Dubrovnik, Vukovarska 2, 20000 Dubrovnik</item>
      <item>Matea Kalogjera, Pelavin Mir 22, 20260 Korčula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  <item>Matea Kalogjera, OIB 15320645230, Pelavin Mir 22, 20260 Korčula</item>
    </izvorni_sadrzaj>
    <derivirana_varijabla naziv="DomainObject.Predmet.StrankaListFormatedWithAdressOIB_1">
      <item>FINA, RC Split, Podružnica Dubrovnik, OIB 85821130368, Vukovarska 2, 20000 Dubrovnik</item>
      <item>Matea Kalogjera, OIB 15320645230, Pelavin Mir 22, 20260 Korčula</item>
    </derivirana_varijabla>
  </DomainObject.Predmet.StrankaListFormatedWithAdressOIB>
  <DomainObject.Predmet.StrankaListNazivFormated>
    <izvorni_sadrzaj>
      <item>FINA, RC Split, Podružnica Dubrovnik</item>
      <item>Matea Kalogjera</item>
    </izvorni_sadrzaj>
    <derivirana_varijabla naziv="DomainObject.Predmet.StrankaListNazivFormated_1">
      <item>FINA, RC Split, Podružnica Dubrovnik</item>
      <item>Matea Kalogjera</item>
    </derivirana_varijabla>
  </DomainObject.Predmet.StrankaListNazivFormated>
  <DomainObject.Predmet.StrankaListNazivFormatedOIB>
    <izvorni_sadrzaj>
      <item>FINA, RC Split, Podružnica Dubrovnik, OIB 85821130368</item>
      <item>Matea Kalogjera, OIB 15320645230</item>
    </izvorni_sadrzaj>
    <derivirana_varijabla naziv="DomainObject.Predmet.StrankaListNazivFormatedOIB_1">
      <item>FINA, RC Split, Podružnica Dubrovnik, OIB 85821130368</item>
      <item>Matea Kalogjera, OIB 15320645230</item>
    </derivirana_varijabla>
  </DomainObject.Predmet.StrankaListNazivFormatedOIB>
  <DomainObject.Predmet.ProtuStrankaListFormated>
    <izvorni_sadrzaj>
      <item>SALDO KONTI d.o.o. za računovodstvene usluge</item>
    </izvorni_sadrzaj>
    <derivirana_varijabla naziv="DomainObject.Predmet.ProtuStrankaListFormated_1">
      <item>SALDO KONTI d.o.o. za računovodstvene usluge</item>
    </derivirana_varijabla>
  </DomainObject.Predmet.ProtuStrankaListFormated>
  <DomainObject.Predmet.ProtuStrankaListFormatedOIB>
    <izvorni_sadrzaj>
      <item>SALDO KONTI d.o.o. za računovodstvene usluge, OIB 64069596047</item>
    </izvorni_sadrzaj>
    <derivirana_varijabla naziv="DomainObject.Predmet.ProtuStrankaListFormatedOIB_1">
      <item>SALDO KONTI d.o.o. za računovodstvene usluge, OIB 64069596047</item>
    </derivirana_varijabla>
  </DomainObject.Predmet.ProtuStrankaListFormatedOIB>
  <DomainObject.Predmet.ProtuStrankaListFormatedWithAdress>
    <izvorni_sadrzaj>
      <item>SALDO KONTI d.o.o. za računovodstvene usluge, Vukovarska 17, 20000 Dubrovnik</item>
    </izvorni_sadrzaj>
    <derivirana_varijabla naziv="DomainObject.Predmet.ProtuStrankaListFormatedWithAdress_1">
      <item>SALDO KONTI d.o.o. za računovodstvene usluge, Vukovarska 17, 20000 Dubrovnik</item>
    </derivirana_varijabla>
  </DomainObject.Predmet.ProtuStrankaListFormatedWithAdress>
  <DomainObject.Predmet.ProtuStrankaListFormatedWithAdressOIB>
    <izvorni_sadrzaj>
      <item>SALDO KONTI d.o.o. za računovodstvene usluge, OIB 64069596047, Vukovarska 17, 20000 Dubrovnik</item>
    </izvorni_sadrzaj>
    <derivirana_varijabla naziv="DomainObject.Predmet.ProtuStrankaListFormatedWithAdressOIB_1">
      <item>SALDO KONTI d.o.o. za računovodstvene usluge, OIB 64069596047, Vukovarska 17, 20000 Dubrovnik</item>
    </derivirana_varijabla>
  </DomainObject.Predmet.ProtuStrankaListFormatedWithAdressOIB>
  <DomainObject.Predmet.ProtuStrankaListNazivFormated>
    <izvorni_sadrzaj>
      <item>SALDO KONTI d.o.o. za računovodstvene usluge</item>
    </izvorni_sadrzaj>
    <derivirana_varijabla naziv="DomainObject.Predmet.ProtuStrankaListNazivFormated_1">
      <item>SALDO KONTI d.o.o. za računovodstvene usluge</item>
    </derivirana_varijabla>
  </DomainObject.Predmet.ProtuStrankaListNazivFormated>
  <DomainObject.Predmet.ProtuStrankaListNazivFormatedOIB>
    <izvorni_sadrzaj>
      <item>SALDO KONTI d.o.o. za računovodstvene usluge, OIB 64069596047</item>
    </izvorni_sadrzaj>
    <derivirana_varijabla naziv="DomainObject.Predmet.ProtuStrankaListNazivFormatedOIB_1">
      <item>SALDO KONTI d.o.o. za računovodstvene usluge, OIB 64069596047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 i dr.</izvorni_sadrzaj>
    <derivirana_varijabla naziv="DomainObject.Predmet.StrankaIDrugi_1">FINA, RC Split, Podružnica Dubrovnik i dr.</derivirana_varijabla>
  </DomainObject.Predmet.StrankaIDrugi>
  <DomainObject.Predmet.ProtustrankaIDrugi>
    <izvorni_sadrzaj>SALDO KONTI d.o.o. za računovodstvene usluge</izvorni_sadrzaj>
    <derivirana_varijabla naziv="DomainObject.Predmet.ProtustrankaIDrugi_1">SALDO KONTI d.o.o. za računovodstvene usluge</derivirana_varijabla>
  </DomainObject.Predmet.ProtustrankaIDrugi>
  <DomainObject.Predmet.StrankaIDrugiAdressOIB>
    <izvorni_sadrzaj>FINA, RC Split, Podružnica Dubrovnik, OIB 85821130368, Vukovarska 2, 20000 Dubrovnik i dr.</izvorni_sadrzaj>
    <derivirana_varijabla naziv="DomainObject.Predmet.StrankaIDrugiAdressOIB_1">FINA, RC Split, Podružnica Dubrovnik, OIB 85821130368, Vukovarska 2, 20000 Dubrovnik i dr.</derivirana_varijabla>
  </DomainObject.Predmet.StrankaIDrugiAdressOIB>
  <DomainObject.Predmet.ProtustrankaIDrugiAdressOIB>
    <izvorni_sadrzaj>SALDO KONTI d.o.o. za računovodstvene usluge, OIB 64069596047, Vukovarska 17, 20000 Dubrovnik</izvorni_sadrzaj>
    <derivirana_varijabla naziv="DomainObject.Predmet.ProtustrankaIDrugiAdressOIB_1">SALDO KONTI d.o.o. za računovodstvene usluge, OIB 64069596047, Vukovarska 17,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SALDO KONTI d.o.o. za računovodstvene usluge</item>
      <item>Matea Kalogjera</item>
    </izvorni_sadrzaj>
    <derivirana_varijabla naziv="DomainObject.Predmet.SudioniciListNaziv_1">
      <item>FINA, RC Split, Podružnica Dubrovnik</item>
      <item>SALDO KONTI d.o.o. za računovodstvene usluge</item>
      <item>Matea Kalogjera</item>
    </derivirana_varijabla>
  </DomainObject.Predmet.SudioniciListNaziv>
  <DomainObject.Predmet.SudioniciListAdressOIB>
    <izvorni_sadrzaj>
      <item>FINA, RC Split, Podružnica Dubrovnik, OIB 85821130368, Vukovarska 2,20000 Dubrovnik</item>
      <item>SALDO KONTI d.o.o. za računovodstvene usluge, OIB 64069596047, Vukovarska 17,20000 Dubrovnik</item>
      <item>Matea Kalogjera, OIB 15320645230, Pelavin Mir 22,20260 Korčula</item>
    </izvorni_sadrzaj>
    <derivirana_varijabla naziv="DomainObject.Predmet.SudioniciListAdressOIB_1">
      <item>FINA, RC Split, Podružnica Dubrovnik, OIB 85821130368, Vukovarska 2,20000 Dubrovnik</item>
      <item>SALDO KONTI d.o.o. za računovodstvene usluge, OIB 64069596047, Vukovarska 17,20000 Dubrovnik</item>
      <item>Matea Kalogjera, OIB 15320645230, Pelavin Mir 22,20260 Korčula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64069596047</item>
      <item>, OIB 15320645230</item>
    </izvorni_sadrzaj>
    <derivirana_varijabla naziv="DomainObject.Predmet.SudioniciListNazivOIB_1">
      <item>, OIB 85821130368</item>
      <item>, OIB 64069596047</item>
      <item>, OIB 15320645230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645</properties:Words>
  <properties:Characters>3552</properties:Characters>
  <properties:Lines>93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2017-03-21T11:37:00Z</dcterms:created>
  <dc:creator>Diana Butigan Granić</dc:creator>
  <cp:lastModifiedBy>Mara Marčinko</cp:lastModifiedBy>
  <cp:lastPrinted>2017-03-21T11:42:00Z</cp:lastPrinted>
  <dcterms:modified xmlns:xsi="http://www.w3.org/2001/XMLSchema-instance" xsi:type="dcterms:W3CDTF">2017-03-21T11:43:00Z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