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4bdc" w14:paraId="ecd4bdc" w:rsidRDefault="00A97D08" w:rsidP="00A97D08" w:rsidR="00A97D0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D08" w:rsidP="00A97D08" w:rsidR="00A97D0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97D08" w:rsidP="00A97D08" w:rsidR="00A97D0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97D08" w:rsidP="00A97D08" w:rsidR="00A97D0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97D08" w:rsidP="00A97D08" w:rsidR="00A97D0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97D08" w:rsidP="00A97D08" w:rsidR="00A97D0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97D08" w:rsidP="00A97D08" w:rsidR="00A97D08" w:rsidRPr="005D578C">
      <w:pPr>
        <w:jc w:val="center"/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97D08" w:rsidP="00A97D08" w:rsidR="00A97D08" w:rsidRPr="005D578C">
      <w:pPr>
        <w:rPr>
          <w:rFonts w:cs="Times New Roman" w:eastAsia="Times New Roman"/>
          <w:szCs w:val="24"/>
        </w:rPr>
      </w:pPr>
    </w:p>
    <w:p w:rsidRDefault="00A97D08" w:rsidP="00A97D08" w:rsidR="00A97D0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ŠIRLES 2003 d. o. o. Karigador, Karigador bb, OIB </w:t>
      </w:r>
      <w:r w:rsidRPr="00A97D08">
        <w:rPr>
          <w:rFonts w:cs="Times New Roman" w:eastAsia="Times New Roman"/>
          <w:szCs w:val="24"/>
        </w:rPr>
        <w:t>51388932344</w:t>
      </w:r>
      <w:r>
        <w:rPr>
          <w:rFonts w:cs="Times New Roman" w:eastAsia="Times New Roman"/>
          <w:szCs w:val="24"/>
        </w:rPr>
        <w:t xml:space="preserve">, MBS </w:t>
      </w:r>
      <w:r w:rsidRPr="00A97D08">
        <w:rPr>
          <w:rFonts w:cs="Times New Roman" w:eastAsia="Times New Roman"/>
          <w:szCs w:val="24"/>
        </w:rPr>
        <w:t>040187693</w:t>
      </w:r>
      <w:r>
        <w:rPr>
          <w:rFonts w:cs="Times New Roman" w:eastAsia="Times New Roman"/>
          <w:szCs w:val="24"/>
        </w:rPr>
        <w:t>, 8. lipnja 2018.</w:t>
      </w:r>
    </w:p>
    <w:p w:rsidRDefault="00A97D08" w:rsidP="00A97D08" w:rsidR="00A97D08" w:rsidRPr="005D578C">
      <w:pPr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97D08" w:rsidP="00A97D08" w:rsidR="00A97D08" w:rsidRPr="005D578C">
      <w:pPr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ŠIRLES 2003 d. o. o. Karigador, Karigador bb, OIB </w:t>
      </w:r>
      <w:r w:rsidRPr="00A97D08">
        <w:rPr>
          <w:rFonts w:cs="Times New Roman" w:eastAsia="Times New Roman"/>
          <w:szCs w:val="24"/>
        </w:rPr>
        <w:t>51388932344</w:t>
      </w:r>
      <w:r>
        <w:rPr>
          <w:rFonts w:cs="Times New Roman" w:eastAsia="Times New Roman"/>
          <w:szCs w:val="24"/>
        </w:rPr>
        <w:t xml:space="preserve">, MBS </w:t>
      </w:r>
      <w:r w:rsidRPr="00A97D08">
        <w:rPr>
          <w:rFonts w:cs="Times New Roman" w:eastAsia="Times New Roman"/>
          <w:szCs w:val="24"/>
        </w:rPr>
        <w:t>040187693</w:t>
      </w:r>
      <w:r>
        <w:rPr>
          <w:rFonts w:cs="Times New Roman" w:eastAsia="Times New Roman"/>
          <w:szCs w:val="24"/>
        </w:rPr>
        <w:t>.</w:t>
      </w:r>
    </w:p>
    <w:p w:rsidRDefault="00A97D08" w:rsidP="00A97D08" w:rsidR="00A97D08" w:rsidRPr="005D578C">
      <w:pPr>
        <w:rPr>
          <w:rFonts w:cs="Times New Roman" w:eastAsia="Times New Roman"/>
          <w:szCs w:val="24"/>
        </w:rPr>
      </w:pPr>
    </w:p>
    <w:p w:rsidRDefault="00A97D08" w:rsidP="00A97D08" w:rsidR="00A97D08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</w:t>
      </w:r>
      <w:r w:rsidRPr="009422EB">
        <w:t>.</w:t>
      </w:r>
    </w:p>
    <w:p w:rsidRDefault="00A97D08" w:rsidP="00A97D08" w:rsidR="00A97D08">
      <w:pPr>
        <w:rPr>
          <w:rFonts w:cs="Times New Roman" w:eastAsia="Times New Roman"/>
          <w:szCs w:val="20"/>
        </w:rPr>
      </w:pPr>
    </w:p>
    <w:p w:rsidRDefault="00A97D08" w:rsidP="00A97D08" w:rsidR="00A97D0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ŠIRLES 2003 d. o. o. Karigador, Karigador bb, OIB </w:t>
      </w:r>
      <w:r w:rsidRPr="00A97D08">
        <w:rPr>
          <w:rFonts w:cs="Times New Roman" w:eastAsia="Times New Roman"/>
          <w:szCs w:val="24"/>
        </w:rPr>
        <w:t>51388932344</w:t>
      </w:r>
      <w:r>
        <w:rPr>
          <w:rFonts w:cs="Times New Roman" w:eastAsia="Times New Roman"/>
          <w:szCs w:val="24"/>
        </w:rPr>
        <w:t xml:space="preserve">, MBS </w:t>
      </w:r>
      <w:r w:rsidRPr="00A97D08">
        <w:rPr>
          <w:rFonts w:cs="Times New Roman" w:eastAsia="Times New Roman"/>
          <w:szCs w:val="24"/>
        </w:rPr>
        <w:t>040187693</w:t>
      </w:r>
      <w:r>
        <w:rPr>
          <w:rFonts w:cs="Times New Roman" w:eastAsia="Times New Roman"/>
          <w:szCs w:val="24"/>
        </w:rPr>
        <w:t>.</w:t>
      </w:r>
    </w:p>
    <w:p w:rsidRDefault="00A97D08" w:rsidP="00A97D08" w:rsidR="00A97D08">
      <w:pPr>
        <w:ind w:firstLine="709"/>
        <w:rPr>
          <w:rFonts w:cs="Times New Roman" w:eastAsia="Times New Roman"/>
          <w:szCs w:val="24"/>
        </w:rPr>
      </w:pPr>
    </w:p>
    <w:p w:rsidRDefault="00A97D08" w:rsidP="00A97D08" w:rsidR="00A97D08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ŠIRLES 2003 d. o. o. Karigador, Karigador bb, OIB </w:t>
      </w:r>
      <w:r w:rsidRPr="00A97D08">
        <w:rPr>
          <w:rFonts w:cs="Times New Roman" w:eastAsia="Times New Roman"/>
          <w:szCs w:val="24"/>
        </w:rPr>
        <w:t>51388932344</w:t>
      </w:r>
      <w:r>
        <w:rPr>
          <w:rFonts w:cs="Times New Roman" w:eastAsia="Times New Roman"/>
          <w:szCs w:val="24"/>
        </w:rPr>
        <w:t xml:space="preserve">, MBS </w:t>
      </w:r>
      <w:r w:rsidRPr="00A97D08">
        <w:rPr>
          <w:rFonts w:cs="Times New Roman" w:eastAsia="Times New Roman"/>
          <w:szCs w:val="24"/>
        </w:rPr>
        <w:t>040187693</w:t>
      </w:r>
      <w:r>
        <w:rPr>
          <w:rFonts w:cs="Times New Roman" w:eastAsia="Times New Roman"/>
        </w:rPr>
        <w:t>.</w:t>
      </w:r>
    </w:p>
    <w:p w:rsidRDefault="00A97D08" w:rsidP="00A97D08" w:rsidR="00A97D08" w:rsidRPr="005D578C">
      <w:pPr>
        <w:ind w:firstLine="709"/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97D08" w:rsidP="00A97D08" w:rsidR="00A97D08">
      <w:pPr>
        <w:ind w:firstLine="708"/>
        <w:rPr>
          <w:rFonts w:cs="Times New Roman" w:eastAsia="Times New Roman"/>
          <w:szCs w:val="24"/>
        </w:rPr>
      </w:pPr>
    </w:p>
    <w:p w:rsidRDefault="00A97D08" w:rsidP="00A97D08" w:rsidR="00A97D0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20.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ŠIRLES 2003 d. o. o. Karigador.</w:t>
      </w:r>
    </w:p>
    <w:p w:rsidRDefault="00A97D08" w:rsidP="00A97D08" w:rsidR="00A97D0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16. ožujka 2018. imao neizvršene osnove za plaćanje u neprekinutom razdoblju od 120 dana u ukupnom iznosu 24.992,91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5.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St-84/2018-3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97D08" w:rsidP="00A97D08" w:rsidR="00A97D0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97D08" w:rsidP="00A97D08" w:rsidR="00A97D0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97D08" w:rsidP="00A97D08" w:rsidR="00A97D08" w:rsidRPr="005D578C">
      <w:pPr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lipnja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97D08" w:rsidP="00A97D08" w:rsidR="00A97D08">
      <w:pPr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97D08" w:rsidP="00A97D08" w:rsidR="00A97D0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24F30">
        <w:rPr>
          <w:rFonts w:cs="Times New Roman" w:eastAsia="Times New Roman"/>
          <w:szCs w:val="24"/>
        </w:rPr>
        <w:t xml:space="preserve">, v. r. </w:t>
      </w:r>
    </w:p>
    <w:p w:rsidRDefault="00A97D08" w:rsidP="00A97D08" w:rsidR="00A97D08">
      <w:pPr>
        <w:jc w:val="left"/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jc w:val="left"/>
        <w:rPr>
          <w:rFonts w:cs="Times New Roman" w:eastAsia="Times New Roman"/>
          <w:szCs w:val="24"/>
        </w:rPr>
      </w:pPr>
    </w:p>
    <w:p w:rsidRDefault="00A97D08" w:rsidP="00A97D08" w:rsidR="00A97D0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97D08" w:rsidP="00A97D08" w:rsidR="00A97D0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97D08" w:rsidP="00A97D08" w:rsidR="00A97D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97D08" w:rsidP="00A97D08" w:rsidR="00A97D08">
      <w:pPr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rPr>
          <w:rFonts w:cs="Times New Roman" w:eastAsia="Times New Roman"/>
          <w:szCs w:val="24"/>
        </w:rPr>
      </w:pPr>
    </w:p>
    <w:p w:rsidRDefault="00A97D08" w:rsidP="00A97D08" w:rsidR="00A97D0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97D08" w:rsidP="00A97D08" w:rsidR="00A97D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97D08" w:rsidP="00A97D08" w:rsidR="00A97D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ŠIRLES 2003 d. o. o. Karigador, Karigador bb</w:t>
      </w:r>
      <w:r>
        <w:rPr>
          <w:rFonts w:cs="Times New Roman" w:eastAsia="Times New Roman"/>
        </w:rPr>
        <w:t>,</w:t>
      </w:r>
    </w:p>
    <w:p w:rsidRDefault="00A97D08" w:rsidP="00A97D08" w:rsidR="00A97D0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A97D08" w:rsidP="00A97D08" w:rsidR="00A97D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97D08" w:rsidP="00A97D08" w:rsidR="00A97D08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 w:rsidRPr="009422EB">
        <w:t xml:space="preserve">, </w:t>
      </w:r>
    </w:p>
    <w:p w:rsidRDefault="00A97D08" w:rsidP="00A97D08" w:rsidR="00A97D0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97D08" w:rsidP="00A97D08" w:rsidR="00A97D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97D08" w:rsidP="00A97D08" w:rsidR="00A97D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97D08" w:rsidP="00A97D08" w:rsidR="00A97D08"/>
    <w:p w:rsidRDefault="00A97D08" w:rsidP="00A97D08" w:rsidR="00A97D08"/>
    <w:sectPr w:rsidSect="00C011A6" w:rsidR="00A97D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D08" w:rsidP="00A97D08" w:rsidR="00A97D08">
      <w:r>
        <w:separator/>
      </w:r>
    </w:p>
  </w:endnote>
  <w:endnote w:id="0" w:type="continuationSeparator">
    <w:p w:rsidRDefault="00A97D08" w:rsidP="00A97D08" w:rsidR="00A97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D08" w:rsidP="00A97D08" w:rsidR="00A97D08">
      <w:r>
        <w:separator/>
      </w:r>
    </w:p>
  </w:footnote>
  <w:footnote w:id="0" w:type="continuationSeparator">
    <w:p w:rsidRDefault="00A97D08" w:rsidP="00A97D08" w:rsidR="00A97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D08" w:rsidP="00A97D08" w:rsidR="00A97D0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24F3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St-84/2018-4</w:t>
    </w:r>
  </w:p>
  <w:p w:rsidRDefault="00924F30" w:rsidP="00F763E1" w:rsidR="00F763E1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D08" w:rsidP="00C011A6" w:rsidR="00C011A6" w:rsidRPr="00970AE0">
    <w:pPr>
      <w:pStyle w:val="Zaglavlje"/>
      <w:jc w:val="right"/>
    </w:pPr>
    <w:r>
      <w:rPr>
        <w:szCs w:val="24"/>
      </w:rPr>
      <w:t>11 St-84/2018-4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1A47"/>
    <w:rsid w:val="0004674C"/>
    <w:rsid w:val="000C1B8E"/>
    <w:rsid w:val="001F5509"/>
    <w:rsid w:val="002A0151"/>
    <w:rsid w:val="0047136B"/>
    <w:rsid w:val="00561B59"/>
    <w:rsid w:val="00924F30"/>
    <w:rsid w:val="00965430"/>
    <w:rsid w:val="00A97D08"/>
    <w:rsid w:val="00BC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D0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7D0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97D0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7D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D0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D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7D0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4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F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4F3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4F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4F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D0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7D0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97D0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7D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D0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D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7D0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4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F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4F3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4F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4F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ŠIRLES 2003 d.o.o. KARIGADOR</izvorni_sadrzaj>
    <derivirana_varijabla naziv="DomainObject.Predmet.ProtustrankaFormated_1">  ŠIRLES 2003 d.o.o. KARIGADOR</derivirana_varijabla>
  </DomainObject.Predmet.ProtustrankaFormated>
  <DomainObject.Predmet.ProtustrankaFormatedOIB>
    <izvorni_sadrzaj>  ŠIRLES 2003 d.o.o. KARIGADOR, OIB 51388932344</izvorni_sadrzaj>
    <derivirana_varijabla naziv="DomainObject.Predmet.ProtustrankaFormatedOIB_1">  ŠIRLES 2003 d.o.o. KARIGADOR, OIB 51388932344</derivirana_varijabla>
  </DomainObject.Predmet.ProtustrankaFormatedOIB>
  <DomainObject.Predmet.ProtustrankaFormatedWithAdress>
    <izvorni_sadrzaj> ŠIRLES 2003 d.o.o. KARIGADOR, Karigador/bb, 52474 Karigador</izvorni_sadrzaj>
    <derivirana_varijabla naziv="DomainObject.Predmet.ProtustrankaFormatedWithAdress_1"> ŠIRLES 2003 d.o.o. KARIGADOR, Karigador/bb, 52474 Karigador</derivirana_varijabla>
  </DomainObject.Predmet.ProtustrankaFormatedWithAdress>
  <DomainObject.Predmet.ProtustrankaFormatedWithAdressOIB>
    <izvorni_sadrzaj> ŠIRLES 2003 d.o.o. KARIGADOR, OIB 51388932344, Karigador/bb, 52474 Karigador</izvorni_sadrzaj>
    <derivirana_varijabla naziv="DomainObject.Predmet.ProtustrankaFormatedWithAdressOIB_1"> ŠIRLES 2003 d.o.o. KARIGADOR, OIB 51388932344, Karigador/bb, 52474 Karigador</derivirana_varijabla>
  </DomainObject.Predmet.ProtustrankaFormatedWithAdressOIB>
  <DomainObject.Predmet.ProtustrankaWithAdress>
    <izvorni_sadrzaj>ŠIRLES 2003 d.o.o. KARIGADOR Karigador/bb, 52474 Karigador</izvorni_sadrzaj>
    <derivirana_varijabla naziv="DomainObject.Predmet.ProtustrankaWithAdress_1">ŠIRLES 2003 d.o.o. KARIGADOR Karigador/bb, 52474 Karigador</derivirana_varijabla>
  </DomainObject.Predmet.ProtustrankaWithAdress>
  <DomainObject.Predmet.ProtustrankaWithAdressOIB>
    <izvorni_sadrzaj>ŠIRLES 2003 d.o.o. KARIGADOR, OIB 51388932344, Karigador/bb, 52474 Karigador</izvorni_sadrzaj>
    <derivirana_varijabla naziv="DomainObject.Predmet.ProtustrankaWithAdressOIB_1">ŠIRLES 2003 d.o.o. KARIGADOR, OIB 51388932344, Karigador/bb, 52474 Karigador</derivirana_varijabla>
  </DomainObject.Predmet.ProtustrankaWithAdressOIB>
  <DomainObject.Predmet.ProtustrankaNazivFormated>
    <izvorni_sadrzaj>ŠIRLES 2003 d.o.o. KARIGADOR</izvorni_sadrzaj>
    <derivirana_varijabla naziv="DomainObject.Predmet.ProtustrankaNazivFormated_1">ŠIRLES 2003 d.o.o. KARIGADOR</derivirana_varijabla>
  </DomainObject.Predmet.ProtustrankaNazivFormated>
  <DomainObject.Predmet.ProtustrankaNazivFormatedOIB>
    <izvorni_sadrzaj>ŠIRLES 2003 d.o.o. KARIGADOR, OIB 51388932344</izvorni_sadrzaj>
    <derivirana_varijabla naziv="DomainObject.Predmet.ProtustrankaNazivFormatedOIB_1">ŠIRLES 2003 d.o.o. KARIGADOR, OIB 51388932344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24992.91</izvorni_sadrzaj>
    <derivirana_varijabla naziv="DomainObject.Predmet.TrenutnaVrijednost_1">24992.91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ŠIRLES 2003 d.o.o. KARIGADOR</item>
    </izvorni_sadrzaj>
    <derivirana_varijabla naziv="DomainObject.Predmet.ProtuStrankaListFormated_1">
      <item>ŠIRLES 2003 d.o.o. KARIGADOR</item>
    </derivirana_varijabla>
  </DomainObject.Predmet.ProtuStrankaListFormated>
  <DomainObject.Predmet.ProtuStrankaListFormatedOIB>
    <izvorni_sadrzaj>
      <item>ŠIRLES 2003 d.o.o. KARIGADOR, OIB 51388932344</item>
    </izvorni_sadrzaj>
    <derivirana_varijabla naziv="DomainObject.Predmet.ProtuStrankaListFormatedOIB_1">
      <item>ŠIRLES 2003 d.o.o. KARIGADOR, OIB 51388932344</item>
    </derivirana_varijabla>
  </DomainObject.Predmet.ProtuStrankaListFormatedOIB>
  <DomainObject.Predmet.ProtuStrankaListFormatedWithAdress>
    <izvorni_sadrzaj>
      <item>ŠIRLES 2003 d.o.o. KARIGADOR, Karigador/bb, 52474 Karigador</item>
    </izvorni_sadrzaj>
    <derivirana_varijabla naziv="DomainObject.Predmet.ProtuStrankaListFormatedWithAdress_1">
      <item>ŠIRLES 2003 d.o.o. KARIGADOR, Karigador/bb, 52474 Karigador</item>
    </derivirana_varijabla>
  </DomainObject.Predmet.ProtuStrankaListFormatedWithAdress>
  <DomainObject.Predmet.ProtuStrankaListFormatedWithAdressOIB>
    <izvorni_sadrzaj>
      <item>ŠIRLES 2003 d.o.o. KARIGADOR, OIB 51388932344, Karigador/bb, 52474 Karigador</item>
    </izvorni_sadrzaj>
    <derivirana_varijabla naziv="DomainObject.Predmet.ProtuStrankaListFormatedWithAdressOIB_1">
      <item>ŠIRLES 2003 d.o.o. KARIGADOR, OIB 51388932344, Karigador/bb, 52474 Karigador</item>
    </derivirana_varijabla>
  </DomainObject.Predmet.ProtuStrankaListFormatedWithAdressOIB>
  <DomainObject.Predmet.ProtuStrankaListNazivFormated>
    <izvorni_sadrzaj>
      <item>ŠIRLES 2003 d.o.o. KARIGADOR</item>
    </izvorni_sadrzaj>
    <derivirana_varijabla naziv="DomainObject.Predmet.ProtuStrankaListNazivFormated_1">
      <item>ŠIRLES 2003 d.o.o. KARIGADOR</item>
    </derivirana_varijabla>
  </DomainObject.Predmet.ProtuStrankaListNazivFormated>
  <DomainObject.Predmet.ProtuStrankaListNazivFormatedOIB>
    <izvorni_sadrzaj>
      <item>ŠIRLES 2003 d.o.o. KARIGADOR, OIB 51388932344</item>
    </izvorni_sadrzaj>
    <derivirana_varijabla naziv="DomainObject.Predmet.ProtuStrankaListNazivFormatedOIB_1">
      <item>ŠIRLES 2003 d.o.o. KARIGADOR, OIB 51388932344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ŠIRLES 2003 d.o.o. KARIGADOR</izvorni_sadrzaj>
    <derivirana_varijabla naziv="DomainObject.Predmet.ProtustrankaIDrugi_1">ŠIRLES 2003 d.o.o. KARIGADOR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ŠIRLES 2003 d.o.o. KARIGADOR, OIB 51388932344, Karigador/bb, 52474 Karigador</izvorni_sadrzaj>
    <derivirana_varijabla naziv="DomainObject.Predmet.ProtustrankaIDrugiAdressOIB_1">ŠIRLES 2003 d.o.o. KARIGADOR, OIB 51388932344, Karigador/bb,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ŠIRLES 2003 d.o.o. KARIGADOR</item>
    </izvorni_sadrzaj>
    <derivirana_varijabla naziv="DomainObject.Predmet.SudioniciListNaziv_1">
      <item>FINANCIJSKA AGENCIJA, RC RIJEKA, PODRUŽNICA PULA, PULA</item>
      <item>ŠIRLES 2003 d.o.o. KARIGADOR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ŠIRLES 2003 d.o.o. KARIGADOR, OIB 51388932344, Karigador/bb,52474 Karigador</item>
    </izvorni_sadrzaj>
    <derivirana_varijabla naziv="DomainObject.Predmet.SudioniciListAdressOIB_1">
      <item>FINANCIJSKA AGENCIJA, RC RIJEKA, PODRUŽNICA PULA, PULA, OIB 85821130368, F. Kurelca 8,51000 Rijeka</item>
      <item>ŠIRLES 2003 d.o.o. KARIGADOR, OIB 51388932344, Karigador/bb,52474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51388932344</item>
    </izvorni_sadrzaj>
    <derivirana_varijabla naziv="DomainObject.Predmet.SudioniciListNazivOIB_1">
      <item>, OIB 85821130368</item>
      <item>, OIB 51388932344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3600</properties:Characters>
  <properties:Lines>85</properties:Lines>
  <properties:Paragraphs>31</properties:Paragraphs>
  <properties:TotalTime>0</properties:TotalTime>
  <properties:ScaleCrop>false</properties:ScaleCrop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2018-06-07T09:54:00Z</dcterms:created>
  <dc:creator>Morena Brajuha</dc:creator>
  <dc:description/>
  <cp:keywords/>
  <cp:lastModifiedBy>Morena Brajuha</cp:lastModifiedBy>
  <cp:lastPrinted>2018-06-08T07:09:00Z</cp:lastPrinted>
  <dcterms:modified xmlns:xsi="http://www.w3.org/2001/XMLSchema-instance" xsi:type="dcterms:W3CDTF">2018-06-08T07:09:00Z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(St-84-18 Širles 2003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