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04e3" w14:paraId="61604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72BCA" w:rsidP="00372BCA" w:rsidR="00372BCA" w:rsidRPr="00372BC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72BCA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372BCA">
        <w:rPr>
          <w:rFonts w:cs="Times New Roman" w:eastAsia="Times New Roman"/>
          <w:lang w:eastAsia="hr-HR"/>
        </w:rPr>
        <w:t>Broj: 14. St-1310/2015.</w:t>
      </w:r>
    </w:p>
    <w:p w:rsidRDefault="00372BCA" w:rsidP="00372BCA" w:rsidR="00372BCA" w:rsidRPr="00372BCA">
      <w:pPr>
        <w:spacing w:after="0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72BCA" w:rsidP="00372BCA" w:rsidR="00372BCA" w:rsidRPr="00372BCA">
      <w:pPr>
        <w:spacing w:after="0"/>
        <w:rPr>
          <w:rFonts w:cs="Times New Roman" w:eastAsia="Times New Roman"/>
          <w:b/>
          <w:lang w:eastAsia="hr-HR"/>
        </w:rPr>
      </w:pPr>
      <w:r w:rsidRPr="00372BCA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72BC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72BCA">
        <w:rPr>
          <w:rFonts w:cs="Times New Roman" w:eastAsia="Times New Roman"/>
          <w:b/>
          <w:lang w:eastAsia="hr-HR"/>
        </w:rPr>
        <w:t>R J E Š E NJ E</w:t>
      </w: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b/>
          <w:lang w:eastAsia="hr-HR"/>
        </w:rPr>
        <w:tab/>
      </w:r>
      <w:r w:rsidRPr="00372BC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LINCOLN, d.o.o., za pomorski i obalni prijevoz, Komiža, Penica 7., OIB: 28234141440., MBS: 060220867., dana 26. travnja 2016. godine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r i j e š i o  j e</w:t>
      </w: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Otvara se skraćeni stečajni postupak nad Dužnikom: LINCOLN, d.o.o., za pomorski i obalni prijevoz, Komiža, Penica 7., OIB: 28234141440., MBS: 060220867. Skraćeni stečajni postupak je otvoren dana 26. travnja 2016. godine u 12,20 sati, kada je ovo rješenje objavljeno na mrežnoj stranici e-Oglasna ploča sudova.</w:t>
      </w:r>
    </w:p>
    <w:p w:rsidRDefault="00372BCA" w:rsidP="00372BCA" w:rsidR="00372BCA" w:rsidRPr="00372BC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Za stečajnog upravitelja imenuje se Jelenko Lehki, Pavla Hatza 10., Zagreb, OIB: 96068307857.</w:t>
      </w:r>
    </w:p>
    <w:p w:rsidRDefault="00372BCA" w:rsidP="00372BCA" w:rsidR="00372BCA" w:rsidRPr="00372BC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Zaključuje se skraćeni stečajni postupak nad Dužnikom: LINCOLN, d.o.o., za pomorski i obalni prijevoz, Komiža, Penica 7., OIB: 28234141440., MBS: 060220867.</w:t>
      </w:r>
    </w:p>
    <w:p w:rsidRDefault="00372BCA" w:rsidP="00372BCA" w:rsidR="00372BCA" w:rsidRPr="00372BC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72BCA" w:rsidP="00372BCA" w:rsidR="00372BCA" w:rsidRPr="00372BC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Obrazloženje</w:t>
      </w:r>
    </w:p>
    <w:p w:rsidRDefault="00372BCA" w:rsidP="00372BCA" w:rsidR="00372BCA" w:rsidRPr="00372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LINCOLN, d.o.o., za pomorski i obalni prijevoz, Komiža, Penica 7., OIB: 28234141440., MBS: 060220867.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1707. dana, u ukupnom iznosu od: 2.874,47 kn, kao i da prema podacima koji su dostavljeni od Hrvatskog zavoda za mirovinskog osiguranje, Dužnik nema zaposlenih.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ab/>
      </w:r>
    </w:p>
    <w:p w:rsidRDefault="00372BCA" w:rsidP="00372BCA" w:rsidR="00372BCA" w:rsidRPr="00372BCA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72BCA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372BCA">
        <w:rPr>
          <w:rFonts w:cs="Times New Roman" w:eastAsia="Times New Roman"/>
          <w:b/>
          <w:lang w:eastAsia="hr-HR" w:val="en-AU"/>
        </w:rPr>
        <w:t xml:space="preserve">Broj: 14. </w:t>
      </w:r>
      <w:r w:rsidRPr="00372BCA">
        <w:rPr>
          <w:rFonts w:cs="Times New Roman" w:eastAsia="Times New Roman"/>
          <w:b/>
          <w:lang w:eastAsia="hr-HR"/>
        </w:rPr>
        <w:t>St-1310/2015.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 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čime su bile ispunjene pretpostavke iz čl. 428. Stečajnog zakona (</w:t>
      </w:r>
      <w:r w:rsidRPr="00372BCA">
        <w:rPr>
          <w:rFonts w:cs="Times New Roman" w:eastAsia="Times New Roman"/>
          <w:i/>
          <w:lang w:eastAsia="hr-HR"/>
        </w:rPr>
        <w:t>Narodne novine</w:t>
      </w:r>
      <w:r w:rsidRPr="00372BCA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ab/>
      </w: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U Splitu, 26. travnja 2016. godine</w:t>
      </w:r>
    </w:p>
    <w:p w:rsidRDefault="00372BCA" w:rsidP="00372BCA" w:rsidR="00372BCA" w:rsidRPr="00372B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S U D A C</w:t>
      </w:r>
    </w:p>
    <w:p w:rsidRDefault="00372BCA" w:rsidP="00372BCA" w:rsidR="00372BCA" w:rsidRPr="00372B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Jozo Ćaleta</w:t>
      </w:r>
    </w:p>
    <w:p w:rsidRDefault="00372BCA" w:rsidP="00372BCA" w:rsidR="00372BCA" w:rsidRPr="00372B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72BC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72BCA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372BCA">
        <w:rPr>
          <w:rFonts w:cs="Times New Roman" w:eastAsia="Times New Roman"/>
          <w:b/>
          <w:lang w:eastAsia="hr-HR" w:val="en-AU"/>
        </w:rPr>
        <w:t xml:space="preserve">Broj: 14. </w:t>
      </w:r>
      <w:r w:rsidRPr="00372BCA">
        <w:rPr>
          <w:rFonts w:cs="Times New Roman" w:eastAsia="Times New Roman"/>
          <w:b/>
          <w:lang w:eastAsia="hr-HR"/>
        </w:rPr>
        <w:t>St-1310/2015.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POUKA O PRAVNOM LIJEKU: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DNA: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Dužniku,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stečajnom upravitelju Jelenko Lehki, Pavla Hatza 10., Zagreb,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Županijsko državno odvjetništvo Split,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 xml:space="preserve">Porezna uprava Split, 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e-Oglasna ploča Suda – rok 20. dana,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sudski registar – nakon pravomoćnosti</w:t>
      </w:r>
    </w:p>
    <w:p w:rsidRDefault="00372BCA" w:rsidP="00372BCA" w:rsidR="00372BCA" w:rsidRPr="00372B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BCA">
        <w:rPr>
          <w:rFonts w:cs="Times New Roman" w:eastAsia="Times New Roman"/>
          <w:lang w:eastAsia="hr-HR"/>
        </w:rPr>
        <w:t>u spis.</w:t>
      </w: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rPr>
          <w:rFonts w:cs="Times New Roman" w:eastAsia="Times New Roman"/>
          <w:lang w:eastAsia="hr-HR"/>
        </w:rPr>
      </w:pPr>
    </w:p>
    <w:p w:rsidRDefault="00372BCA" w:rsidP="00372BCA" w:rsidR="00372BCA" w:rsidRPr="00372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BC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8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St-1310/2015-5</izvorni_sadrzaj>
    <derivirana_varijabla naziv="DomainObject.Oznaka_1">St-1310/2015-5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St-1310/2015</izvorni_sadrzaj>
    <derivirana_varijabla naziv="DomainObject.Predmet.OznakaBroj_1">St-1310/2015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LINCOLN d.o.o. za pomorski i obalni prijevoz</izvorni_sadrzaj>
    <derivirana_varijabla naziv="DomainObject.Predmet.ProtustrankaFormated_1">  LINCOLN d.o.o. za pomorski i obalni prijevoz</derivirana_varijabla>
  </DomainObject.Predmet.ProtustrankaFormated>
  <DomainObject.Predmet.ProtustrankaFormatedOIB>
    <izvorni_sadrzaj>  LINCOLN d.o.o. za pomorski i obalni prijevoz, OIB 28234141440</izvorni_sadrzaj>
    <derivirana_varijabla naziv="DomainObject.Predmet.ProtustrankaFormatedOIB_1">  LINCOLN d.o.o. za pomorski i obalni prijevoz, OIB 28234141440</derivirana_varijabla>
  </DomainObject.Predmet.ProtustrankaFormatedOIB>
  <DomainObject.Predmet.ProtustrankaFormatedWithAdress>
    <izvorni_sadrzaj> LINCOLN d.o.o. za pomorski i obalni prijevoz, Penica 7, 21485 Komiža</izvorni_sadrzaj>
    <derivirana_varijabla naziv="DomainObject.Predmet.ProtustrankaFormatedWithAdress_1"> LINCOLN d.o.o. za pomorski i obalni prijevoz, Penica 7, 21485 Komiža</derivirana_varijabla>
  </DomainObject.Predmet.ProtustrankaFormatedWithAdress>
  <DomainObject.Predmet.ProtustrankaFormatedWithAdressOIB>
    <izvorni_sadrzaj> LINCOLN d.o.o. za pomorski i obalni prijevoz, OIB 28234141440, Penica 7, 21485 Komiža</izvorni_sadrzaj>
    <derivirana_varijabla naziv="DomainObject.Predmet.ProtustrankaFormatedWithAdressOIB_1"> LINCOLN d.o.o. za pomorski i obalni prijevoz, OIB 28234141440, Penica 7, 21485 Komiža</derivirana_varijabla>
  </DomainObject.Predmet.ProtustrankaFormatedWithAdressOIB>
  <DomainObject.Predmet.ProtustrankaWithAdress>
    <izvorni_sadrzaj>LINCOLN d.o.o. za pomorski i obalni prijevoz Penica 7, 21485 Komiža</izvorni_sadrzaj>
    <derivirana_varijabla naziv="DomainObject.Predmet.ProtustrankaWithAdress_1">LINCOLN d.o.o. za pomorski i obalni prijevoz Penica 7, 21485 Komiža</derivirana_varijabla>
  </DomainObject.Predmet.ProtustrankaWithAdress>
  <DomainObject.Predmet.ProtustrankaWithAdressOIB>
    <izvorni_sadrzaj>LINCOLN d.o.o. za pomorski i obalni prijevoz, OIB 28234141440, Penica 7, 21485 Komiža</izvorni_sadrzaj>
    <derivirana_varijabla naziv="DomainObject.Predmet.ProtustrankaWithAdressOIB_1">LINCOLN d.o.o. za pomorski i obalni prijevoz, OIB 28234141440, Penica 7, 21485 Komiža</derivirana_varijabla>
  </DomainObject.Predmet.ProtustrankaWithAdressOIB>
  <DomainObject.Predmet.ProtustrankaNazivFormated>
    <izvorni_sadrzaj>LINCOLN d.o.o. za pomorski i obalni prijevoz</izvorni_sadrzaj>
    <derivirana_varijabla naziv="DomainObject.Predmet.ProtustrankaNazivFormated_1">LINCOLN d.o.o. za pomorski i obalni prijevoz</derivirana_varijabla>
  </DomainObject.Predmet.ProtustrankaNazivFormated>
  <DomainObject.Predmet.ProtustrankaNazivFormatedOIB>
    <izvorni_sadrzaj>LINCOLN d.o.o. za pomorski i obalni prijevoz, OIB 28234141440</izvorni_sadrzaj>
    <derivirana_varijabla naziv="DomainObject.Predmet.ProtustrankaNazivFormatedOIB_1">LINCOLN d.o.o. za pomorski i obalni prijevoz, OIB 28234141440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2874.47</izvorni_sadrzaj>
    <derivirana_varijabla naziv="DomainObject.Predmet.TrenutnaVrijednost_1">2874.47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LINCOLN d.o.o. za pomorski i obalni prijevoz</item>
    </izvorni_sadrzaj>
    <derivirana_varijabla naziv="DomainObject.Predmet.ProtuStrankaListFormated_1">
      <item>LINCOLN d.o.o. za pomorski i obalni prijevoz</item>
    </derivirana_varijabla>
  </DomainObject.Predmet.ProtuStrankaListFormated>
  <DomainObject.Predmet.ProtuStrankaListFormatedOIB>
    <izvorni_sadrzaj>
      <item>LINCOLN d.o.o. za pomorski i obalni prijevoz, OIB 28234141440</item>
    </izvorni_sadrzaj>
    <derivirana_varijabla naziv="DomainObject.Predmet.ProtuStrankaListFormatedOIB_1">
      <item>LINCOLN d.o.o. za pomorski i obalni prijevoz, OIB 28234141440</item>
    </derivirana_varijabla>
  </DomainObject.Predmet.ProtuStrankaListFormatedOIB>
  <DomainObject.Predmet.ProtuStrankaListFormatedWithAdress>
    <izvorni_sadrzaj>
      <item>LINCOLN d.o.o. za pomorski i obalni prijevoz, Penica 7, 21485 Komiža</item>
    </izvorni_sadrzaj>
    <derivirana_varijabla naziv="DomainObject.Predmet.ProtuStrankaListFormatedWithAdress_1">
      <item>LINCOLN d.o.o. za pomorski i obalni prijevoz, Penica 7, 21485 Komiža</item>
    </derivirana_varijabla>
  </DomainObject.Predmet.ProtuStrankaListFormatedWithAdress>
  <DomainObject.Predmet.ProtuStrankaListFormatedWithAdressOIB>
    <izvorni_sadrzaj>
      <item>LINCOLN d.o.o. za pomorski i obalni prijevoz, OIB 28234141440, Penica 7, 21485 Komiža</item>
    </izvorni_sadrzaj>
    <derivirana_varijabla naziv="DomainObject.Predmet.ProtuStrankaListFormatedWithAdressOIB_1">
      <item>LINCOLN d.o.o. za pomorski i obalni prijevoz, OIB 28234141440, Penica 7, 21485 Komiža</item>
    </derivirana_varijabla>
  </DomainObject.Predmet.ProtuStrankaListFormatedWithAdressOIB>
  <DomainObject.Predmet.ProtuStrankaListNazivFormated>
    <izvorni_sadrzaj>
      <item>LINCOLN d.o.o. za pomorski i obalni prijevoz</item>
    </izvorni_sadrzaj>
    <derivirana_varijabla naziv="DomainObject.Predmet.ProtuStrankaListNazivFormated_1">
      <item>LINCOLN d.o.o. za pomorski i obalni prijevoz</item>
    </derivirana_varijabla>
  </DomainObject.Predmet.ProtuStrankaListNazivFormated>
  <DomainObject.Predmet.ProtuStrankaListNazivFormatedOIB>
    <izvorni_sadrzaj>
      <item>LINCOLN d.o.o. za pomorski i obalni prijevoz, OIB 28234141440</item>
    </izvorni_sadrzaj>
    <derivirana_varijabla naziv="DomainObject.Predmet.ProtuStrankaListNazivFormatedOIB_1">
      <item>LINCOLN d.o.o. za pomorski i obalni prijevoz, OIB 28234141440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St-1310/2015-5</izvorni_sadrzaj>
    <derivirana_varijabla naziv="DomainObject.PoslovniBrojDokumenta_1">St-1310/2015-5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LINCOLN d.o.o. za pomorski i obalni prijevoz</izvorni_sadrzaj>
    <derivirana_varijabla naziv="DomainObject.Predmet.ProtustrankaIDrugi_1">LINCOLN d.o.o. za pomorski i obalni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LINCOLN d.o.o. za pomorski i obalni prijevoz, OIB 28234141440, Penica 7, 21485 Komiža</izvorni_sadrzaj>
    <derivirana_varijabla naziv="DomainObject.Predmet.ProtustrankaIDrugiAdressOIB_1">LINCOLN d.o.o. za pomorski i obalni prijevoz, OIB 28234141440, Penica 7,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LINCOLN d.o.o. za pomorski i obalni prijevoz</item>
      <item>FINANCIJSKA AGENCIJA, RC SPLIT</item>
    </izvorni_sadrzaj>
    <derivirana_varijabla naziv="DomainObject.Predmet.SudioniciListNaziv_1">
      <item>LINCOLN d.o.o. za pomorski i obalni prijevoz</item>
      <item>FINANCIJSKA AGENCIJA, RC SPLIT</item>
    </derivirana_varijabla>
  </DomainObject.Predmet.SudioniciListNaziv>
  <DomainObject.Predmet.SudioniciListAdressOIB>
    <izvorni_sadrzaj>
      <item>LINCOLN d.o.o. za pomorski i obalni prijevoz, OIB 28234141440, Penica 7,21485 Komiža</item>
      <item>FINANCIJSKA AGENCIJA, RC SPLIT, OIB 85821130368, Mažuranićevo šetalište 24 b,21000 Split</item>
    </izvorni_sadrzaj>
    <derivirana_varijabla naziv="DomainObject.Predmet.SudioniciListAdressOIB_1">
      <item>LINCOLN d.o.o. za pomorski i obalni prijevoz, OIB 28234141440, Penica 7,21485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4FD1E-6F3D-4992-9EA7-D5E0BE824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4247</properties:Characters>
  <properties:Lines>127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2016-04-26T10:25:00Z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