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9858" w14:paraId="3de9858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r w:rsidR="008E0E5E">
        <w:t xml:space="preserve">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B509F2">
        <w:t>606</w:t>
      </w:r>
      <w:r w:rsidRPr="00E6050A">
        <w:t>/1</w:t>
      </w:r>
      <w:r w:rsidR="00036815">
        <w:t>6</w:t>
      </w:r>
    </w:p>
    <w:p w:rsidRDefault="00E910FA" w:rsidP="00E4647D" w:rsidR="00E910FA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B509F2" w:rsidRPr="00B509F2">
        <w:t>BRESTJE GRADNJA društvo s ograničenom odgovornošću za graditeljstvo, trgovinu i usluge, Sesvete, Zagrebačka 138, OIB: 97419466142, MBS: 080685499</w:t>
      </w:r>
      <w:r w:rsidR="00BC5677" w:rsidRPr="00BC5677">
        <w:t xml:space="preserve">, </w:t>
      </w:r>
      <w:r w:rsidR="00A43BC5">
        <w:t>1</w:t>
      </w:r>
      <w:r w:rsidR="003008E7">
        <w:t>3</w:t>
      </w:r>
      <w:r w:rsidR="00962099">
        <w:t xml:space="preserve">. </w:t>
      </w:r>
      <w:r w:rsidR="00A43BC5">
        <w:t>ožujka</w:t>
      </w:r>
      <w:r w:rsidR="00962099">
        <w:t xml:space="preserve"> 201</w:t>
      </w:r>
      <w:r w:rsidR="00BF1572">
        <w:t>7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B509F2" w:rsidRPr="00B509F2">
        <w:t>BRESTJE GRADNJA društvo s ograničenom odgovornošću za graditeljstvo, trgovinu i usluge, Sesvete, Zagrebačka 138, OIB: 97419466142, MBS: 080685499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 xml:space="preserve">se </w:t>
      </w:r>
      <w:r w:rsidR="00721732" w:rsidRPr="00721732">
        <w:t>ANTE RAMADAN, Zagreb, Kauzlarićev prilaz 13, OIB:62396202450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B509F2" w:rsidRPr="00B509F2">
        <w:t>BRESTJE GRADNJA društvo s ograničenom odgovornošću za graditeljstvo, trgovinu i usluge, Sesvete, Zagrebačka 138, OIB: 97419466142, MBS: 080685499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036815" w:rsidP="00036815" w:rsidR="00036815">
      <w:pPr>
        <w:overflowPunct w:val="false"/>
        <w:ind w:firstLine="708"/>
        <w:jc w:val="both"/>
      </w:pPr>
    </w:p>
    <w:p w:rsidRDefault="00B509F2" w:rsidP="00B509F2" w:rsidR="00B509F2">
      <w:pPr>
        <w:overflowPunct w:val="false"/>
        <w:ind w:firstLine="708"/>
        <w:jc w:val="both"/>
      </w:pPr>
      <w:r>
        <w:t>FINA RC Zagreb, Podružnica Zagreb je 20. siječnja 2016. temeljem odredbe članka 110. stavak 1. Stečajnog zakona (NN 71/15 – dalje SZ) podnijela prijedlog za provedbu stečajnog postupka s obzirom da je dužnik na dan 18. siječnja 2016. u Očevidniku redoslijeda osnova za plaćanje imao evidentirane neizvršene osnove za plaćanje u iznosu od 115.425,28 kn u razdoblju duljem od 120 dana.</w:t>
      </w:r>
    </w:p>
    <w:p w:rsidRDefault="00B509F2" w:rsidP="00B509F2" w:rsidR="00B509F2">
      <w:pPr>
        <w:overflowPunct w:val="false"/>
        <w:ind w:firstLine="708"/>
        <w:jc w:val="both"/>
      </w:pPr>
      <w:r>
        <w:tab/>
        <w:t>Ročište radi rasprave o uvjetima za otvaranje stečajnog postupka nad dužnikom održano je 13. rujna 2016. na kojem se zastupnik po zakonu dužnika nije protivio prijedlogu za otvaranje stečajnog postupka, te u spis predmeta dostavio podnesak u kojem je izjavio da dužnik nema imovine.</w:t>
      </w:r>
    </w:p>
    <w:p w:rsidRDefault="00B509F2" w:rsidP="00B509F2" w:rsidR="00721732">
      <w:pPr>
        <w:overflowPunct w:val="false"/>
        <w:ind w:firstLine="708"/>
        <w:jc w:val="both"/>
      </w:pPr>
      <w:r>
        <w:t>U spis predmeta je dostavljen FINA-e od 6. lipnja 2016. u kojem navodi da u cijelosti ostaje kod navoda iz prijedloga za otvaranje stečajnog postupka te navodi da je dužnik na dan 18. siječnja 2016. imao neizvršene osnove za plaćanje evidentirane u očevidniku redoslijeda osnova za plaćanje u neprekinutom razdoblju od 120 dana u iznosu od 115.425,28 kn.</w:t>
      </w:r>
    </w:p>
    <w:p w:rsidRDefault="00721732" w:rsidP="00721732" w:rsidR="00485794">
      <w:pPr>
        <w:overflowPunct w:val="false"/>
        <w:ind w:firstLine="708"/>
        <w:jc w:val="both"/>
      </w:pPr>
      <w:r>
        <w:lastRenderedPageBreak/>
        <w:t>Prema odredbama članka 132. stavak 1. i 2.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B509F2">
        <w:t>606</w:t>
      </w:r>
      <w:r w:rsidR="004E3A3B">
        <w:t>/</w:t>
      </w:r>
      <w:r>
        <w:t>1</w:t>
      </w:r>
      <w:r w:rsidR="00036815">
        <w:t>6</w:t>
      </w:r>
      <w:r>
        <w:t xml:space="preserve"> </w:t>
      </w:r>
      <w:r w:rsidRPr="00CB1210">
        <w:t xml:space="preserve">od </w:t>
      </w:r>
      <w:r w:rsidR="00721732">
        <w:t>1</w:t>
      </w:r>
      <w:r w:rsidR="00B509F2">
        <w:t>4</w:t>
      </w:r>
      <w:r w:rsidR="00667B0F" w:rsidRPr="00667B0F">
        <w:t xml:space="preserve">. </w:t>
      </w:r>
      <w:r w:rsidR="007C197E">
        <w:t>rujna</w:t>
      </w:r>
      <w:r w:rsidR="00667B0F" w:rsidRPr="00667B0F">
        <w:t xml:space="preserve"> 2016.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A43BC5">
        <w:rPr>
          <w:noProof w:val="false"/>
        </w:rPr>
        <w:t>1</w:t>
      </w:r>
      <w:r w:rsidR="003008E7">
        <w:rPr>
          <w:noProof w:val="false"/>
        </w:rPr>
        <w:t>3</w:t>
      </w:r>
      <w:r w:rsidR="00EF6870">
        <w:rPr>
          <w:noProof w:val="false"/>
        </w:rPr>
        <w:t xml:space="preserve">. </w:t>
      </w:r>
      <w:r w:rsidR="00A43BC5">
        <w:rPr>
          <w:noProof w:val="false"/>
        </w:rPr>
        <w:t>ožujka</w:t>
      </w:r>
      <w:r w:rsidR="00FC6425" w:rsidRPr="00FC6425">
        <w:rPr>
          <w:noProof w:val="false"/>
        </w:rPr>
        <w:t xml:space="preserve"> 201</w:t>
      </w:r>
      <w:r w:rsidR="00BF1572">
        <w:rPr>
          <w:noProof w:val="false"/>
        </w:rPr>
        <w:t>7</w:t>
      </w:r>
      <w:r w:rsidR="00FC6425" w:rsidRPr="00FC6425">
        <w:rPr>
          <w:noProof w:val="false"/>
        </w:rPr>
        <w:t>.</w:t>
      </w:r>
    </w:p>
    <w:p w:rsidRDefault="00E910FA" w:rsidP="005F71F8" w:rsidR="00E910FA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8C3AFF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1F1245" w:rsidP="008C3AFF" w:rsidR="001F1245">
      <w:pPr>
        <w:rPr>
          <w:noProof w:val="false"/>
        </w:rPr>
      </w:pPr>
    </w:p>
    <w:p w:rsidRDefault="008C3AFF" w:rsidP="007A1486" w:rsidR="008C3AF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8C3AFF" w:rsidP="007A1486" w:rsidR="008C3AF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8C3AFF" w:rsidP="007A1486" w:rsidR="008C3AFF" w:rsidRPr="007A1486">
      <w:pPr>
        <w:ind w:left="720"/>
      </w:pPr>
    </w:p>
    <w:p w:rsidRDefault="008C3AFF" w:rsidP="008C3AFF" w:rsidR="008C3AFF" w:rsidRPr="009D23EC"/>
    <w:sectPr w:rsidSect="00806E44" w:rsidR="008C3AFF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3AFF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B509F2">
      <w:t>606</w:t>
    </w:r>
    <w:r w:rsidR="00956E4C">
      <w:t>/1</w:t>
    </w:r>
    <w:r w:rsidR="0003681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3AFF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C3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A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A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A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A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C3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A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A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A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A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St-606/2016</izvorni_sadrzaj>
    <derivirana_varijabla naziv="DomainObject.Predmet.OznakaBroj_1">St-606/2016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BRESTJE GRADNJA d.o.o.</izvorni_sadrzaj>
    <derivirana_varijabla naziv="DomainObject.Predmet.ProtustrankaFormated_1">  BRESTJE GRADNJA d.o.o.</derivirana_varijabla>
  </DomainObject.Predmet.ProtustrankaFormated>
  <DomainObject.Predmet.ProtustrankaFormatedOIB>
    <izvorni_sadrzaj>  BRESTJE GRADNJA d.o.o., OIB 97419466142</izvorni_sadrzaj>
    <derivirana_varijabla naziv="DomainObject.Predmet.ProtustrankaFormatedOIB_1">  BRESTJE GRADNJA d.o.o., OIB 97419466142</derivirana_varijabla>
  </DomainObject.Predmet.ProtustrankaFormatedOIB>
  <DomainObject.Predmet.ProtustrankaFormatedWithAdress>
    <izvorni_sadrzaj> BRESTJE GRADNJA d.o.o., Zagrebačka 138, 10360 Sesvete</izvorni_sadrzaj>
    <derivirana_varijabla naziv="DomainObject.Predmet.ProtustrankaFormatedWithAdress_1"> BRESTJE GRADNJA d.o.o., Zagrebačka 138, 10360 Sesvete</derivirana_varijabla>
  </DomainObject.Predmet.ProtustrankaFormatedWithAdress>
  <DomainObject.Predmet.ProtustrankaFormatedWithAdressOIB>
    <izvorni_sadrzaj> BRESTJE GRADNJA d.o.o., OIB 97419466142, Zagrebačka 138, 10360 Sesvete</izvorni_sadrzaj>
    <derivirana_varijabla naziv="DomainObject.Predmet.ProtustrankaFormatedWithAdressOIB_1"> BRESTJE GRADNJA d.o.o., OIB 97419466142, Zagrebačka 138, 10360 Sesvete</derivirana_varijabla>
  </DomainObject.Predmet.ProtustrankaFormatedWithAdressOIB>
  <DomainObject.Predmet.ProtustrankaWithAdress>
    <izvorni_sadrzaj>BRESTJE GRADNJA d.o.o. Zagrebačka 138, 10360 Sesvete</izvorni_sadrzaj>
    <derivirana_varijabla naziv="DomainObject.Predmet.ProtustrankaWithAdress_1">BRESTJE GRADNJA d.o.o. Zagrebačka 138, 10360 Sesvete</derivirana_varijabla>
  </DomainObject.Predmet.ProtustrankaWithAdress>
  <DomainObject.Predmet.ProtustrankaWithAdressOIB>
    <izvorni_sadrzaj>BRESTJE GRADNJA d.o.o., OIB 97419466142, Zagrebačka 138, 10360 Sesvete</izvorni_sadrzaj>
    <derivirana_varijabla naziv="DomainObject.Predmet.ProtustrankaWithAdressOIB_1">BRESTJE GRADNJA d.o.o., OIB 97419466142, Zagrebačka 138, 10360 Sesvete</derivirana_varijabla>
  </DomainObject.Predmet.ProtustrankaWithAdressOIB>
  <DomainObject.Predmet.ProtustrankaNazivFormated>
    <izvorni_sadrzaj>BRESTJE GRADNJA d.o.o.</izvorni_sadrzaj>
    <derivirana_varijabla naziv="DomainObject.Predmet.ProtustrankaNazivFormated_1">BRESTJE GRADNJA d.o.o.</derivirana_varijabla>
  </DomainObject.Predmet.ProtustrankaNazivFormated>
  <DomainObject.Predmet.ProtustrankaNazivFormatedOIB>
    <izvorni_sadrzaj>BRESTJE GRADNJA d.o.o., OIB 97419466142</izvorni_sadrzaj>
    <derivirana_varijabla naziv="DomainObject.Predmet.ProtustrankaNazivFormatedOIB_1">BRESTJE GRADNJA d.o.o., OIB 97419466142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BRESTJE GRADNJA d.o.o.</item>
    </izvorni_sadrzaj>
    <derivirana_varijabla naziv="DomainObject.Predmet.ProtuStrankaListFormated_1">
      <item>BRESTJE GRADNJA d.o.o.</item>
    </derivirana_varijabla>
  </DomainObject.Predmet.ProtuStrankaListFormated>
  <DomainObject.Predmet.ProtuStrankaListFormatedOIB>
    <izvorni_sadrzaj>
      <item>BRESTJE GRADNJA d.o.o., OIB 97419466142</item>
    </izvorni_sadrzaj>
    <derivirana_varijabla naziv="DomainObject.Predmet.ProtuStrankaListFormatedOIB_1">
      <item>BRESTJE GRADNJA d.o.o., OIB 97419466142</item>
    </derivirana_varijabla>
  </DomainObject.Predmet.ProtuStrankaListFormatedOIB>
  <DomainObject.Predmet.ProtuStrankaListFormatedWithAdress>
    <izvorni_sadrzaj>
      <item>BRESTJE GRADNJA d.o.o., Zagrebačka 138, 10360 Sesvete</item>
    </izvorni_sadrzaj>
    <derivirana_varijabla naziv="DomainObject.Predmet.ProtuStrankaListFormatedWithAdress_1">
      <item>BRESTJE GRADNJA d.o.o., Zagrebačka 138, 10360 Sesvete</item>
    </derivirana_varijabla>
  </DomainObject.Predmet.ProtuStrankaListFormatedWithAdress>
  <DomainObject.Predmet.ProtuStrankaListFormatedWithAdressOIB>
    <izvorni_sadrzaj>
      <item>BRESTJE GRADNJA d.o.o., OIB 97419466142, Zagrebačka 138, 10360 Sesvete</item>
    </izvorni_sadrzaj>
    <derivirana_varijabla naziv="DomainObject.Predmet.ProtuStrankaListFormatedWithAdressOIB_1">
      <item>BRESTJE GRADNJA d.o.o., OIB 97419466142, Zagrebačka 138, 10360 Sesvete</item>
    </derivirana_varijabla>
  </DomainObject.Predmet.ProtuStrankaListFormatedWithAdressOIB>
  <DomainObject.Predmet.ProtuStrankaListNazivFormated>
    <izvorni_sadrzaj>
      <item>BRESTJE GRADNJA d.o.o.</item>
    </izvorni_sadrzaj>
    <derivirana_varijabla naziv="DomainObject.Predmet.ProtuStrankaListNazivFormated_1">
      <item>BRESTJE GRADNJA d.o.o.</item>
    </derivirana_varijabla>
  </DomainObject.Predmet.ProtuStrankaListNazivFormated>
  <DomainObject.Predmet.ProtuStrankaListNazivFormatedOIB>
    <izvorni_sadrzaj>
      <item>BRESTJE GRADNJA d.o.o., OIB 97419466142</item>
    </izvorni_sadrzaj>
    <derivirana_varijabla naziv="DomainObject.Predmet.ProtuStrankaListNazivFormatedOIB_1">
      <item>BRESTJE GRADNJA d.o.o., OIB 97419466142</item>
    </derivirana_varijabla>
  </DomainObject.Predmet.ProtuStrankaListNazivFormatedOIB>
  <DomainObject.Predmet.OstaliListFormated>
    <izvorni_sadrzaj>
      <item>IVICA PLESEC</item>
    </izvorni_sadrzaj>
    <derivirana_varijabla naziv="DomainObject.Predmet.OstaliListFormated_1">
      <item>IVICA PLESEC</item>
    </derivirana_varijabla>
  </DomainObject.Predmet.OstaliListFormated>
  <DomainObject.Predmet.OstaliListFormatedOIB>
    <izvorni_sadrzaj>
      <item>IVICA PLESEC, OIB 04945310140</item>
    </izvorni_sadrzaj>
    <derivirana_varijabla naziv="DomainObject.Predmet.OstaliListFormatedOIB_1">
      <item>IVICA PLESEC, OIB 04945310140</item>
    </derivirana_varijabla>
  </DomainObject.Predmet.OstaliListFormatedOIB>
  <DomainObject.Predmet.OstaliListFormatedWithAdress>
    <izvorni_sadrzaj>
      <item>IVICA PLESEC, Zagrebačka 138, 10360 Sesvete</item>
    </izvorni_sadrzaj>
    <derivirana_varijabla naziv="DomainObject.Predmet.OstaliListFormatedWithAdress_1">
      <item>IVICA PLESEC, Zagrebačka 138, 10360 Sesvete</item>
    </derivirana_varijabla>
  </DomainObject.Predmet.OstaliListFormatedWithAdress>
  <DomainObject.Predmet.OstaliListFormatedWithAdressOIB>
    <izvorni_sadrzaj>
      <item>IVICA PLESEC, OIB 04945310140, Zagrebačka 138, 10360 Sesvete</item>
    </izvorni_sadrzaj>
    <derivirana_varijabla naziv="DomainObject.Predmet.OstaliListFormatedWithAdressOIB_1">
      <item>IVICA PLESEC, OIB 04945310140, Zagrebačka 138, 10360 Sesvete</item>
    </derivirana_varijabla>
  </DomainObject.Predmet.OstaliListFormatedWithAdressOIB>
  <DomainObject.Predmet.OstaliListNazivFormated>
    <izvorni_sadrzaj>
      <item>IVICA PLESEC</item>
    </izvorni_sadrzaj>
    <derivirana_varijabla naziv="DomainObject.Predmet.OstaliListNazivFormated_1">
      <item>IVICA PLESEC</item>
    </derivirana_varijabla>
  </DomainObject.Predmet.OstaliListNazivFormated>
  <DomainObject.Predmet.OstaliListNazivFormatedOIB>
    <izvorni_sadrzaj>
      <item>IVICA PLESEC, OIB 04945310140</item>
    </izvorni_sadrzaj>
    <derivirana_varijabla naziv="DomainObject.Predmet.OstaliListNazivFormatedOIB_1">
      <item>IVICA PLESEC, OIB 04945310140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BRESTJE GRADNJA d.o.o.</izvorni_sadrzaj>
    <derivirana_varijabla naziv="DomainObject.Predmet.ProtustrankaIDrugi_1">BRESTJE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BRESTJE GRADNJA d.o.o., OIB 97419466142, Zagrebačka 138, 10360 Sesvete</izvorni_sadrzaj>
    <derivirana_varijabla naziv="DomainObject.Predmet.ProtustrankaIDrugiAdressOIB_1">BRESTJE GRADNJA d.o.o., OIB 97419466142, Zagrebačka 138,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BRESTJE GRADNJA d.o.o.</item>
      <item>IVICA PLESEC</item>
      <item>VJEROVNICI</item>
    </izvorni_sadrzaj>
    <derivirana_varijabla naziv="DomainObject.Predmet.SudioniciListNaziv_1">
      <item>FINA Regionalni centar Zagreb</item>
      <item>BRESTJE GRADNJA d.o.o.</item>
      <item>IVICA PLESEC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BRESTJE GRADNJA d.o.o., OIB 97419466142, Zagrebačka 138,10360 Sesvete</item>
      <item>IVICA PLESEC, OIB 04945310140, Zagrebačka 138,10360 Sesvete</item>
      <item>VJEROVNICI</item>
    </izvorni_sadrzaj>
    <derivirana_varijabla naziv="DomainObject.Predmet.SudioniciListAdressOIB_1">
      <item>FINA Regionalni centar Zagreb, OIB 85821130368, Trg svibanjskih žrtava 1995. 1,10000 Zagreb</item>
      <item>BRESTJE GRADNJA d.o.o., OIB 97419466142, Zagrebačka 138,10360 Sesvete</item>
      <item>IVICA PLESEC, OIB 04945310140, Zagrebačka 138,10360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97419466142</item>
      <item>, OIB 04945310140</item>
      <item>, OIB null</item>
    </izvorni_sadrzaj>
    <derivirana_varijabla naziv="DomainObject.Predmet.SudioniciListNazivOIB_1">
      <item>, OIB 85821130368</item>
      <item>, OIB 97419466142</item>
      <item>, OIB 04945310140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Ramadan, OIB 62396202450, Kauzlarićev prilaz 13, 10000 Zagreb</item>
    </izvorni_sadrzaj>
    <derivirana_varijabla naziv="DomainObject.Predmet.StecajniUpraviteljiListAddressOIB_1">
      <item>Ante Ramadan, OIB 62396202450, Kauzlarićev prilaz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689</properties:Words>
  <properties:Characters>3666</properties:Characters>
  <properties:Lines>84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2017-03-13T09:11:00Z</dcterms:created>
  <dc:creator>novakb</dc:creator>
  <cp:lastModifiedBy>Ivana Stampf</cp:lastModifiedBy>
  <cp:lastPrinted>2013-08-26T14:50:00Z</cp:lastPrinted>
  <dcterms:modified xmlns:xsi="http://www.w3.org/2001/XMLSchema-instance" xsi:type="dcterms:W3CDTF">2017-03-13T09:48:00Z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