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8d46" w14:paraId="1e18d4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8754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C35E73">
        <w:t>221</w:t>
      </w:r>
      <w:r w:rsidR="008319E5">
        <w:t>/</w:t>
      </w:r>
      <w:r w:rsidR="00A45192">
        <w:t>17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A45192">
        <w:t xml:space="preserve">Financijske agencije Regionalni centar Zagreb, Podružnica Zagreb, Trg svibanjskih žrtava 1995. 1, </w:t>
      </w:r>
      <w:r>
        <w:t>OIB</w:t>
      </w:r>
      <w:r w:rsidR="00A45192">
        <w:t>:</w:t>
      </w:r>
      <w:r>
        <w:t xml:space="preserve"> 85821130368, za provedbom skraćenog stečajnog postupka nad dužnikom </w:t>
      </w:r>
      <w:r w:rsidR="00271B87" w:rsidRPr="00271B87">
        <w:t xml:space="preserve"> </w:t>
      </w:r>
      <w:r w:rsidR="00C35E73">
        <w:t>SAVRŠEN SUSTAV d.o.o. za usluge i trgovinu, Zagreb, Ulica Dragutina Domjanića 24, MBS: 080983787, OIB: 79131035975</w:t>
      </w:r>
      <w:r w:rsidR="00A45192">
        <w:t>,</w:t>
      </w:r>
      <w:r w:rsidR="00FC38ED">
        <w:t xml:space="preserve"> </w:t>
      </w:r>
      <w:r w:rsidR="009A7A81">
        <w:t xml:space="preserve">dana </w:t>
      </w:r>
      <w:r w:rsidR="00091036">
        <w:t>4</w:t>
      </w:r>
      <w:r w:rsidR="00D41F24">
        <w:t>.</w:t>
      </w:r>
      <w:r w:rsidR="00A45192">
        <w:t>travnja</w:t>
      </w:r>
      <w:r w:rsidR="00A8072F">
        <w:t xml:space="preserve"> 201</w:t>
      </w:r>
      <w:r w:rsidR="00A45192">
        <w:t>7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C35E73">
        <w:t>SAVRŠEN SUSTAV d.o.o. za usluge i trgovinu, Zagreb, Ulica Dragutina Domjanića 24, MBS: 080983787, OIB: 79131035975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C35E73">
        <w:t>Nada Reljić, Naselje A. Hebranga 7/9, Slavonski Brod, OIB: 63776354688</w:t>
      </w:r>
      <w:r w:rsidR="00091036">
        <w:t xml:space="preserve">,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C35E73">
        <w:t>SAVRŠEN SUSTAV d.o.o. za usluge i trgovinu, Zagreb, Ulica Dragutina Domjanića 24, MBS: 080983787, OIB: 79131035975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A45192" w:rsidP="00A45192" w:rsidR="00A45192">
      <w:pPr>
        <w:jc w:val="both"/>
      </w:pPr>
      <w:r>
        <w:t xml:space="preserve">            Financijska agencija Regionalni centar Zagreb, Podružnica Zagreb podnijela je dana </w:t>
      </w:r>
      <w:r w:rsidR="002904CE">
        <w:t>27</w:t>
      </w:r>
      <w:r>
        <w:t xml:space="preserve">. listopada 2016. zahtjev sudu za provedbu skraćenog stečajnog postupka nad dužnikom </w:t>
      </w:r>
      <w:r w:rsidR="00C35E73">
        <w:t>SAVRŠEN SUSTAV d.o.o. za usluge i trgovinu, Zagreb, Ulica Dragutina Domjanića 24, MBS: 080983787, OIB: 79131035975</w:t>
      </w:r>
      <w:r w:rsidRPr="00D41F24">
        <w:t>.</w:t>
      </w:r>
      <w:r>
        <w:t xml:space="preserve"> </w:t>
      </w:r>
    </w:p>
    <w:p w:rsidRDefault="00A45192" w:rsidP="00A45192" w:rsidR="00A45192">
      <w:pPr>
        <w:jc w:val="both"/>
      </w:pPr>
    </w:p>
    <w:p w:rsidRDefault="00A45192" w:rsidP="00A45192" w:rsidR="00A45192">
      <w:pPr>
        <w:jc w:val="both"/>
      </w:pPr>
    </w:p>
    <w:p w:rsidRDefault="00091036" w:rsidP="00A45192" w:rsidR="00091036">
      <w:pPr>
        <w:jc w:val="both"/>
      </w:pPr>
    </w:p>
    <w:p w:rsidRDefault="00091036" w:rsidP="00A45192" w:rsidR="00091036">
      <w:pPr>
        <w:jc w:val="both"/>
      </w:pPr>
    </w:p>
    <w:p w:rsidRDefault="002904CE" w:rsidP="00A45192" w:rsidR="002904CE">
      <w:pPr>
        <w:jc w:val="both"/>
      </w:pPr>
    </w:p>
    <w:p w:rsidRDefault="002904CE" w:rsidP="00A45192" w:rsidR="002904CE">
      <w:pPr>
        <w:jc w:val="both"/>
      </w:pPr>
    </w:p>
    <w:p w:rsidRDefault="00091036" w:rsidP="00A45192" w:rsidR="00091036">
      <w:pPr>
        <w:jc w:val="both"/>
      </w:pPr>
    </w:p>
    <w:p w:rsidRDefault="00A45192" w:rsidP="00A45192" w:rsidR="00A45192">
      <w:pPr>
        <w:jc w:val="both"/>
      </w:pPr>
    </w:p>
    <w:p w:rsidRDefault="00A45192" w:rsidP="00A45192" w:rsidR="00A45192">
      <w:pPr>
        <w:jc w:val="right"/>
      </w:pPr>
      <w:r>
        <w:t>9 St-</w:t>
      </w:r>
      <w:r w:rsidR="00C35E73">
        <w:t>221</w:t>
      </w:r>
      <w:r>
        <w:t>/17-</w:t>
      </w:r>
      <w:r w:rsidR="002904CE">
        <w:t>4</w:t>
      </w:r>
      <w:r>
        <w:t xml:space="preserve">               </w:t>
      </w:r>
    </w:p>
    <w:p w:rsidRDefault="00A45192" w:rsidP="00A45192" w:rsidR="00A45192">
      <w:pPr>
        <w:jc w:val="both"/>
      </w:pPr>
    </w:p>
    <w:p w:rsidRDefault="00A45192" w:rsidP="00A45192" w:rsidR="00A45192">
      <w:pPr>
        <w:ind w:firstLine="708"/>
        <w:jc w:val="both"/>
      </w:pPr>
    </w:p>
    <w:p w:rsidRDefault="00A45192" w:rsidP="00A45192" w:rsidR="00A45192">
      <w:pPr>
        <w:ind w:firstLine="708"/>
        <w:jc w:val="both"/>
      </w:pPr>
    </w:p>
    <w:p w:rsidRDefault="00A45192" w:rsidP="00A45192" w:rsidR="00A45192">
      <w:pPr>
        <w:ind w:firstLine="708"/>
        <w:jc w:val="both"/>
      </w:pPr>
    </w:p>
    <w:p w:rsidRDefault="00A45192" w:rsidP="00A45192" w:rsidR="00A45192">
      <w:pPr>
        <w:ind w:firstLine="708"/>
        <w:jc w:val="both"/>
      </w:pPr>
      <w:r>
        <w:t>Trgovački sud u Osijeku je dana 13. veljače 2017. objavio oglas na mrežnoj stranici e-Oglasna ploča sudova pod poslovnim brojem St-</w:t>
      </w:r>
      <w:r w:rsidR="00C35E73">
        <w:t>221</w:t>
      </w:r>
      <w:r>
        <w:t xml:space="preserve">//17-3 sukladno čl. 430 Stečajnog zakona ( NN-71/15 ) kojim su pozvane osobe ovlaštene za zastupanje dužnika po zakonu da sudu u </w:t>
      </w:r>
    </w:p>
    <w:p w:rsidRDefault="00A45192" w:rsidP="00A45192" w:rsidR="00A45192">
      <w:pPr>
        <w:jc w:val="both"/>
      </w:pPr>
      <w:r>
        <w:t xml:space="preserve">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A45192" w:rsidP="00A45192" w:rsidR="00A45192">
      <w:pPr>
        <w:ind w:firstLine="708"/>
        <w:jc w:val="both"/>
      </w:pPr>
    </w:p>
    <w:p w:rsidRDefault="00A45192" w:rsidP="00A45192" w:rsidR="00A45192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A45192" w:rsidP="00A45192" w:rsidR="00A45192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2904CE">
        <w:t>4</w:t>
      </w:r>
      <w:r w:rsidR="00606F8E">
        <w:t>.</w:t>
      </w:r>
      <w:r w:rsidR="00D41F24">
        <w:t xml:space="preserve"> </w:t>
      </w:r>
      <w:r w:rsidR="00A45192">
        <w:t>travnja</w:t>
      </w:r>
      <w:r w:rsidR="00606F8E">
        <w:t xml:space="preserve"> 201</w:t>
      </w:r>
      <w:r w:rsidR="00A45192">
        <w:t>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Registar – </w:t>
      </w:r>
      <w:r w:rsidR="00A45192">
        <w:t>odmah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A45192">
        <w:t>2/6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036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904CE"/>
    <w:rsid w:val="002B6512"/>
    <w:rsid w:val="00305461"/>
    <w:rsid w:val="0030632C"/>
    <w:rsid w:val="00313F08"/>
    <w:rsid w:val="00330E9E"/>
    <w:rsid w:val="00333EEE"/>
    <w:rsid w:val="0036302D"/>
    <w:rsid w:val="003942B2"/>
    <w:rsid w:val="003B15A6"/>
    <w:rsid w:val="0040522B"/>
    <w:rsid w:val="00423822"/>
    <w:rsid w:val="00437C48"/>
    <w:rsid w:val="004C6929"/>
    <w:rsid w:val="004D59A8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87543"/>
    <w:rsid w:val="008D7500"/>
    <w:rsid w:val="00917B69"/>
    <w:rsid w:val="009837E6"/>
    <w:rsid w:val="009A7A81"/>
    <w:rsid w:val="009C1577"/>
    <w:rsid w:val="009F5360"/>
    <w:rsid w:val="00A45192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35E73"/>
    <w:rsid w:val="00C42B1C"/>
    <w:rsid w:val="00C7392E"/>
    <w:rsid w:val="00C827B2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B15A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B15A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5A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5A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B15A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B15A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5A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5A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SAVRŠEN SUSTAV d.o.o.</izvorni_sadrzaj>
    <derivirana_varijabla naziv="DomainObject.Predmet.ProtustrankaFormated_1">  SAVRŠEN SUSTAV d.o.o.</derivirana_varijabla>
  </DomainObject.Predmet.ProtustrankaFormated>
  <DomainObject.Predmet.ProtustrankaFormatedOIB>
    <izvorni_sadrzaj>  SAVRŠEN SUSTAV d.o.o., OIB 79131035975</izvorni_sadrzaj>
    <derivirana_varijabla naziv="DomainObject.Predmet.ProtustrankaFormatedOIB_1">  SAVRŠEN SUSTAV d.o.o., OIB 79131035975</derivirana_varijabla>
  </DomainObject.Predmet.ProtustrankaFormatedOIB>
  <DomainObject.Predmet.ProtustrankaFormatedWithAdress>
    <izvorni_sadrzaj> SAVRŠEN SUSTAV d.o.o., Ulica Dragutina Domjanića 24, 10000 Zagreb</izvorni_sadrzaj>
    <derivirana_varijabla naziv="DomainObject.Predmet.ProtustrankaFormatedWithAdress_1"> SAVRŠEN SUSTAV d.o.o., Ulica Dragutina Domjanića 24, 10000 Zagreb</derivirana_varijabla>
  </DomainObject.Predmet.ProtustrankaFormatedWithAdress>
  <DomainObject.Predmet.ProtustrankaFormatedWithAdressOIB>
    <izvorni_sadrzaj> SAVRŠEN SUSTAV d.o.o., OIB 79131035975, Ulica Dragutina Domjanića 24, 10000 Zagreb</izvorni_sadrzaj>
    <derivirana_varijabla naziv="DomainObject.Predmet.ProtustrankaFormatedWithAdressOIB_1"> SAVRŠEN SUSTAV d.o.o., OIB 79131035975, Ulica Dragutina Domjanića 24, 10000 Zagreb</derivirana_varijabla>
  </DomainObject.Predmet.ProtustrankaFormatedWithAdressOIB>
  <DomainObject.Predmet.ProtustrankaWithAdress>
    <izvorni_sadrzaj>SAVRŠEN SUSTAV d.o.o. Ulica Dragutina Domjanića 24, 10000 Zagreb</izvorni_sadrzaj>
    <derivirana_varijabla naziv="DomainObject.Predmet.ProtustrankaWithAdress_1">SAVRŠEN SUSTAV d.o.o. Ulica Dragutina Domjanića 24, 10000 Zagreb</derivirana_varijabla>
  </DomainObject.Predmet.ProtustrankaWithAdress>
  <DomainObject.Predmet.ProtustrankaWithAdressOIB>
    <izvorni_sadrzaj>SAVRŠEN SUSTAV d.o.o., OIB 79131035975, Ulica Dragutina Domjanića 24, 10000 Zagreb</izvorni_sadrzaj>
    <derivirana_varijabla naziv="DomainObject.Predmet.ProtustrankaWithAdressOIB_1">SAVRŠEN SUSTAV d.o.o., OIB 79131035975, Ulica Dragutina Domjanića 24, 10000 Zagreb</derivirana_varijabla>
  </DomainObject.Predmet.ProtustrankaWithAdressOIB>
  <DomainObject.Predmet.ProtustrankaNazivFormated>
    <izvorni_sadrzaj>SAVRŠEN SUSTAV d.o.o.</izvorni_sadrzaj>
    <derivirana_varijabla naziv="DomainObject.Predmet.ProtustrankaNazivFormated_1">SAVRŠEN SUSTAV d.o.o.</derivirana_varijabla>
  </DomainObject.Predmet.ProtustrankaNazivFormated>
  <DomainObject.Predmet.ProtustrankaNazivFormatedOIB>
    <izvorni_sadrzaj>SAVRŠEN SUSTAV d.o.o., OIB 79131035975</izvorni_sadrzaj>
    <derivirana_varijabla naziv="DomainObject.Predmet.ProtustrankaNazivFormatedOIB_1">SAVRŠEN SUSTAV d.o.o., OIB 79131035975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SAVRŠEN SUSTAV d.o.o.</item>
    </izvorni_sadrzaj>
    <derivirana_varijabla naziv="DomainObject.Predmet.ProtuStrankaListFormated_1">
      <item>SAVRŠEN SUSTAV d.o.o.</item>
    </derivirana_varijabla>
  </DomainObject.Predmet.ProtuStrankaListFormated>
  <DomainObject.Predmet.ProtuStrankaListFormatedOIB>
    <izvorni_sadrzaj>
      <item>SAVRŠEN SUSTAV d.o.o., OIB 79131035975</item>
    </izvorni_sadrzaj>
    <derivirana_varijabla naziv="DomainObject.Predmet.ProtuStrankaListFormatedOIB_1">
      <item>SAVRŠEN SUSTAV d.o.o., OIB 79131035975</item>
    </derivirana_varijabla>
  </DomainObject.Predmet.ProtuStrankaListFormatedOIB>
  <DomainObject.Predmet.ProtuStrankaListFormatedWithAdress>
    <izvorni_sadrzaj>
      <item>SAVRŠEN SUSTAV d.o.o., Ulica Dragutina Domjanića 24, 10000 Zagreb</item>
    </izvorni_sadrzaj>
    <derivirana_varijabla naziv="DomainObject.Predmet.ProtuStrankaListFormatedWithAdress_1">
      <item>SAVRŠEN SUSTAV d.o.o., Ulica Dragutina Domjanića 24, 10000 Zagreb</item>
    </derivirana_varijabla>
  </DomainObject.Predmet.ProtuStrankaListFormatedWithAdress>
  <DomainObject.Predmet.ProtuStrankaListFormatedWithAdressOIB>
    <izvorni_sadrzaj>
      <item>SAVRŠEN SUSTAV d.o.o., OIB 79131035975, Ulica Dragutina Domjanića 24, 10000 Zagreb</item>
    </izvorni_sadrzaj>
    <derivirana_varijabla naziv="DomainObject.Predmet.ProtuStrankaListFormatedWithAdressOIB_1">
      <item>SAVRŠEN SUSTAV d.o.o., OIB 79131035975, Ulica Dragutina Domjanića 24, 10000 Zagreb</item>
    </derivirana_varijabla>
  </DomainObject.Predmet.ProtuStrankaListFormatedWithAdressOIB>
  <DomainObject.Predmet.ProtuStrankaListNazivFormated>
    <izvorni_sadrzaj>
      <item>SAVRŠEN SUSTAV d.o.o.</item>
    </izvorni_sadrzaj>
    <derivirana_varijabla naziv="DomainObject.Predmet.ProtuStrankaListNazivFormated_1">
      <item>SAVRŠEN SUSTAV d.o.o.</item>
    </derivirana_varijabla>
  </DomainObject.Predmet.ProtuStrankaListNazivFormated>
  <DomainObject.Predmet.ProtuStrankaListNazivFormatedOIB>
    <izvorni_sadrzaj>
      <item>SAVRŠEN SUSTAV d.o.o., OIB 79131035975</item>
    </izvorni_sadrzaj>
    <derivirana_varijabla naziv="DomainObject.Predmet.ProtuStrankaListNazivFormatedOIB_1">
      <item>SAVRŠEN SUSTAV d.o.o., OIB 79131035975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SAVRŠEN SUSTAV d.o.o.</izvorni_sadrzaj>
    <derivirana_varijabla naziv="DomainObject.Predmet.ProtustrankaIDrugi_1">SAVRŠEN SUSTAV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SAVRŠEN SUSTAV d.o.o., OIB 79131035975, Ulica Dragutina Domjanića 24, 10000 Zagreb</izvorni_sadrzaj>
    <derivirana_varijabla naziv="DomainObject.Predmet.ProtustrankaIDrugiAdressOIB_1">SAVRŠEN SUSTAV d.o.o., OIB 79131035975, Ulica Dragutina Domjanića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SAVRŠEN SUSTAV d.o.o.</item>
      <item>FINA Regionalni centar Zagreb</item>
    </izvorni_sadrzaj>
    <derivirana_varijabla naziv="DomainObject.Predmet.SudioniciListNaziv_1">
      <item>SAVRŠEN SUSTAV d.o.o.</item>
      <item>FINA Regionalni centar Zagreb</item>
    </derivirana_varijabla>
  </DomainObject.Predmet.SudioniciListNaziv>
  <DomainObject.Predmet.SudioniciListAdressOIB>
    <izvorni_sadrzaj>
      <item>SAVRŠEN SUSTAV d.o.o., OIB 79131035975, Ulica Dragutina Domjanića 24,10000 Zagreb</item>
      <item>FINA Regionalni centar Zagreb, OIB 85821130368, Trg svibanjskih žrtava 1995. br. 1,10000 Zagreb</item>
    </izvorni_sadrzaj>
    <derivirana_varijabla naziv="DomainObject.Predmet.SudioniciListAdressOIB_1">
      <item>SAVRŠEN SUSTAV d.o.o., OIB 79131035975, Ulica Dragutina Domjanića 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79131035975</item>
      <item>, OIB 85821130368</item>
    </izvorni_sadrzaj>
    <derivirana_varijabla naziv="DomainObject.Predmet.SudioniciListNazivOIB_1">
      <item>, OIB 79131035975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2339</properties:Characters>
  <properties:Lines>94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2017-04-04T07:18:00Z</dcterms:created>
  <dc:creator>korisnik</dc:creator>
  <cp:lastModifiedBy>Snježana Markotić Jurić</cp:lastModifiedBy>
  <cp:lastPrinted>2017-04-04T07:17:00Z</cp:lastPrinted>
  <dcterms:modified xmlns:xsi="http://www.w3.org/2001/XMLSchema-instance" xsi:type="dcterms:W3CDTF">2017-04-04T07:18:00Z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