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fa3e" w14:paraId="a27fa3e" w:rsidRDefault="008F1A8B" w:rsidP="008F1A8B" w:rsidR="008F1A8B">
      <w:pPr>
        <w15:collapsed w:val="false"/>
      </w:pPr>
      <w:r>
        <w:t xml:space="preserve">            </w:t>
      </w:r>
      <w:r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1A8B" w:rsidP="008F1A8B" w:rsidR="008F1A8B">
      <w:r>
        <w:t xml:space="preserve">   Republika Hrvatska</w:t>
      </w:r>
    </w:p>
    <w:p w:rsidRDefault="008F1A8B" w:rsidP="008F1A8B" w:rsidR="008F1A8B">
      <w:r>
        <w:t>Trgovački sud u Osijeku</w:t>
      </w:r>
    </w:p>
    <w:p w:rsidRDefault="008F1A8B" w:rsidP="008F1A8B" w:rsidR="008F1A8B">
      <w:r>
        <w:t xml:space="preserve">   Osijek, Zagrebačka 2</w:t>
      </w:r>
    </w:p>
    <w:p w:rsidRDefault="008F1A8B" w:rsidP="008F1A8B" w:rsidR="008F1A8B">
      <w:pPr>
        <w:jc w:val="right"/>
      </w:pPr>
    </w:p>
    <w:p w:rsidRDefault="008F1A8B" w:rsidP="008F1A8B" w:rsidR="008F1A8B">
      <w:pPr>
        <w:jc w:val="right"/>
      </w:pPr>
    </w:p>
    <w:p w:rsidRDefault="008F1A8B" w:rsidP="008F1A8B" w:rsidR="008F1A8B">
      <w:pPr>
        <w:jc w:val="right"/>
      </w:pPr>
    </w:p>
    <w:p w:rsidRDefault="008F1A8B" w:rsidP="008F1A8B" w:rsidR="008F1A8B">
      <w:pPr>
        <w:jc w:val="right"/>
      </w:pPr>
    </w:p>
    <w:p w:rsidRDefault="008F1A8B" w:rsidP="008F1A8B" w:rsidR="008F1A8B">
      <w:pPr>
        <w:jc w:val="right"/>
      </w:pPr>
    </w:p>
    <w:p w:rsidRDefault="008F1A8B" w:rsidP="008F1A8B" w:rsidR="008F1A8B">
      <w:pPr>
        <w:jc w:val="right"/>
      </w:pPr>
      <w:r>
        <w:t>Poslovni broj: 6 St-1423/17-49</w:t>
      </w:r>
    </w:p>
    <w:p w:rsidRDefault="008F1A8B" w:rsidP="008F1A8B" w:rsidR="008F1A8B">
      <w:pPr>
        <w:jc w:val="right"/>
      </w:pPr>
    </w:p>
    <w:p w:rsidRDefault="008F1A8B" w:rsidP="008F1A8B" w:rsidR="008F1A8B">
      <w:pPr>
        <w:jc w:val="right"/>
      </w:pPr>
    </w:p>
    <w:p w:rsidRDefault="008F1A8B" w:rsidP="008F1A8B" w:rsidR="00D911B7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>R E P U B L I K A  H R V A T S K A</w:t>
      </w:r>
    </w:p>
    <w:p w:rsidRDefault="008F1A8B" w:rsidP="008F1A8B" w:rsidR="008F1A8B">
      <w:pPr>
        <w:ind w:hanging="720" w:left="360"/>
        <w:jc w:val="center"/>
        <w:rPr>
          <w:sz w:val="22"/>
          <w:szCs w:val="22"/>
        </w:rPr>
      </w:pPr>
    </w:p>
    <w:p w:rsidRDefault="008F1A8B" w:rsidP="008F1A8B" w:rsidR="008F1A8B" w:rsidRPr="00F02A6E">
      <w:pPr>
        <w:ind w:hanging="720" w:left="360"/>
        <w:jc w:val="center"/>
        <w:rPr>
          <w:sz w:val="22"/>
          <w:szCs w:val="22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1817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1817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1788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181788">
        <w:rPr>
          <w:rFonts w:cs="Times New Roman" w:hAnsi="Times New Roman" w:ascii="Times New Roman"/>
          <w:sz w:val="24"/>
          <w:szCs w:val="24"/>
        </w:rPr>
        <w:t>j sutkinji</w:t>
      </w:r>
      <w:r w:rsidRPr="00181788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8F1A8B" w:rsidRPr="008F1A8B">
        <w:rPr>
          <w:rFonts w:cs="Times New Roman" w:hAnsi="Times New Roman" w:ascii="Times New Roman"/>
          <w:b/>
          <w:sz w:val="24"/>
          <w:szCs w:val="24"/>
        </w:rPr>
        <w:t xml:space="preserve">LATERAN društvo s ograničenom odgovornošću za inženjering, unutarnju i vanjsku trgovinu "u stečaju" Vinkovci, </w:t>
      </w:r>
      <w:proofErr w:type="spellStart"/>
      <w:r w:rsidR="008F1A8B" w:rsidRPr="008F1A8B">
        <w:rPr>
          <w:rFonts w:cs="Times New Roman" w:hAnsi="Times New Roman" w:ascii="Times New Roman"/>
          <w:b/>
          <w:sz w:val="24"/>
          <w:szCs w:val="24"/>
        </w:rPr>
        <w:t>Zalužje</w:t>
      </w:r>
      <w:proofErr w:type="spellEnd"/>
      <w:r w:rsidR="008F1A8B" w:rsidRPr="008F1A8B">
        <w:rPr>
          <w:rFonts w:cs="Times New Roman" w:hAnsi="Times New Roman" w:ascii="Times New Roman"/>
          <w:b/>
          <w:sz w:val="24"/>
          <w:szCs w:val="24"/>
        </w:rPr>
        <w:t xml:space="preserve"> 42, MBS 030019475, OIB 21555902131</w:t>
      </w:r>
      <w:r w:rsidRPr="00181788">
        <w:rPr>
          <w:rFonts w:cs="Times New Roman" w:hAnsi="Times New Roman" w:ascii="Times New Roman"/>
          <w:sz w:val="24"/>
          <w:szCs w:val="24"/>
        </w:rPr>
        <w:t xml:space="preserve">, dana </w:t>
      </w:r>
      <w:r w:rsidR="008F1A8B">
        <w:rPr>
          <w:rFonts w:cs="Times New Roman" w:hAnsi="Times New Roman" w:ascii="Times New Roman"/>
          <w:sz w:val="24"/>
          <w:szCs w:val="24"/>
        </w:rPr>
        <w:t>4. veljače 2019. g.,</w:t>
      </w:r>
    </w:p>
    <w:p w:rsidRDefault="00B2529F" w:rsidP="00B2529F" w:rsidR="00D911B7" w:rsidRPr="00181788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181788"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181788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8F1A8B" w:rsidRPr="008F1A8B">
        <w:rPr>
          <w:rFonts w:cs="Times New Roman" w:hAnsi="Times New Roman" w:ascii="Times New Roman"/>
          <w:b/>
          <w:sz w:val="24"/>
          <w:szCs w:val="24"/>
        </w:rPr>
        <w:t xml:space="preserve">LATERAN društvo s ograničenom odgovornošću za inženjering, unutarnju i vanjsku trgovinu "u stečaju" Vinkovci, </w:t>
      </w:r>
      <w:proofErr w:type="spellStart"/>
      <w:r w:rsidR="008F1A8B" w:rsidRPr="008F1A8B">
        <w:rPr>
          <w:rFonts w:cs="Times New Roman" w:hAnsi="Times New Roman" w:ascii="Times New Roman"/>
          <w:b/>
          <w:sz w:val="24"/>
          <w:szCs w:val="24"/>
        </w:rPr>
        <w:t>Zalužje</w:t>
      </w:r>
      <w:proofErr w:type="spellEnd"/>
      <w:r w:rsidR="008F1A8B" w:rsidRPr="008F1A8B">
        <w:rPr>
          <w:rFonts w:cs="Times New Roman" w:hAnsi="Times New Roman" w:ascii="Times New Roman"/>
          <w:b/>
          <w:sz w:val="24"/>
          <w:szCs w:val="24"/>
        </w:rPr>
        <w:t xml:space="preserve"> 42, MBS 030019475, OIB 21555902131</w:t>
      </w:r>
      <w:r w:rsidR="008F1A8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08456F" w:rsidR="0008456F">
      <w:pPr>
        <w:pStyle w:val="Odlomakpopisa"/>
        <w:numPr>
          <w:ilvl w:val="0"/>
          <w:numId w:val="11"/>
        </w:numPr>
        <w:jc w:val="both"/>
      </w:pPr>
      <w:r w:rsidRPr="008D3997">
        <w:t>upisan</w:t>
      </w:r>
      <w:r>
        <w:t>a</w:t>
      </w:r>
      <w:r w:rsidRPr="008D3997">
        <w:t xml:space="preserve"> </w:t>
      </w:r>
      <w:r w:rsidR="00181788">
        <w:t xml:space="preserve">u </w:t>
      </w:r>
      <w:r>
        <w:t>zemljišnoknjižn</w:t>
      </w:r>
      <w:r w:rsidR="00181788">
        <w:t xml:space="preserve">om odjelu </w:t>
      </w:r>
      <w:r w:rsidR="008F1A8B">
        <w:t>Vinkovci</w:t>
      </w:r>
      <w:r w:rsidR="0008456F">
        <w:t>:</w:t>
      </w:r>
    </w:p>
    <w:p w:rsidRDefault="00181788" w:rsidP="00B63567" w:rsidR="00B81EA8">
      <w:pPr>
        <w:pStyle w:val="Odlomakpopisa"/>
        <w:numPr>
          <w:ilvl w:val="0"/>
          <w:numId w:val="12"/>
        </w:numPr>
        <w:jc w:val="both"/>
      </w:pPr>
      <w:r>
        <w:t xml:space="preserve"> </w:t>
      </w:r>
      <w:proofErr w:type="spellStart"/>
      <w:r>
        <w:t>zk</w:t>
      </w:r>
      <w:proofErr w:type="spellEnd"/>
      <w:r>
        <w:t xml:space="preserve">. ul. </w:t>
      </w:r>
      <w:r w:rsidR="0008456F">
        <w:t xml:space="preserve">7750 k.o. Vinkovci, </w:t>
      </w:r>
      <w:proofErr w:type="spellStart"/>
      <w:r w:rsidR="0008456F">
        <w:t>kč</w:t>
      </w:r>
      <w:proofErr w:type="spellEnd"/>
      <w:r w:rsidR="0008456F">
        <w:t xml:space="preserve">. br. 5955/6 zgrada broj 42, kotlovnica, trafostanica, </w:t>
      </w:r>
      <w:proofErr w:type="spellStart"/>
      <w:r w:rsidR="0008456F">
        <w:t>hagnar</w:t>
      </w:r>
      <w:proofErr w:type="spellEnd"/>
      <w:r w:rsidR="0008456F">
        <w:t xml:space="preserve">, portirnica i dvorište u ul. </w:t>
      </w:r>
      <w:proofErr w:type="spellStart"/>
      <w:r w:rsidR="0008456F">
        <w:t>Zalužje</w:t>
      </w:r>
      <w:proofErr w:type="spellEnd"/>
      <w:r w:rsidR="0008456F">
        <w:t>, površine 5141 m2</w:t>
      </w:r>
    </w:p>
    <w:p w:rsidRDefault="0008456F" w:rsidP="0008456F" w:rsidR="0008456F">
      <w:pPr>
        <w:pStyle w:val="Odlomakpopisa"/>
        <w:ind w:left="142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koriste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Zagreb i zabilježba nepravomoćnog Rješenja o ovrsi OS Vukovar broj </w:t>
      </w:r>
      <w:proofErr w:type="spellStart"/>
      <w:r>
        <w:t>Ovr</w:t>
      </w:r>
      <w:proofErr w:type="spellEnd"/>
      <w:r>
        <w:t>-657/16 ovrhovoditelja Zagrebački holding d.o.o.</w:t>
      </w:r>
    </w:p>
    <w:p w:rsidRDefault="0008456F" w:rsidP="0008456F" w:rsidR="0008456F">
      <w:pPr>
        <w:pStyle w:val="Odlomakpopisa"/>
        <w:numPr>
          <w:ilvl w:val="0"/>
          <w:numId w:val="12"/>
        </w:numPr>
        <w:jc w:val="both"/>
      </w:pPr>
      <w:proofErr w:type="spellStart"/>
      <w:r>
        <w:t>zk</w:t>
      </w:r>
      <w:proofErr w:type="spellEnd"/>
      <w:r>
        <w:t xml:space="preserve">. ul. 1998, k.o. Vinkovci, </w:t>
      </w:r>
      <w:proofErr w:type="spellStart"/>
      <w:r>
        <w:t>kč</w:t>
      </w:r>
      <w:proofErr w:type="spellEnd"/>
      <w:r>
        <w:t>. br. 2228, kuća br. 78 i dvorište u ul. A. Kačića površine 471 m2</w:t>
      </w:r>
    </w:p>
    <w:p w:rsidRDefault="0008456F" w:rsidP="0008456F" w:rsidR="0008456F">
      <w:pPr>
        <w:pStyle w:val="Odlomakpopisa"/>
        <w:ind w:left="1428"/>
        <w:jc w:val="both"/>
      </w:pPr>
      <w:r>
        <w:t xml:space="preserve">Na navedenoj nekretnini upisana je zabilježba nepravomoćnog Rješenja o ovrsi OS Vukovar broj </w:t>
      </w:r>
      <w:proofErr w:type="spellStart"/>
      <w:r>
        <w:t>Ovr</w:t>
      </w:r>
      <w:proofErr w:type="spellEnd"/>
      <w:r>
        <w:t>-657/16 ovrhovoditelja Zagrebački holding d.o.o.</w:t>
      </w:r>
    </w:p>
    <w:p w:rsidRDefault="002B6AB6" w:rsidP="0008456F" w:rsidR="002B6AB6">
      <w:pPr>
        <w:pStyle w:val="Odlomakpopisa"/>
        <w:ind w:left="1428"/>
        <w:jc w:val="both"/>
      </w:pPr>
    </w:p>
    <w:p w:rsidRDefault="002B6AB6" w:rsidP="0008456F" w:rsidR="002B6AB6">
      <w:pPr>
        <w:pStyle w:val="Odlomakpopisa"/>
        <w:ind w:left="1428"/>
        <w:jc w:val="both"/>
      </w:pPr>
    </w:p>
    <w:p w:rsidRDefault="0008456F" w:rsidP="0008456F" w:rsidR="0008456F">
      <w:pPr>
        <w:pStyle w:val="Odlomakpopisa"/>
        <w:numPr>
          <w:ilvl w:val="0"/>
          <w:numId w:val="11"/>
        </w:numPr>
        <w:jc w:val="both"/>
      </w:pPr>
      <w:r>
        <w:t xml:space="preserve">upisana u zemljišnoknjižni odjel Slavonski Brod </w:t>
      </w:r>
    </w:p>
    <w:p w:rsidRDefault="0008456F" w:rsidP="0008456F" w:rsidR="0008456F">
      <w:pPr>
        <w:pStyle w:val="Odlomakpopisa"/>
        <w:numPr>
          <w:ilvl w:val="0"/>
          <w:numId w:val="12"/>
        </w:numPr>
        <w:jc w:val="both"/>
      </w:pPr>
      <w:proofErr w:type="spellStart"/>
      <w:r>
        <w:t>zk</w:t>
      </w:r>
      <w:proofErr w:type="spellEnd"/>
      <w:r>
        <w:t xml:space="preserve">. ul. 1130 k.o. Vrba, </w:t>
      </w:r>
      <w:proofErr w:type="spellStart"/>
      <w:r>
        <w:t>kč</w:t>
      </w:r>
      <w:proofErr w:type="spellEnd"/>
      <w:r>
        <w:t>. br. 1, oranica površine 14131 m2</w:t>
      </w:r>
    </w:p>
    <w:p w:rsidRDefault="0008456F" w:rsidP="0008456F" w:rsidR="0008456F">
      <w:pPr>
        <w:pStyle w:val="Odlomakpopisa"/>
        <w:ind w:left="1428"/>
        <w:jc w:val="both"/>
      </w:pPr>
    </w:p>
    <w:p w:rsidRDefault="002B6AB6" w:rsidP="0008456F" w:rsidR="002B6AB6">
      <w:pPr>
        <w:pStyle w:val="Odlomakpopisa"/>
        <w:ind w:left="1428"/>
        <w:jc w:val="both"/>
      </w:pPr>
    </w:p>
    <w:p w:rsidRDefault="002B6AB6" w:rsidP="002B6AB6" w:rsidR="002B6AB6">
      <w:pPr>
        <w:jc w:val="right"/>
      </w:pPr>
      <w:r>
        <w:lastRenderedPageBreak/>
        <w:t>Poslovni broj: 6 St-1423/17-49</w:t>
      </w:r>
    </w:p>
    <w:p w:rsidRDefault="002B6AB6" w:rsidP="0008456F" w:rsidR="002B6AB6">
      <w:pPr>
        <w:pStyle w:val="Odlomakpopisa"/>
        <w:ind w:left="1428"/>
        <w:jc w:val="both"/>
      </w:pPr>
    </w:p>
    <w:p w:rsidRDefault="0008456F" w:rsidP="0008456F" w:rsidR="00B63567">
      <w:pPr>
        <w:pStyle w:val="Odlomakpopisa"/>
        <w:ind w:left="142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koriste H-</w:t>
      </w:r>
      <w:proofErr w:type="spellStart"/>
      <w:r>
        <w:t>Abduco</w:t>
      </w:r>
      <w:proofErr w:type="spellEnd"/>
      <w:r>
        <w:t xml:space="preserve"> d.o.o. Zagreb te pravo stvarno služnosti polaganjem kabelskog cjevovoda 5 m2 lijevo i desno od osi cjevovoda i to po cijeloj dužini </w:t>
      </w:r>
      <w:proofErr w:type="spellStart"/>
      <w:r>
        <w:t>kč</w:t>
      </w:r>
      <w:proofErr w:type="spellEnd"/>
      <w:r>
        <w:t>. br. 1 k.o. Vrba, te izgradnje zdenca kabelske kanalizacije za uvlačenje svjetlovodnih kabela – sve za korist Jadranski naftovod d.d. Zagreb te pravo stvarne služnosti radi izgradnje i održavanja regionalnog vodoopskrbnog sustava Istočne Slavonije i to površine služnosti 211 m2, širine 5m, prema ucrtanoj trasi na kopiju plana za korist Vodovod d.o.o. Slavonski Brod.</w:t>
      </w:r>
    </w:p>
    <w:p w:rsidRDefault="0008456F" w:rsidP="0008456F" w:rsidR="0008456F">
      <w:pPr>
        <w:jc w:val="both"/>
      </w:pPr>
    </w:p>
    <w:p w:rsidRDefault="0008456F" w:rsidP="0008456F" w:rsidR="0008456F" w:rsidRPr="008D3997">
      <w:pPr>
        <w:jc w:val="both"/>
      </w:pPr>
      <w:r>
        <w:tab/>
        <w:t>Prema svome statusu sve navedene nekretnine prilikom prodaje oslobođene su plaćanja PDV-a sukladno čl. 40 st. 1 t. j i k Zakona o porezu na dodanu vrijednost.</w:t>
      </w: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756C9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zemljišnoknjižni odjel </w:t>
      </w:r>
      <w:r w:rsidR="0008456F">
        <w:rPr>
          <w:rFonts w:cs="Times New Roman" w:hAnsi="Times New Roman" w:ascii="Times New Roman"/>
          <w:sz w:val="24"/>
          <w:szCs w:val="24"/>
        </w:rPr>
        <w:t>Vinkovci i Slavonski Brod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08456F" w:rsidP="0008456F" w:rsidR="0008456F">
      <w:pPr>
        <w:pStyle w:val="Odlomakpopisa"/>
      </w:pPr>
    </w:p>
    <w:p w:rsidRDefault="0008456F" w:rsidP="0008456F" w:rsidR="0008456F" w:rsidRPr="00B63567">
      <w:pPr>
        <w:pStyle w:val="Bezproreda"/>
        <w:ind w:left="142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Obrazloženje: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8456F" w:rsidP="00D911B7" w:rsidR="0008456F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81EA8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08456F">
        <w:rPr>
          <w:rFonts w:cs="Times New Roman" w:hAnsi="Times New Roman" w:ascii="Times New Roman"/>
          <w:sz w:val="24"/>
          <w:szCs w:val="24"/>
        </w:rPr>
        <w:t>7. siječnja 2019</w:t>
      </w:r>
      <w:r w:rsidR="00B63567">
        <w:rPr>
          <w:rFonts w:cs="Times New Roman" w:hAnsi="Times New Roman" w:ascii="Times New Roman"/>
          <w:sz w:val="24"/>
          <w:szCs w:val="24"/>
        </w:rPr>
        <w:t xml:space="preserve">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90747F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0747F">
        <w:rPr>
          <w:rFonts w:cs="Times New Roman" w:hAnsi="Times New Roman" w:ascii="Times New Roman"/>
          <w:sz w:val="24"/>
          <w:szCs w:val="24"/>
        </w:rPr>
        <w:t>ica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podni</w:t>
      </w:r>
      <w:r w:rsidR="0090747F">
        <w:rPr>
          <w:rFonts w:cs="Times New Roman" w:hAnsi="Times New Roman" w:ascii="Times New Roman"/>
          <w:sz w:val="24"/>
          <w:szCs w:val="24"/>
        </w:rPr>
        <w:t>jela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>229 st. 4 Stečajnog zakona (NN 71/15</w:t>
      </w:r>
      <w:r w:rsidR="00181788">
        <w:rPr>
          <w:rFonts w:cs="Times New Roman" w:hAnsi="Times New Roman" w:ascii="Times New Roman"/>
          <w:sz w:val="24"/>
          <w:szCs w:val="24"/>
        </w:rPr>
        <w:t xml:space="preserve"> i 104/17</w:t>
      </w:r>
      <w:r w:rsidR="000F5616">
        <w:rPr>
          <w:rFonts w:cs="Times New Roman" w:hAnsi="Times New Roman" w:ascii="Times New Roman"/>
          <w:sz w:val="24"/>
          <w:szCs w:val="24"/>
        </w:rPr>
        <w:t xml:space="preserve">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1EA8" w:rsidP="00D911B7" w:rsidR="00B81EA8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8456F" w:rsidR="00D911B7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08456F">
        <w:rPr>
          <w:rFonts w:cs="Times New Roman" w:hAnsi="Times New Roman" w:ascii="Times New Roman"/>
          <w:sz w:val="24"/>
          <w:szCs w:val="24"/>
        </w:rPr>
        <w:t>4. veljače 2019.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181788" w:rsidP="000F5616" w:rsidR="00181788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lastRenderedPageBreak/>
        <w:tab/>
      </w:r>
    </w:p>
    <w:p w:rsidRDefault="00C85A8F" w:rsidP="00C85A8F" w:rsidR="00C85A8F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08456F" w:rsidR="00D73536" w:rsidRPr="0090747F">
      <w:pPr>
        <w:pStyle w:val="Bezproreda"/>
        <w:tabs>
          <w:tab w:pos="6630" w:val="left"/>
        </w:tabs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1.  stečajn</w:t>
      </w:r>
      <w:r w:rsidR="0090747F" w:rsidRPr="0090747F">
        <w:rPr>
          <w:rFonts w:cs="Times New Roman" w:hAnsi="Times New Roman" w:ascii="Times New Roman"/>
          <w:sz w:val="24"/>
          <w:szCs w:val="24"/>
        </w:rPr>
        <w:t xml:space="preserve">a upraviteljica </w:t>
      </w:r>
      <w:r w:rsidR="0008456F">
        <w:rPr>
          <w:rFonts w:cs="Times New Roman" w:hAnsi="Times New Roman" w:ascii="Times New Roman"/>
          <w:sz w:val="24"/>
          <w:szCs w:val="24"/>
        </w:rPr>
        <w:t xml:space="preserve">Blanka </w:t>
      </w:r>
      <w:proofErr w:type="spellStart"/>
      <w:r w:rsidR="0008456F">
        <w:rPr>
          <w:rFonts w:cs="Times New Roman" w:hAnsi="Times New Roman" w:ascii="Times New Roman"/>
          <w:sz w:val="24"/>
          <w:szCs w:val="24"/>
        </w:rPr>
        <w:t>Gambiraža</w:t>
      </w:r>
      <w:proofErr w:type="spellEnd"/>
    </w:p>
    <w:p w:rsidRDefault="00C85A8F" w:rsidP="00B63567" w:rsidR="000845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 xml:space="preserve">2. </w:t>
      </w:r>
      <w:r w:rsidR="0008456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8456F">
        <w:rPr>
          <w:rFonts w:cs="Times New Roman" w:hAnsi="Times New Roman" w:ascii="Times New Roman"/>
          <w:sz w:val="24"/>
          <w:szCs w:val="24"/>
        </w:rPr>
        <w:t>Eos</w:t>
      </w:r>
      <w:proofErr w:type="spellEnd"/>
      <w:r w:rsidR="0008456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8456F">
        <w:rPr>
          <w:rFonts w:cs="Times New Roman" w:hAnsi="Times New Roman" w:ascii="Times New Roman"/>
          <w:sz w:val="24"/>
          <w:szCs w:val="24"/>
        </w:rPr>
        <w:t>Matrix</w:t>
      </w:r>
      <w:proofErr w:type="spellEnd"/>
      <w:r w:rsidR="0008456F">
        <w:rPr>
          <w:rFonts w:cs="Times New Roman" w:hAnsi="Times New Roman" w:ascii="Times New Roman"/>
          <w:sz w:val="24"/>
          <w:szCs w:val="24"/>
        </w:rPr>
        <w:t xml:space="preserve"> d.o.o. Zagreb, Horvatova ulica 82</w:t>
      </w:r>
    </w:p>
    <w:p w:rsidRDefault="002B6AB6" w:rsidP="00B63567" w:rsidR="0008456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08456F">
        <w:rPr>
          <w:rFonts w:cs="Times New Roman" w:hAnsi="Times New Roman" w:ascii="Times New Roman"/>
          <w:sz w:val="24"/>
          <w:szCs w:val="24"/>
        </w:rPr>
        <w:t>. H-</w:t>
      </w:r>
      <w:proofErr w:type="spellStart"/>
      <w:r w:rsidR="0008456F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="0008456F">
        <w:rPr>
          <w:rFonts w:cs="Times New Roman" w:hAnsi="Times New Roman" w:ascii="Times New Roman"/>
          <w:sz w:val="24"/>
          <w:szCs w:val="24"/>
        </w:rPr>
        <w:t xml:space="preserve"> d.o.o. Zagreb, Slavonska avenija 6a</w:t>
      </w:r>
    </w:p>
    <w:p w:rsidRDefault="002B6AB6" w:rsidP="00B63567" w:rsidR="0008456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08456F">
        <w:rPr>
          <w:rFonts w:cs="Times New Roman" w:hAnsi="Times New Roman" w:ascii="Times New Roman"/>
          <w:sz w:val="24"/>
          <w:szCs w:val="24"/>
        </w:rPr>
        <w:t xml:space="preserve">. Jadranski naftovod d.d. Zagreb, </w:t>
      </w:r>
      <w:proofErr w:type="spellStart"/>
      <w:r w:rsidR="0008456F">
        <w:rPr>
          <w:rFonts w:cs="Times New Roman" w:hAnsi="Times New Roman" w:ascii="Times New Roman"/>
          <w:sz w:val="24"/>
          <w:szCs w:val="24"/>
        </w:rPr>
        <w:t>Miramarska</w:t>
      </w:r>
      <w:proofErr w:type="spellEnd"/>
      <w:r w:rsidR="0008456F">
        <w:rPr>
          <w:rFonts w:cs="Times New Roman" w:hAnsi="Times New Roman" w:ascii="Times New Roman"/>
          <w:sz w:val="24"/>
          <w:szCs w:val="24"/>
        </w:rPr>
        <w:t xml:space="preserve"> cesta br. 24</w:t>
      </w:r>
    </w:p>
    <w:p w:rsidRDefault="002B6AB6" w:rsidP="00B63567" w:rsidR="0008456F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08456F">
        <w:rPr>
          <w:rFonts w:cs="Times New Roman" w:hAnsi="Times New Roman" w:ascii="Times New Roman"/>
          <w:sz w:val="24"/>
          <w:szCs w:val="24"/>
        </w:rPr>
        <w:t>. Vodovod d.o.o. Sl. Brod, N. Zrinskog 25</w:t>
      </w:r>
    </w:p>
    <w:p w:rsidRDefault="002B6AB6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2B6AB6" w:rsidP="00181788" w:rsidR="002B6AB6">
      <w:pPr>
        <w:pStyle w:val="Bezproreda"/>
        <w:tabs>
          <w:tab w:pos="723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 xml:space="preserve">Vinkovci </w:t>
      </w:r>
    </w:p>
    <w:p w:rsidRDefault="002B6AB6" w:rsidP="00181788" w:rsidR="00DC334D">
      <w:pPr>
        <w:pStyle w:val="Bezproreda"/>
        <w:tabs>
          <w:tab w:pos="723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odjel Sl. Brod</w:t>
      </w:r>
      <w:r w:rsidR="00181788">
        <w:rPr>
          <w:rFonts w:hAnsi="Times New Roman" w:ascii="Times New Roman"/>
          <w:sz w:val="24"/>
          <w:szCs w:val="24"/>
        </w:rPr>
        <w:tab/>
      </w:r>
    </w:p>
    <w:p w:rsidRDefault="002B6AB6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9. R-13.2.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6AB6" w:rsidP="00D911B7" w:rsidR="002B6AB6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FB7791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185" w:rsidP="000F5616" w:rsidR="00EC3185">
      <w:r>
        <w:separator/>
      </w:r>
    </w:p>
  </w:endnote>
  <w:endnote w:id="0" w:type="continuationSeparator">
    <w:p w:rsidRDefault="00EC3185" w:rsidP="000F5616" w:rsidR="00EC3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185" w:rsidP="000F5616" w:rsidR="00EC3185">
      <w:r>
        <w:separator/>
      </w:r>
    </w:p>
  </w:footnote>
  <w:footnote w:id="0" w:type="continuationSeparator">
    <w:p w:rsidRDefault="00EC3185" w:rsidP="000F5616" w:rsidR="00EC3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791">
          <w:rPr>
            <w:noProof/>
          </w:rPr>
          <w:t>2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6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7">
    <w:nsid w:val="46D77799"/>
    <w:multiLevelType w:val="hybridMultilevel"/>
    <w:tmpl w:val="A0846C32"/>
    <w:lvl w:tplc="6FD0F2DC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590530"/>
    <w:multiLevelType w:val="hybridMultilevel"/>
    <w:tmpl w:val="5BB2485C"/>
    <w:lvl w:tplc="0DB2EB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1"/>
  </w:num>
  <w:num w:numId="7">
    <w:abstractNumId w:val="10"/>
  </w:num>
  <w:num w:numId="8">
    <w:abstractNumId w:val="2"/>
  </w:num>
  <w:num w:numId="9">
    <w:abstractNumId w:val="8"/>
  </w:num>
  <w:num w:numId="10">
    <w:abstractNumId w:val="3"/>
  </w:num>
  <w:num w:numId="11">
    <w:abstractNumId w:val="9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27D06"/>
    <w:rsid w:val="000340D3"/>
    <w:rsid w:val="00043BF5"/>
    <w:rsid w:val="0008456F"/>
    <w:rsid w:val="000F5616"/>
    <w:rsid w:val="00181788"/>
    <w:rsid w:val="002756C9"/>
    <w:rsid w:val="00282C7B"/>
    <w:rsid w:val="002B6AB6"/>
    <w:rsid w:val="00345FED"/>
    <w:rsid w:val="004944A1"/>
    <w:rsid w:val="004C49E9"/>
    <w:rsid w:val="00505487"/>
    <w:rsid w:val="00547936"/>
    <w:rsid w:val="005A07F2"/>
    <w:rsid w:val="005E60C7"/>
    <w:rsid w:val="006F3A01"/>
    <w:rsid w:val="007F308F"/>
    <w:rsid w:val="00855CB8"/>
    <w:rsid w:val="008C444A"/>
    <w:rsid w:val="008F1A8B"/>
    <w:rsid w:val="0090747F"/>
    <w:rsid w:val="009C068D"/>
    <w:rsid w:val="00A15F6A"/>
    <w:rsid w:val="00A57F13"/>
    <w:rsid w:val="00A73B42"/>
    <w:rsid w:val="00B14A26"/>
    <w:rsid w:val="00B2529F"/>
    <w:rsid w:val="00B35539"/>
    <w:rsid w:val="00B63567"/>
    <w:rsid w:val="00B666B2"/>
    <w:rsid w:val="00B81EA8"/>
    <w:rsid w:val="00C34E59"/>
    <w:rsid w:val="00C85A8F"/>
    <w:rsid w:val="00CE666F"/>
    <w:rsid w:val="00D32815"/>
    <w:rsid w:val="00D73536"/>
    <w:rsid w:val="00D911B7"/>
    <w:rsid w:val="00DC334D"/>
    <w:rsid w:val="00DF2793"/>
    <w:rsid w:val="00E5763B"/>
    <w:rsid w:val="00EA2B93"/>
    <w:rsid w:val="00EC3185"/>
    <w:rsid w:val="00F02A6E"/>
    <w:rsid w:val="00F07B4D"/>
    <w:rsid w:val="00FB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7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77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7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7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7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7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77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7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7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7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St-1423/2017-40</izvorni_sadrzaj>
    <derivirana_varijabla naziv="DomainObject.PredzadnjaOdlukaIzPredmeta.Oznaka_1">St-1423/2017-40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594</properties:Words>
  <properties:Characters>3135</properties:Characters>
  <properties:Lines>149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2019-02-04T13:07:00Z</dcterms:created>
  <dc:creator>Danijela Sekulić</dc:creator>
  <cp:lastModifiedBy>Danijela Sekulić</cp:lastModifiedBy>
  <cp:lastPrinted>2019-02-04T13:22:00Z</cp:lastPrinted>
  <dcterms:modified xmlns:xsi="http://www.w3.org/2001/XMLSchema-instance" xsi:type="dcterms:W3CDTF">2019-02-04T13:23:00Z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(LATERAN.docx)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