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26e8" w14:paraId="78826e8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</w:t>
      </w:r>
      <w:r w:rsidR="00E51D6A">
        <w:t>3304</w:t>
      </w:r>
      <w:r>
        <w:t>/1</w:t>
      </w:r>
      <w:r w:rsidR="00E51D6A">
        <w:t>6-17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C23899" w:rsidR="00AB730D" w:rsidRPr="00B50AEF">
      <w:pPr>
        <w:jc w:val="center"/>
      </w:pPr>
      <w:r>
        <w:t>R E P U B L I K A  H R V A T S K A</w:t>
      </w:r>
    </w:p>
    <w:p w:rsidRDefault="00E32C72" w:rsidP="00AB730D" w:rsidR="00E32C72">
      <w:pPr>
        <w:jc w:val="center"/>
      </w:pPr>
    </w:p>
    <w:p w:rsidRDefault="00AB730D" w:rsidP="00AB730D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E51D6A" w:rsidR="00E51D6A" w:rsidRPr="00CE2B87">
      <w:pPr>
        <w:jc w:val="both"/>
      </w:pPr>
      <w:r w:rsidRPr="00401197">
        <w:tab/>
      </w:r>
      <w:r w:rsidR="00E51D6A" w:rsidRPr="00B22F77">
        <w:t xml:space="preserve">Trgovački sud u Zagrebu, po sucu pojedincu </w:t>
      </w:r>
      <w:r w:rsidR="00E51D6A">
        <w:t>Nikolini Dorić Hadžisejdić</w:t>
      </w:r>
      <w:r w:rsidR="00E51D6A" w:rsidRPr="00B22F77">
        <w:t xml:space="preserve">, u povodu prijedloga </w:t>
      </w:r>
      <w:r w:rsidR="00E51D6A">
        <w:t xml:space="preserve">Dom za starije i nemoćne osobe – NOVAK, Zagreb (Grad Zagreb), </w:t>
      </w:r>
      <w:proofErr w:type="spellStart"/>
      <w:r w:rsidR="00E51D6A">
        <w:t>Granešina</w:t>
      </w:r>
      <w:proofErr w:type="spellEnd"/>
      <w:r w:rsidR="00E51D6A">
        <w:t>, Sunčana 14, OIB 33998856511</w:t>
      </w:r>
      <w:r w:rsidR="00E51D6A" w:rsidRPr="00B22F77">
        <w:t xml:space="preserve">, radi sklapanja </w:t>
      </w:r>
      <w:proofErr w:type="spellStart"/>
      <w:r w:rsidR="00E51D6A" w:rsidRPr="00B22F77">
        <w:t>predstečajne</w:t>
      </w:r>
      <w:proofErr w:type="spellEnd"/>
      <w:r w:rsidR="00E51D6A" w:rsidRPr="00B22F77">
        <w:t xml:space="preserve"> nagodbe, </w:t>
      </w:r>
      <w:r w:rsidR="00E51D6A">
        <w:t>5. lipnja 2017</w:t>
      </w:r>
      <w:r w:rsidR="00E51D6A" w:rsidRPr="00B22F77">
        <w:t>.</w:t>
      </w:r>
      <w:r w:rsidR="00E51D6A">
        <w:rPr>
          <w:lang w:val="en-US"/>
        </w:rPr>
        <w:t>,</w:t>
      </w:r>
    </w:p>
    <w:p w:rsidRDefault="00AB730D" w:rsidP="00A9360E" w:rsidR="00AB730D" w:rsidRPr="00401197">
      <w:pPr>
        <w:jc w:val="both"/>
      </w:pPr>
    </w:p>
    <w:p w:rsidRDefault="00AB730D" w:rsidP="00031CB3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="00E51D6A">
        <w:t xml:space="preserve"> </w:t>
      </w:r>
      <w:r w:rsidRPr="00401197">
        <w:t>Utvrđuje se da je rješenje ovog suda broj St</w:t>
      </w:r>
      <w:r w:rsidR="00CD56F2">
        <w:t>-</w:t>
      </w:r>
      <w:r w:rsidR="00E51D6A">
        <w:t>3304/16</w:t>
      </w:r>
      <w:r w:rsidRPr="00401197">
        <w:t xml:space="preserve"> od </w:t>
      </w:r>
      <w:r w:rsidR="00E51D6A">
        <w:t>26</w:t>
      </w:r>
      <w:r w:rsidR="00CD56F2">
        <w:t xml:space="preserve">. </w:t>
      </w:r>
      <w:r w:rsidR="00E51D6A">
        <w:t>travnja</w:t>
      </w:r>
      <w:r w:rsidR="00CD56F2">
        <w:t xml:space="preserve"> 201</w:t>
      </w:r>
      <w:r w:rsidR="00E51D6A">
        <w:t>7</w:t>
      </w:r>
      <w:r w:rsidR="00CD56F2">
        <w:t>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E51D6A">
        <w:t>23. svibnja</w:t>
      </w:r>
      <w:r w:rsidR="00AF55D1" w:rsidRPr="00401197">
        <w:t xml:space="preserve"> </w:t>
      </w:r>
      <w:r w:rsidRPr="00401197">
        <w:t>201</w:t>
      </w:r>
      <w:r w:rsidR="00E51D6A">
        <w:t>7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="00E51D6A">
        <w:t xml:space="preserve"> </w:t>
      </w:r>
      <w:r w:rsidRPr="00401197"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E51D6A">
        <w:rPr>
          <w:lang w:eastAsia="en-US"/>
        </w:rPr>
        <w:t>5. lipnja 2017</w:t>
      </w:r>
      <w:r w:rsidR="00CD56F2">
        <w:rPr>
          <w:lang w:eastAsia="en-US"/>
        </w:rPr>
        <w:t>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E630FD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E630FD" w:rsidP="00C359B6" w:rsidR="00E630FD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630FD" w:rsidP="00C359B6" w:rsidR="00E630FD">
      <w:pPr>
        <w:pStyle w:val="Bezproreda"/>
        <w:ind w:left="4956"/>
        <w:jc w:val="right"/>
      </w:pPr>
      <w:r>
        <w:t>Karmela Dolenc</w:t>
      </w:r>
    </w:p>
    <w:p w:rsidRDefault="00AF55D1" w:rsidP="00E630FD" w:rsidR="00AF55D1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2B47BC" w:rsidP="002B47BC" w:rsidR="002B47BC" w:rsidRPr="00401197">
      <w:pPr>
        <w:suppressAutoHyphens/>
        <w:rPr>
          <w:lang w:eastAsia="ar-SA"/>
        </w:rPr>
      </w:pPr>
    </w:p>
    <w:sectPr w:rsidSect="00F5106E" w:rsidR="002B47BC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5CBE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2C72"/>
    <w:rsid w:val="00E33272"/>
    <w:rsid w:val="00E51D6A"/>
    <w:rsid w:val="00E630FD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630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630FD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E630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630FD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potvrda o pravomoćnosti</izvorni_sadrzaj>
    <derivirana_varijabla naziv="DomainObject.Primjedba_1">potvrda o pravomoćnosti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3304</izvorni_sadrzaj>
    <derivirana_varijabla naziv="DomainObject.Predmet.Broj_1">3304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2017.</izvorni_sadrzaj>
    <derivirana_varijabla naziv="DomainObject.Predmet.DatumRjesavanja_1">26.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St-3304/2016</izvorni_sadrzaj>
    <derivirana_varijabla naziv="DomainObject.Predmet.OznakaBroj_1">St-3304/2016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za starije i nemoćne osobe - NOVAK</izvorni_sadrzaj>
    <derivirana_varijabla naziv="DomainObject.Predmet.StrankaFormated_1">  Dom za starije i nemoćne osobe - NOVAK</derivirana_varijabla>
  </DomainObject.Predmet.StrankaFormated>
  <DomainObject.Predmet.StrankaFormatedOIB>
    <izvorni_sadrzaj>  Dom za starije i nemoćne osobe - NOVAK, OIB 33998856511</izvorni_sadrzaj>
    <derivirana_varijabla naziv="DomainObject.Predmet.StrankaFormatedOIB_1">  Dom za starije i nemoćne osobe - NOVAK, OIB 33998856511</derivirana_varijabla>
  </DomainObject.Predmet.StrankaFormatedOIB>
  <DomainObject.Predmet.StrankaFormatedWithAdress>
    <izvorni_sadrzaj> Dom za starije i nemoćne osobe - NOVAK, Granešina, Sunčana 14, 10000 Zagreb</izvorni_sadrzaj>
    <derivirana_varijabla naziv="DomainObject.Predmet.StrankaFormatedWithAdress_1"> Dom za starije i nemoćne osobe - NOVAK, Granešina, Sunčana 14, 10000 Zagreb</derivirana_varijabla>
  </DomainObject.Predmet.StrankaFormatedWithAdress>
  <DomainObject.Predmet.StrankaFormatedWithAdressOIB>
    <izvorni_sadrzaj> Dom za starije i nemoćne osobe - NOVAK, OIB 33998856511, Granešina, Sunčana 14, 10000 Zagreb</izvorni_sadrzaj>
    <derivirana_varijabla naziv="DomainObject.Predmet.StrankaFormatedWithAdressOIB_1"> Dom za starije i nemoćne osobe - NOVAK, OIB 33998856511, Granešina, Sunčana 14, 10000 Zagreb</derivirana_varijabla>
  </DomainObject.Predmet.StrankaFormatedWithAdressOIB>
  <DomainObject.Predmet.StrankaWithAdress>
    <izvorni_sadrzaj>Dom za starije i nemoćne osobe - NOVAK Granešina, Sunčana 14,10000 Zagreb</izvorni_sadrzaj>
    <derivirana_varijabla naziv="DomainObject.Predmet.StrankaWithAdress_1">Dom za starije i nemoćne osobe - NOVAK Granešina, Sunčana 14,10000 Zagreb</derivirana_varijabla>
  </DomainObject.Predmet.StrankaWithAdress>
  <DomainObject.Predmet.StrankaWithAdressOIB>
    <izvorni_sadrzaj>Dom za starije i nemoćne osobe - NOVAK, OIB 33998856511, Granešina, Sunčana 14,10000 Zagreb</izvorni_sadrzaj>
    <derivirana_varijabla naziv="DomainObject.Predmet.StrankaWithAdressOIB_1">Dom za starije i nemoćne osobe - NOVAK, OIB 33998856511, Granešina, Sunčana 14,10000 Zagreb</derivirana_varijabla>
  </DomainObject.Predmet.StrankaWithAdressOIB>
  <DomainObject.Predmet.StrankaNazivFormated>
    <izvorni_sadrzaj>Dom za starije i nemoćne osobe - NOVAK</izvorni_sadrzaj>
    <derivirana_varijabla naziv="DomainObject.Predmet.StrankaNazivFormated_1">Dom za starije i nemoćne osobe - NOVAK</derivirana_varijabla>
  </DomainObject.Predmet.StrankaNazivFormated>
  <DomainObject.Predmet.StrankaNazivFormatedOIB>
    <izvorni_sadrzaj>Dom za starije i nemoćne osobe - NOVAK, OIB 33998856511</izvorni_sadrzaj>
    <derivirana_varijabla naziv="DomainObject.Predmet.StrankaNazivFormatedOIB_1">Dom za starije i nemoćne osobe - NOVAK, OIB 33998856511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Dom za starije i nemoćne osobe - NOVAK</item>
    </izvorni_sadrzaj>
    <derivirana_varijabla naziv="DomainObject.Predmet.StrankaListFormated_1">
      <item>Dom za starije i nemoćne osobe - NOVAK</item>
    </derivirana_varijabla>
  </DomainObject.Predmet.StrankaListFormated>
  <DomainObject.Predmet.StrankaListFormatedOIB>
    <izvorni_sadrzaj>
      <item>Dom za starije i nemoćne osobe - NOVAK, OIB 33998856511</item>
    </izvorni_sadrzaj>
    <derivirana_varijabla naziv="DomainObject.Predmet.StrankaListFormatedOIB_1">
      <item>Dom za starije i nemoćne osobe - NOVAK, OIB 33998856511</item>
    </derivirana_varijabla>
  </DomainObject.Predmet.StrankaListFormatedOIB>
  <DomainObject.Predmet.StrankaListFormatedWithAdress>
    <izvorni_sadrzaj>
      <item>Dom za starije i nemoćne osobe - NOVAK, Granešina, Sunčana 14, 10000 Zagreb</item>
    </izvorni_sadrzaj>
    <derivirana_varijabla naziv="DomainObject.Predmet.StrankaListFormatedWithAdress_1">
      <item>Dom za starije i nemoćne osobe - NOVAK, Granešina, Sunčana 14, 10000 Zagreb</item>
    </derivirana_varijabla>
  </DomainObject.Predmet.StrankaListFormatedWithAdress>
  <DomainObject.Predmet.StrankaListFormatedWithAdressOIB>
    <izvorni_sadrzaj>
      <item>Dom za starije i nemoćne osobe - NOVAK, OIB 33998856511, Granešina, Sunčana 14, 10000 Zagreb</item>
    </izvorni_sadrzaj>
    <derivirana_varijabla naziv="DomainObject.Predmet.StrankaListFormatedWithAdressOIB_1">
      <item>Dom za starije i nemoćne osobe - NOVAK, OIB 33998856511, Granešina, Sunčana 14, 10000 Zagreb</item>
    </derivirana_varijabla>
  </DomainObject.Predmet.StrankaListFormatedWithAdressOIB>
  <DomainObject.Predmet.StrankaListNazivFormated>
    <izvorni_sadrzaj>
      <item>Dom za starije i nemoćne osobe - NOVAK</item>
    </izvorni_sadrzaj>
    <derivirana_varijabla naziv="DomainObject.Predmet.StrankaListNazivFormated_1">
      <item>Dom za starije i nemoćne osobe - NOVAK</item>
    </derivirana_varijabla>
  </DomainObject.Predmet.StrankaListNazivFormated>
  <DomainObject.Predmet.StrankaListNazivFormatedOIB>
    <izvorni_sadrzaj>
      <item>Dom za starije i nemoćne osobe - NOVAK, OIB 33998856511</item>
    </izvorni_sadrzaj>
    <derivirana_varijabla naziv="DomainObject.Predmet.StrankaListNazivFormatedOIB_1">
      <item>Dom za starije i nemoćne osobe - NOVAK, OIB 33998856511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</izvorni_sadrzaj>
    <derivirana_varijabla naziv="DomainObject.Predmet.OstaliListFormated_1">
      <item>Đurđica Novak-mrnjak punomoćnik sudionika u postupku Dom za starije i nemoćne osobe - NOVAK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</izvorni_sadrzaj>
    <derivirana_varijabla naziv="DomainObject.Predmet.OstaliListFormatedOIB_1">
      <item>Đurđica Novak-mrnjak, OIB 02702467383 punomoćnik sudionika u postupku Dom za starije i nemoćne osobe - NOVAK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</izvorni_sadrzaj>
    <derivirana_varijabla naziv="DomainObject.Predmet.OstaliListFormatedWithAdress_1">
      <item>Đurđica Novak-mrnjak, Mrnjaki I. 9, 10000 Zagreb punomoćnik sudionika u postupku Dom za starije i nemoćne osobe - NOVAK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</derivirana_varijabla>
  </DomainObject.Predmet.OstaliListFormatedWithAdressOIB>
  <DomainObject.Predmet.OstaliListNazivFormated>
    <izvorni_sadrzaj>
      <item>Đurđica Novak-mrnjak</item>
    </izvorni_sadrzaj>
    <derivirana_varijabla naziv="DomainObject.Predmet.OstaliListNazivFormated_1">
      <item>Đurđica Novak-mrnjak</item>
    </derivirana_varijabla>
  </DomainObject.Predmet.OstaliListNazivFormated>
  <DomainObject.Predmet.OstaliListNazivFormatedOIB>
    <izvorni_sadrzaj>
      <item>Đurđica Novak-mrnjak, OIB 02702467383</item>
    </izvorni_sadrzaj>
    <derivirana_varijabla naziv="DomainObject.Predmet.OstaliListNazivFormatedOIB_1">
      <item>Đurđica Novak-mrnjak, OIB 02702467383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 za starije i nemoćne osobe - NOVAK</izvorni_sadrzaj>
    <derivirana_varijabla naziv="DomainObject.Predmet.StrankaIDrugi_1">Dom za starije i nemoćne osobe - NOVAK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Dom za starije i nemoćne osobe - NOVAK, OIB 33998856511, Granešina, Sunčana 14, 10000 Zagreb</izvorni_sadrzaj>
    <derivirana_varijabla naziv="DomainObject.Predmet.StrankaIDrugiAdressOIB_1">Dom za starije i nemoćne osobe - NOVAK, OIB 33998856511, Granešina, Sunčana 14,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2017.</izvorni_sadrzaj>
    <derivirana_varijabla naziv="DomainObject.Predmet.OdlukaRjesenje.DatumDonosenjaOdluke_1">26. travnja 2017.</derivirana_varijabla>
  </DomainObject.Predmet.OdlukaRjesenje.DatumDonosenjaOdluke>
  <DomainObject.Predmet.OdlukaRjesenje.DatumPravomocnosti>
    <izvorni_sadrzaj>23. svibnja 2017.</izvorni_sadrzaj>
    <derivirana_varijabla naziv="DomainObject.Predmet.OdlukaRjesenje.DatumPravomocnosti_1">23. svibnja 2017.</derivirana_varijabla>
  </DomainObject.Predmet.OdlukaRjesenje.DatumPravomocnosti>
  <DomainObject.Predmet.OdlukaRjesenje.Oznaka>
    <izvorni_sadrzaj>St-3304/2016-14</izvorni_sadrzaj>
    <derivirana_varijabla naziv="DomainObject.Predmet.OdlukaRjesenje.Oznaka_1">St-3304/2016-14</derivirana_varijabla>
  </DomainObject.Predmet.OdlukaRjesenje.Oznaka>
  <DomainObject.Predmet.SudioniciListNaziv>
    <izvorni_sadrzaj>
      <item>Dom za starije i nemoćne osobe - NOVAK</item>
      <item>Dom za starije i nemoćne osobe - NOVAK</item>
      <item>Đurđica Novak-mrnjak</item>
    </izvorni_sadrzaj>
    <derivirana_varijabla naziv="DomainObject.Predmet.SudioniciListNaziv_1">
      <item>Dom za starije i nemoćne osobe - NOVAK</item>
      <item>Dom za starije i nemoćne osobe - NOVAK</item>
      <item>Đurđica Novak-mrnjak</item>
    </derivirana_varijabla>
  </DomainObject.Predmet.SudioniciListNaziv>
  <DomainObject.Predmet.SudioniciListAdressOIB>
    <izvorni_sadrzaj>
      <item>Dom za starije i nemoćne osobe - NOVAK, OIB 33998856511, Granešina, Sunčana 14,10000 Zagreb</item>
      <item>Dom za starije i nemoćne osobe - NOVAK, OIB 33998856511, Granešina, Sunčana 14,10000 Zagreb</item>
      <item>Đurđica Novak-mrnjak, OIB 02702467383, Mrnjaki I. 9,10000 Zagreb</item>
    </izvorni_sadrzaj>
    <derivirana_varijabla naziv="DomainObject.Predmet.SudioniciListAdressOIB_1">
      <item>Dom za starije i nemoćne osobe - NOVAK, OIB 33998856511, Granešina, Sunčana 14,10000 Zagreb</item>
      <item>Dom za starije i nemoćne osobe - NOVAK, OIB 33998856511, Granešina, Sunčana 14,10000 Zagreb</item>
      <item>Đurđica Novak-mrnjak, OIB 02702467383, Mrnjaki 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33998856511</item>
      <item>, OIB 33998856511</item>
      <item>, OIB 02702467383</item>
    </izvorni_sadrzaj>
    <derivirana_varijabla naziv="DomainObject.Predmet.SudioniciListNazivOIB_1">
      <item>, OIB 33998856511</item>
      <item>, OIB 33998856511</item>
      <item>, OIB 02702467383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9FD2D0-6CAE-477C-9C63-4C9495357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177</properties:Words>
  <properties:Characters>870</properties:Characters>
  <properties:Lines>34</properties:Lines>
  <properties:Paragraphs>14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2017-06-05T12:29:00Z</cp:lastPrinted>
  <dcterms:modified xmlns:xsi="http://www.w3.org/2001/XMLSchema-instance" xsi:type="dcterms:W3CDTF">2017-06-05T12:29:00Z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