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336559" w:rsidR="00340CD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d80961" w14:paraId="6d80961" w:rsidRDefault="00340CD2" w:rsidP="00340CD2" w:rsidR="00340CD2" w:rsidRPr="009C512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C5124">
        <w:rPr>
          <w:rFonts w:hAnsi="Times New Roman" w:ascii="Times New Roman"/>
          <w:sz w:val="24"/>
          <w:szCs w:val="24"/>
        </w:rPr>
        <w:t xml:space="preserve">3 </w:t>
      </w:r>
      <w:r w:rsidR="00A01934">
        <w:rPr>
          <w:rFonts w:hAnsi="Times New Roman" w:ascii="Times New Roman"/>
          <w:sz w:val="24"/>
          <w:szCs w:val="24"/>
        </w:rPr>
        <w:t>St-4188/16</w:t>
      </w:r>
      <w:r w:rsidR="00962E94">
        <w:rPr>
          <w:rFonts w:hAnsi="Times New Roman" w:ascii="Times New Roman"/>
          <w:sz w:val="24"/>
          <w:szCs w:val="24"/>
        </w:rPr>
        <w:t>-2</w:t>
      </w:r>
    </w:p>
    <w:p w:rsidRDefault="00340CD2" w:rsidP="00340CD2" w:rsidR="00340CD2" w:rsidRPr="00AD04CF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340CD2" w:rsidP="00340CD2" w:rsidR="00340CD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340CD2" w:rsidP="00340CD2" w:rsidR="00340CD2" w:rsidRPr="00AD04CF">
      <w:pPr>
        <w:rPr>
          <w:rFonts w:hAnsi="Times New Roman" w:ascii="Times New Roman"/>
          <w:sz w:val="24"/>
          <w:szCs w:val="24"/>
        </w:rPr>
      </w:pPr>
    </w:p>
    <w:p w:rsidRDefault="00340CD2" w:rsidP="00B96F50" w:rsidR="00340CD2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 xml:space="preserve">Trgovački sud u Zagrebu, po sudcu Mihaelu Kovačiću, u </w:t>
      </w:r>
      <w:r w:rsidR="00A01934">
        <w:rPr>
          <w:rFonts w:hAnsi="Times New Roman" w:ascii="Times New Roman"/>
          <w:sz w:val="24"/>
          <w:szCs w:val="24"/>
        </w:rPr>
        <w:t>stečajnom postupku nad dužnikom CBS</w:t>
      </w:r>
      <w:r w:rsidR="00B96F50">
        <w:rPr>
          <w:rFonts w:hAnsi="Times New Roman" w:ascii="Times New Roman"/>
          <w:sz w:val="24"/>
          <w:szCs w:val="24"/>
        </w:rPr>
        <w:t xml:space="preserve"> Informatika j.d.o.o. Zagreb, Podsusedski trg 23, OIB: 07142545604, pokrenutom na prijedlog Financijske agencije, temeljem članka </w:t>
      </w:r>
      <w:r w:rsidR="003360C6">
        <w:rPr>
          <w:rFonts w:hAnsi="Times New Roman" w:ascii="Times New Roman"/>
          <w:sz w:val="24"/>
          <w:szCs w:val="24"/>
        </w:rPr>
        <w:t xml:space="preserve">16. stavak 7. </w:t>
      </w:r>
      <w:r w:rsidR="003360C6" w:rsidRPr="003360C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3360C6" w:rsidRPr="003360C6">
        <w:rPr>
          <w:rFonts w:cs="Times New Roman" w:hAnsi="Times New Roman" w:ascii="Times New Roman"/>
          <w:bCs/>
          <w:sz w:val="24"/>
          <w:szCs w:val="24"/>
        </w:rPr>
        <w:t>71/15 i 104/17</w:t>
      </w:r>
      <w:r w:rsidR="003360C6">
        <w:rPr>
          <w:rFonts w:cs="Times New Roman" w:hAnsi="Times New Roman" w:ascii="Times New Roman"/>
          <w:bCs/>
          <w:sz w:val="24"/>
          <w:szCs w:val="24"/>
        </w:rPr>
        <w:t>), 13. ožujka 2018.</w:t>
      </w:r>
    </w:p>
    <w:p w:rsidRDefault="00340CD2" w:rsidP="00340CD2" w:rsidR="00340CD2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i o</w:t>
      </w:r>
      <w:r w:rsidRPr="00AD04CF">
        <w:rPr>
          <w:rFonts w:hAnsi="Times New Roman" w:ascii="Times New Roman"/>
          <w:sz w:val="24"/>
          <w:szCs w:val="24"/>
        </w:rPr>
        <w:t xml:space="preserve">   j e</w:t>
      </w:r>
    </w:p>
    <w:p w:rsidRDefault="00340CD2" w:rsidP="00340CD2" w:rsidR="00340CD2">
      <w:pPr>
        <w:rPr>
          <w:rFonts w:hAnsi="Times New Roman" w:ascii="Times New Roman"/>
          <w:sz w:val="24"/>
          <w:szCs w:val="24"/>
        </w:rPr>
      </w:pPr>
    </w:p>
    <w:p w:rsidRDefault="00750661" w:rsidP="00340CD2" w:rsidR="003360C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72429">
        <w:rPr>
          <w:rFonts w:hAnsi="Times New Roman" w:ascii="Times New Roman"/>
          <w:sz w:val="24"/>
          <w:szCs w:val="24"/>
        </w:rPr>
        <w:t xml:space="preserve">Predmet ovoga suda </w:t>
      </w:r>
      <w:proofErr w:type="spellStart"/>
      <w:r w:rsidR="00C72429">
        <w:rPr>
          <w:rFonts w:hAnsi="Times New Roman" w:ascii="Times New Roman"/>
          <w:sz w:val="24"/>
          <w:szCs w:val="24"/>
        </w:rPr>
        <w:t>posl</w:t>
      </w:r>
      <w:proofErr w:type="spellEnd"/>
      <w:r w:rsidR="00C72429">
        <w:rPr>
          <w:rFonts w:hAnsi="Times New Roman" w:ascii="Times New Roman"/>
          <w:sz w:val="24"/>
          <w:szCs w:val="24"/>
        </w:rPr>
        <w:t>. broj St-6936/16 spojit će se s ovim predmetom te će se provesti jedinstveni postupak i donijeti zajednička odluka, pod brojem predmeta St-4188/16</w:t>
      </w:r>
    </w:p>
    <w:p w:rsidRDefault="00340CD2" w:rsidP="00340CD2" w:rsidR="00340CD2">
      <w:pPr>
        <w:ind w:left="567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p w:rsidRDefault="00750661" w:rsidP="00340CD2" w:rsidR="00750661" w:rsidRPr="00750661">
      <w:pPr>
        <w:ind w:left="567"/>
        <w:jc w:val="center"/>
        <w:rPr>
          <w:rFonts w:hAnsi="Times New Roman" w:ascii="Times New Roman"/>
          <w:sz w:val="24"/>
          <w:szCs w:val="24"/>
        </w:rPr>
      </w:pPr>
      <w:r w:rsidRPr="00750661">
        <w:rPr>
          <w:rFonts w:hAnsi="Times New Roman" w:ascii="Times New Roman"/>
          <w:sz w:val="24"/>
          <w:szCs w:val="24"/>
        </w:rPr>
        <w:t xml:space="preserve">U Zagrebu, </w:t>
      </w:r>
      <w:r w:rsidR="00CE1EB8">
        <w:rPr>
          <w:rFonts w:hAnsi="Times New Roman" w:ascii="Times New Roman"/>
          <w:sz w:val="24"/>
          <w:szCs w:val="24"/>
        </w:rPr>
        <w:t>13. ožujka 2018.</w:t>
      </w:r>
    </w:p>
    <w:p w:rsidRDefault="00750661" w:rsidP="00340CD2" w:rsidR="00750661">
      <w:pPr>
        <w:ind w:left="567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="00750661">
        <w:rPr>
          <w:rFonts w:hAnsi="Times New Roman" w:ascii="Times New Roman"/>
          <w:sz w:val="24"/>
          <w:szCs w:val="24"/>
        </w:rPr>
        <w:t xml:space="preserve"> </w:t>
      </w:r>
      <w:r w:rsidRPr="0049455D">
        <w:rPr>
          <w:rFonts w:hAnsi="Times New Roman" w:ascii="Times New Roman"/>
          <w:sz w:val="24"/>
          <w:szCs w:val="24"/>
        </w:rPr>
        <w:t xml:space="preserve">       </w:t>
      </w:r>
      <w:r w:rsidR="00CE1EB8">
        <w:rPr>
          <w:rFonts w:hAnsi="Times New Roman" w:ascii="Times New Roman"/>
          <w:sz w:val="24"/>
          <w:szCs w:val="24"/>
        </w:rPr>
        <w:t xml:space="preserve">   </w:t>
      </w:r>
      <w:r w:rsidRPr="0049455D">
        <w:rPr>
          <w:rFonts w:hAnsi="Times New Roman" w:ascii="Times New Roman"/>
          <w:sz w:val="24"/>
          <w:szCs w:val="24"/>
        </w:rPr>
        <w:t>S U D A C: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750661">
        <w:rPr>
          <w:rFonts w:hAnsi="Times New Roman" w:ascii="Times New Roman"/>
          <w:sz w:val="24"/>
          <w:szCs w:val="24"/>
        </w:rPr>
        <w:t xml:space="preserve">  </w:t>
      </w:r>
      <w:r w:rsidRPr="0049455D">
        <w:rPr>
          <w:rFonts w:hAnsi="Times New Roman" w:ascii="Times New Roman"/>
          <w:sz w:val="24"/>
          <w:szCs w:val="24"/>
        </w:rPr>
        <w:t>MIHAEL KOVAČIĆ</w:t>
      </w:r>
      <w:r w:rsidR="00962E94">
        <w:rPr>
          <w:rFonts w:hAnsi="Times New Roman" w:ascii="Times New Roman"/>
          <w:sz w:val="24"/>
          <w:szCs w:val="24"/>
        </w:rPr>
        <w:t>, v.r.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>Pravna pouka: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962E94" w:rsidP="00340CD2" w:rsidR="00962E94">
      <w:pPr>
        <w:rPr>
          <w:rFonts w:hAnsi="Times New Roman" w:ascii="Times New Roman"/>
          <w:sz w:val="24"/>
          <w:szCs w:val="24"/>
        </w:rPr>
      </w:pPr>
    </w:p>
    <w:p w:rsidRDefault="00962E94" w:rsidP="00340CD2" w:rsidR="00962E94">
      <w:pPr>
        <w:rPr>
          <w:rFonts w:hAnsi="Times New Roman" w:ascii="Times New Roman"/>
          <w:sz w:val="24"/>
          <w:szCs w:val="24"/>
        </w:rPr>
      </w:pPr>
    </w:p>
    <w:p w:rsidRDefault="00962E94" w:rsidP="00340CD2" w:rsidR="00962E9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962E94" w:rsidP="00340CD2" w:rsidR="00340CD2" w:rsidRPr="0049455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  <w:r w:rsidR="00340CD2" w:rsidRPr="0049455D">
        <w:rPr>
          <w:rFonts w:hAnsi="Times New Roman" w:ascii="Times New Roman"/>
          <w:sz w:val="24"/>
          <w:szCs w:val="24"/>
        </w:rPr>
        <w:tab/>
      </w:r>
      <w:r w:rsidR="00340CD2" w:rsidRPr="0049455D">
        <w:rPr>
          <w:rFonts w:hAnsi="Times New Roman" w:ascii="Times New Roman"/>
          <w:sz w:val="24"/>
          <w:szCs w:val="24"/>
        </w:rPr>
        <w:tab/>
      </w:r>
    </w:p>
    <w:p w:rsidRDefault="00340CD2" w:rsidP="00340CD2" w:rsidR="00340CD2" w:rsidRPr="00962E9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62E94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CE1EB8" w:rsidP="00340CD2" w:rsidR="00340CD2" w:rsidRPr="00962E9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962E94">
        <w:rPr>
          <w:rFonts w:hAnsi="Times New Roman" w:ascii="Times New Roman"/>
          <w:color w:themeColor="background1" w:val="FFFFFF"/>
          <w:sz w:val="24"/>
          <w:szCs w:val="24"/>
        </w:rPr>
        <w:t>Financijskoj agenciji</w:t>
      </w:r>
    </w:p>
    <w:p w:rsidRDefault="00CE1EB8" w:rsidP="00340CD2" w:rsidR="00CE1EB8" w:rsidRPr="00962E9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962E94">
        <w:rPr>
          <w:rFonts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CE1EB8" w:rsidP="00CE1EB8" w:rsidR="00560354" w:rsidRPr="00962E9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962E94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CE1EB8" w:rsidP="00CE1EB8" w:rsidR="00CE1EB8" w:rsidRPr="00962E94">
      <w:pPr>
        <w:ind w:left="360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60354" w:rsidP="00340CD2" w:rsidR="00560354" w:rsidRPr="00962E9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62E94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560354" w:rsidP="00340CD2" w:rsidR="00560354" w:rsidRPr="00962E9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62E94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CE1EB8" w:rsidRPr="00962E94">
        <w:rPr>
          <w:rFonts w:hAnsi="Times New Roman" w:ascii="Times New Roman"/>
          <w:color w:themeColor="background1" w:val="FFFFFF"/>
          <w:sz w:val="24"/>
          <w:szCs w:val="24"/>
        </w:rPr>
        <w:t xml:space="preserve">Provesti u e-Spisu te vratiti u </w:t>
      </w:r>
      <w:proofErr w:type="spellStart"/>
      <w:r w:rsidR="00CE1EB8" w:rsidRPr="00962E94">
        <w:rPr>
          <w:rFonts w:hAnsi="Times New Roman" w:ascii="Times New Roman"/>
          <w:color w:themeColor="background1" w:val="FFFFFF"/>
          <w:sz w:val="24"/>
          <w:szCs w:val="24"/>
        </w:rPr>
        <w:t>ref</w:t>
      </w:r>
      <w:proofErr w:type="spellEnd"/>
      <w:r w:rsidR="00CE1EB8" w:rsidRPr="00962E94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</w:p>
    <w:sectPr w:rsidSect="002E1832" w:rsidR="00560354" w:rsidRPr="00962E9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6EA" w:rsidR="006706EA">
      <w:r>
        <w:separator/>
      </w:r>
    </w:p>
  </w:endnote>
  <w:endnote w:id="0" w:type="continuationSeparator">
    <w:p w:rsidRDefault="006706EA" w:rsidR="00670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6EA" w:rsidR="006706EA">
      <w:r>
        <w:separator/>
      </w:r>
    </w:p>
  </w:footnote>
  <w:footnote w:id="0" w:type="continuationSeparator">
    <w:p w:rsidRDefault="006706EA" w:rsidR="00670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D2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72E3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D2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C72429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340CD2" w:rsidP="00122E57" w:rsidR="00F60FAE">
    <w:pPr>
      <w:pStyle w:val="Zaglavlje"/>
      <w:jc w:val="right"/>
    </w:pPr>
    <w:r>
      <w:rPr>
        <w:rFonts w:hAnsi="Times New Roman" w:ascii="Times New Roman"/>
      </w:rPr>
      <w:t xml:space="preserve">3 </w:t>
    </w:r>
    <w:proofErr w:type="spellStart"/>
    <w:r>
      <w:rPr>
        <w:rFonts w:hAnsi="Times New Roman" w:ascii="Times New Roman"/>
      </w:rPr>
      <w:t>Ovr</w:t>
    </w:r>
    <w:proofErr w:type="spellEnd"/>
    <w:r>
      <w:rPr>
        <w:rFonts w:hAnsi="Times New Roman" w:ascii="Times New Roman"/>
      </w:rPr>
      <w:t>-4</w:t>
    </w:r>
    <w:r w:rsidR="00560354">
      <w:rPr>
        <w:rFonts w:hAnsi="Times New Roman" w:ascii="Times New Roman"/>
      </w:rPr>
      <w:t>95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2E3" w:rsidR="00F60FAE">
    <w:pPr>
      <w:pStyle w:val="Zaglavlje"/>
    </w:pPr>
  </w:p>
  <w:p w:rsidRDefault="008772E3" w:rsidR="00F60FAE">
    <w:pPr>
      <w:pStyle w:val="Zaglavlje"/>
    </w:pPr>
  </w:p>
  <w:p w:rsidRDefault="008772E3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CD2"/>
    <w:rsid w:val="000136FC"/>
    <w:rsid w:val="00057C37"/>
    <w:rsid w:val="0006054B"/>
    <w:rsid w:val="00065BED"/>
    <w:rsid w:val="000A0C84"/>
    <w:rsid w:val="0010305B"/>
    <w:rsid w:val="001236F4"/>
    <w:rsid w:val="00196ED9"/>
    <w:rsid w:val="0020513D"/>
    <w:rsid w:val="002D636E"/>
    <w:rsid w:val="00306B26"/>
    <w:rsid w:val="003360C6"/>
    <w:rsid w:val="00340CD2"/>
    <w:rsid w:val="00341514"/>
    <w:rsid w:val="0043766F"/>
    <w:rsid w:val="00460833"/>
    <w:rsid w:val="00480F75"/>
    <w:rsid w:val="004B721B"/>
    <w:rsid w:val="004F09F2"/>
    <w:rsid w:val="004F33B5"/>
    <w:rsid w:val="005542B9"/>
    <w:rsid w:val="00560354"/>
    <w:rsid w:val="005879FC"/>
    <w:rsid w:val="006706EA"/>
    <w:rsid w:val="00750661"/>
    <w:rsid w:val="007964E9"/>
    <w:rsid w:val="007E6803"/>
    <w:rsid w:val="0081766C"/>
    <w:rsid w:val="008772E3"/>
    <w:rsid w:val="00882966"/>
    <w:rsid w:val="008878E7"/>
    <w:rsid w:val="008D37D0"/>
    <w:rsid w:val="00962E94"/>
    <w:rsid w:val="009722A5"/>
    <w:rsid w:val="00994C17"/>
    <w:rsid w:val="009953F9"/>
    <w:rsid w:val="009B4A19"/>
    <w:rsid w:val="00A01934"/>
    <w:rsid w:val="00A069F9"/>
    <w:rsid w:val="00A362E5"/>
    <w:rsid w:val="00AC1340"/>
    <w:rsid w:val="00B0422C"/>
    <w:rsid w:val="00B80BD9"/>
    <w:rsid w:val="00B96F50"/>
    <w:rsid w:val="00BE13C3"/>
    <w:rsid w:val="00C64368"/>
    <w:rsid w:val="00C72429"/>
    <w:rsid w:val="00C74F15"/>
    <w:rsid w:val="00CA09B3"/>
    <w:rsid w:val="00CB2E97"/>
    <w:rsid w:val="00CE1EB8"/>
    <w:rsid w:val="00D00D67"/>
    <w:rsid w:val="00D1731E"/>
    <w:rsid w:val="00D62CEB"/>
    <w:rsid w:val="00DA5DF3"/>
    <w:rsid w:val="00DB4360"/>
    <w:rsid w:val="00DC33EA"/>
    <w:rsid w:val="00DE3C8E"/>
    <w:rsid w:val="00E11888"/>
    <w:rsid w:val="00E15AE2"/>
    <w:rsid w:val="00E27B0A"/>
    <w:rsid w:val="00E66217"/>
    <w:rsid w:val="00E8313B"/>
    <w:rsid w:val="00EB3EEE"/>
    <w:rsid w:val="00EB6D9E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0CD2"/>
    <w:rPr>
      <w:rFonts w:cs="Tahoma" w:eastAsia="Times New Roman" w:hAnsi="Tahoma" w:ascii="Tahoma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0C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40CD2"/>
    <w:rPr>
      <w:rFonts w:cs="Tahoma" w:eastAsia="Times New Roman" w:hAnsi="Tahoma" w:asci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340CD2"/>
  </w:style>
  <w:style w:styleId="Tekstbalonia" w:type="paragraph">
    <w:name w:val="Balloon Text"/>
    <w:basedOn w:val="Normal"/>
    <w:link w:val="TekstbaloniaChar"/>
    <w:uiPriority w:val="99"/>
    <w:semiHidden/>
    <w:unhideWhenUsed/>
    <w:rsid w:val="00340CD2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0CD2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BE13C3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5603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0354"/>
    <w:rPr>
      <w:rFonts w:cs="Tahoma" w:eastAsia="Times New Roman" w:hAnsi="Tahoma" w:asci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2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2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2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2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0CD2"/>
    <w:rPr>
      <w:rFonts w:ascii="Tahoma" w:cs="Tahoma" w:eastAsia="Times New Roman" w:hAnsi="Tahoma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0C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40CD2"/>
    <w:rPr>
      <w:rFonts w:ascii="Tahoma" w:cs="Tahoma" w:eastAsia="Times New Roman" w:hAns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340CD2"/>
  </w:style>
  <w:style w:styleId="Tekstbalonia" w:type="paragraph">
    <w:name w:val="Balloon Text"/>
    <w:basedOn w:val="Normal"/>
    <w:link w:val="TekstbaloniaChar"/>
    <w:uiPriority w:val="99"/>
    <w:semiHidden/>
    <w:unhideWhenUsed/>
    <w:rsid w:val="00340CD2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0CD2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BE13C3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5603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0354"/>
    <w:rPr>
      <w:rFonts w:ascii="Tahoma" w:cs="Tahoma" w:eastAsia="Times New Roman" w:hAns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2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2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2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2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4188</izvorni_sadrzaj>
    <derivirana_varijabla naziv="DomainObject.Predmet.Broj_1">4188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St-4188/2016</izvorni_sadrzaj>
    <derivirana_varijabla naziv="DomainObject.Predmet.OznakaBroj_1">St-4188/2016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 spis St-6936/16 radi event.spajanja</izvorni_sadrzaj>
    <derivirana_varijabla naziv="DomainObject.Predmet.PrimjedbaSuca_1">uz spis St-6936/16 radi event.spajanja</derivirana_varijabla>
  </DomainObject.Predmet.PrimjedbaSuca>
  <DomainObject.Predmet.ProtustrankaFormated>
    <izvorni_sadrzaj>  CBS Informatika j.d.o.o.</izvorni_sadrzaj>
    <derivirana_varijabla naziv="DomainObject.Predmet.ProtustrankaFormated_1">  CBS Informatika j.d.o.o.</derivirana_varijabla>
  </DomainObject.Predmet.ProtustrankaFormated>
  <DomainObject.Predmet.ProtustrankaFormatedOIB>
    <izvorni_sadrzaj>  CBS Informatika j.d.o.o., OIB 07142545604</izvorni_sadrzaj>
    <derivirana_varijabla naziv="DomainObject.Predmet.ProtustrankaFormatedOIB_1">  CBS Informatika j.d.o.o., OIB 07142545604</derivirana_varijabla>
  </DomainObject.Predmet.ProtustrankaFormatedOIB>
  <DomainObject.Predmet.ProtustrankaFormatedWithAdress>
    <izvorni_sadrzaj> CBS Informatika j.d.o.o., Podsusedski trg 23, 10000 Zagreb</izvorni_sadrzaj>
    <derivirana_varijabla naziv="DomainObject.Predmet.ProtustrankaFormatedWithAdress_1"> CBS Informatika j.d.o.o., Podsusedski trg 23, 10000 Zagreb</derivirana_varijabla>
  </DomainObject.Predmet.ProtustrankaFormatedWithAdress>
  <DomainObject.Predmet.ProtustrankaFormatedWithAdressOIB>
    <izvorni_sadrzaj> CBS Informatika j.d.o.o., OIB 07142545604, Podsusedski trg 23, 10000 Zagreb</izvorni_sadrzaj>
    <derivirana_varijabla naziv="DomainObject.Predmet.ProtustrankaFormatedWithAdressOIB_1"> CBS Informatika j.d.o.o., OIB 07142545604, Podsusedski trg 23, 10000 Zagreb</derivirana_varijabla>
  </DomainObject.Predmet.ProtustrankaFormatedWithAdressOIB>
  <DomainObject.Predmet.ProtustrankaWithAdress>
    <izvorni_sadrzaj>CBS Informatika j.d.o.o. Podsusedski trg 23, 10000 Zagreb</izvorni_sadrzaj>
    <derivirana_varijabla naziv="DomainObject.Predmet.ProtustrankaWithAdress_1">CBS Informatika j.d.o.o. Podsusedski trg 23, 10000 Zagreb</derivirana_varijabla>
  </DomainObject.Predmet.ProtustrankaWithAdress>
  <DomainObject.Predmet.ProtustrankaWithAdressOIB>
    <izvorni_sadrzaj>CBS Informatika j.d.o.o., OIB 07142545604, Podsusedski trg 23, 10000 Zagreb</izvorni_sadrzaj>
    <derivirana_varijabla naziv="DomainObject.Predmet.ProtustrankaWithAdressOIB_1">CBS Informatika j.d.o.o., OIB 07142545604, Podsusedski trg 23, 10000 Zagreb</derivirana_varijabla>
  </DomainObject.Predmet.ProtustrankaWithAdressOIB>
  <DomainObject.Predmet.ProtustrankaNazivFormated>
    <izvorni_sadrzaj>CBS Informatika j.d.o.o.</izvorni_sadrzaj>
    <derivirana_varijabla naziv="DomainObject.Predmet.ProtustrankaNazivFormated_1">CBS Informatika j.d.o.o.</derivirana_varijabla>
  </DomainObject.Predmet.ProtustrankaNazivFormated>
  <DomainObject.Predmet.ProtustrankaNazivFormatedOIB>
    <izvorni_sadrzaj>CBS Informatika j.d.o.o., OIB 07142545604</izvorni_sadrzaj>
    <derivirana_varijabla naziv="DomainObject.Predmet.ProtustrankaNazivFormatedOIB_1">CBS Informatika j.d.o.o., OIB 07142545604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CBS Informatika j.d.o.o.</item>
    </izvorni_sadrzaj>
    <derivirana_varijabla naziv="DomainObject.Predmet.ProtuStrankaListFormated_1">
      <item>CBS Informatika j.d.o.o.</item>
    </derivirana_varijabla>
  </DomainObject.Predmet.ProtuStrankaListFormated>
  <DomainObject.Predmet.ProtuStrankaListFormatedOIB>
    <izvorni_sadrzaj>
      <item>CBS Informatika j.d.o.o., OIB 07142545604</item>
    </izvorni_sadrzaj>
    <derivirana_varijabla naziv="DomainObject.Predmet.ProtuStrankaListFormatedOIB_1">
      <item>CBS Informatika j.d.o.o., OIB 07142545604</item>
    </derivirana_varijabla>
  </DomainObject.Predmet.ProtuStrankaListFormatedOIB>
  <DomainObject.Predmet.ProtuStrankaListFormatedWithAdress>
    <izvorni_sadrzaj>
      <item>CBS Informatika j.d.o.o., Podsusedski trg 23, 10000 Zagreb</item>
    </izvorni_sadrzaj>
    <derivirana_varijabla naziv="DomainObject.Predmet.ProtuStrankaListFormatedWithAdress_1">
      <item>CBS Informatika j.d.o.o., Podsusedski trg 23, 10000 Zagreb</item>
    </derivirana_varijabla>
  </DomainObject.Predmet.ProtuStrankaListFormatedWithAdress>
  <DomainObject.Predmet.ProtuStrankaListFormatedWithAdressOIB>
    <izvorni_sadrzaj>
      <item>CBS Informatika j.d.o.o., OIB 07142545604, Podsusedski trg 23, 10000 Zagreb</item>
    </izvorni_sadrzaj>
    <derivirana_varijabla naziv="DomainObject.Predmet.ProtuStrankaListFormatedWithAdressOIB_1">
      <item>CBS Informatika j.d.o.o., OIB 07142545604, Podsusedski trg 23, 10000 Zagreb</item>
    </derivirana_varijabla>
  </DomainObject.Predmet.ProtuStrankaListFormatedWithAdressOIB>
  <DomainObject.Predmet.ProtuStrankaListNazivFormated>
    <izvorni_sadrzaj>
      <item>CBS Informatika j.d.o.o.</item>
    </izvorni_sadrzaj>
    <derivirana_varijabla naziv="DomainObject.Predmet.ProtuStrankaListNazivFormated_1">
      <item>CBS Informatika j.d.o.o.</item>
    </derivirana_varijabla>
  </DomainObject.Predmet.ProtuStrankaListNazivFormated>
  <DomainObject.Predmet.ProtuStrankaListNazivFormatedOIB>
    <izvorni_sadrzaj>
      <item>CBS Informatika j.d.o.o., OIB 07142545604</item>
    </izvorni_sadrzaj>
    <derivirana_varijabla naziv="DomainObject.Predmet.ProtuStrankaListNazivFormatedOIB_1">
      <item>CBS Informatika j.d.o.o., OIB 07142545604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CBS Informatika j.d.o.o.</izvorni_sadrzaj>
    <derivirana_varijabla naziv="DomainObject.Predmet.ProtustrankaIDrugi_1">CBS Informatika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CBS Informatika j.d.o.o., OIB 07142545604, Podsusedski trg 23, 10000 Zagreb</izvorni_sadrzaj>
    <derivirana_varijabla naziv="DomainObject.Predmet.ProtustrankaIDrugiAdressOIB_1">CBS Informatika j.d.o.o., OIB 07142545604, Podsusedski trg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CBS Informatika j.d.o.o.</item>
    </izvorni_sadrzaj>
    <derivirana_varijabla naziv="DomainObject.Predmet.SudioniciListNaziv_1">
      <item>FINA Regionalni centar Zagreb</item>
      <item>CBS Informatika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CBS Informatika j.d.o.o., OIB 07142545604, Podsusedski trg 23,10000 Zagreb</item>
    </izvorni_sadrzaj>
    <derivirana_varijabla naziv="DomainObject.Predmet.SudioniciListAdressOIB_1">
      <item>FINA Regionalni centar Zagreb, OIB 85821130368, Trg svibanjskih žrtava 1995. 1,10000 Zagreb</item>
      <item>CBS Informatika j.d.o.o., OIB 07142545604, Podsusedski trg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07142545604</item>
    </izvorni_sadrzaj>
    <derivirana_varijabla naziv="DomainObject.Predmet.SudioniciListNazivOIB_1">
      <item>, OIB 85821130368</item>
      <item>, OIB 07142545604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760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2018-03-13T12:52:00Z</dcterms:created>
  <dc:creator>MK</dc:creator>
  <cp:lastModifiedBy>Sonja Pilić</cp:lastModifiedBy>
  <cp:lastPrinted>2018-03-13T12:54:00Z</cp:lastPrinted>
  <dcterms:modified xmlns:xsi="http://www.w3.org/2001/XMLSchema-instance" xsi:type="dcterms:W3CDTF">2018-03-13T12:55:00Z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(CBS informatika zaključak o spajanju predmeta.docx)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