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311b" w14:paraId="b0a311b" w:rsidRDefault="00E802B4" w:rsidP="00E802B4" w:rsidR="00E802B4">
      <w:pPr>
        <w:pStyle w:val="Zaglavlje"/>
        <w15:collapsed w:val="false"/>
      </w:pPr>
      <w:bookmarkStart w:name="_GoBack" w:id="0"/>
      <w:bookmarkEnd w:id="0"/>
    </w:p>
    <w:p w:rsidRDefault="00E802B4" w:rsidP="00E802B4" w:rsidR="00E802B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802B4" w:rsidP="00E802B4" w:rsidR="00E802B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802B4" w:rsidP="00E802B4" w:rsidR="00E802B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802B4" w:rsidP="00E802B4" w:rsidR="00E802B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802B4" w:rsidP="00E802B4" w:rsidR="00E802B4">
      <w:pPr>
        <w:pStyle w:val="Zaglavlje"/>
        <w:jc w:val="left"/>
      </w:pPr>
    </w:p>
    <w:p w:rsidRDefault="00E802B4" w:rsidP="00E802B4" w:rsidR="00E802B4">
      <w:pPr>
        <w:pStyle w:val="Zaglavlje"/>
        <w:jc w:val="center"/>
      </w:pPr>
      <w:r>
        <w:t>Z A K LJ U Č A K</w:t>
      </w:r>
    </w:p>
    <w:p w:rsidRDefault="00E802B4" w:rsidP="00E802B4" w:rsidR="00E802B4">
      <w:pPr>
        <w:spacing w:lineRule="auto" w:line="240" w:after="0"/>
      </w:pPr>
    </w:p>
    <w:p w:rsidRDefault="00E802B4" w:rsidP="00E802B4" w:rsidR="00E802B4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MPD-ACCEPTUS j.d.o.o., OIB: 51629261116 sa sjedištem u Eugena Kvaternika 33 C, Lepoglava, dana 21</w:t>
      </w:r>
      <w:r>
        <w:t xml:space="preserve">. rujna 2016.               </w:t>
      </w:r>
    </w:p>
    <w:p w:rsidRDefault="00E802B4" w:rsidP="00E802B4" w:rsidR="00E802B4">
      <w:pPr>
        <w:spacing w:lineRule="auto" w:line="240" w:after="0"/>
      </w:pPr>
    </w:p>
    <w:p w:rsidRDefault="00E802B4" w:rsidP="00E802B4" w:rsidR="00E802B4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E802B4" w:rsidP="00E802B4" w:rsidR="00E802B4">
      <w:pPr>
        <w:spacing w:lineRule="auto" w:line="240" w:after="0"/>
        <w:jc w:val="center"/>
      </w:pPr>
    </w:p>
    <w:p w:rsidRDefault="00E802B4" w:rsidP="00E802B4" w:rsidR="00E802B4">
      <w:pPr>
        <w:spacing w:lineRule="auto" w:line="240" w:after="0"/>
        <w:jc w:val="center"/>
      </w:pPr>
    </w:p>
    <w:p w:rsidRDefault="00E802B4" w:rsidP="00E802B4" w:rsidR="00E802B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MPD-ACCEPTUS j.d.o.o., OIB: 51629261116 sa sjedištem u Eugena Kvaternika 33 C, Lepoglava</w:t>
      </w:r>
      <w:r>
        <w:t>, Draženu Lončaru, OIB: 11396992720, Lepoglava, Varaždinska ulica 8/A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802B4" w:rsidP="00E802B4" w:rsidR="00E802B4">
      <w:pPr>
        <w:spacing w:lineRule="auto" w:line="240" w:after="0"/>
        <w:jc w:val="both"/>
      </w:pPr>
    </w:p>
    <w:p w:rsidRDefault="00E802B4" w:rsidP="00E802B4" w:rsidR="00E802B4">
      <w:pPr>
        <w:spacing w:lineRule="auto" w:line="240" w:after="0"/>
        <w:jc w:val="both"/>
      </w:pPr>
      <w:r>
        <w:t>1. nekretnina i pokretnina dužnika</w:t>
      </w:r>
    </w:p>
    <w:p w:rsidRDefault="00E802B4" w:rsidP="00E802B4" w:rsidR="00E802B4">
      <w:pPr>
        <w:spacing w:lineRule="auto" w:line="240" w:after="0"/>
        <w:jc w:val="both"/>
      </w:pPr>
      <w:r>
        <w:t>2. imovinskih prava dužnika na tuđim stvarima</w:t>
      </w:r>
    </w:p>
    <w:p w:rsidRDefault="00E802B4" w:rsidP="00E802B4" w:rsidR="00E802B4">
      <w:pPr>
        <w:spacing w:lineRule="auto" w:line="240" w:after="0"/>
        <w:jc w:val="both"/>
      </w:pPr>
      <w:r>
        <w:t>3. novčanih i nenovčanih tražbina dužnika</w:t>
      </w:r>
    </w:p>
    <w:p w:rsidRDefault="00E802B4" w:rsidP="00E802B4" w:rsidR="00E802B4">
      <w:pPr>
        <w:spacing w:lineRule="auto" w:line="240" w:after="0"/>
        <w:jc w:val="both"/>
      </w:pPr>
      <w:r>
        <w:t>4. drugih prava koja čine imovinu dužnika</w:t>
      </w:r>
    </w:p>
    <w:p w:rsidRDefault="00E802B4" w:rsidP="00E802B4" w:rsidR="00E802B4">
      <w:pPr>
        <w:spacing w:lineRule="auto" w:line="240" w:after="0"/>
        <w:jc w:val="both"/>
      </w:pPr>
      <w:r>
        <w:t>5. novčanih sredstava na računima</w:t>
      </w:r>
    </w:p>
    <w:p w:rsidRDefault="00E802B4" w:rsidP="00E802B4" w:rsidR="00E802B4">
      <w:pPr>
        <w:spacing w:lineRule="auto" w:line="240" w:after="0"/>
        <w:jc w:val="both"/>
      </w:pPr>
      <w:r>
        <w:t>6. druge imovine dužnika</w:t>
      </w:r>
    </w:p>
    <w:p w:rsidRDefault="00E802B4" w:rsidP="00E802B4" w:rsidR="00E802B4">
      <w:pPr>
        <w:spacing w:lineRule="auto" w:line="240" w:after="0"/>
        <w:jc w:val="both"/>
      </w:pPr>
      <w:r>
        <w:t>7. obveza dužnika unesenih u njegove poslovne knjige</w:t>
      </w:r>
    </w:p>
    <w:p w:rsidRDefault="00E802B4" w:rsidP="00E802B4" w:rsidR="00E802B4">
      <w:pPr>
        <w:spacing w:lineRule="auto" w:line="240" w:after="0"/>
        <w:jc w:val="both"/>
      </w:pPr>
      <w:r>
        <w:t>8. drugih novčanih i nenovčanih obveza dužnika</w:t>
      </w:r>
    </w:p>
    <w:p w:rsidRDefault="00E802B4" w:rsidP="00E802B4" w:rsidR="00E802B4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E802B4" w:rsidP="00E802B4" w:rsidR="00E802B4">
      <w:pPr>
        <w:spacing w:lineRule="auto" w:line="240" w:after="0"/>
        <w:jc w:val="both"/>
      </w:pPr>
      <w:r>
        <w:t>10. izlučnih prava</w:t>
      </w:r>
    </w:p>
    <w:p w:rsidRDefault="00E802B4" w:rsidP="00E802B4" w:rsidR="00E802B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E802B4" w:rsidP="00E802B4" w:rsidR="00E802B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E802B4" w:rsidP="00E802B4" w:rsidR="00E802B4">
      <w:pPr>
        <w:spacing w:lineRule="auto" w:line="240" w:after="0"/>
        <w:jc w:val="both"/>
      </w:pPr>
    </w:p>
    <w:p w:rsidRDefault="00E802B4" w:rsidP="00E802B4" w:rsidR="00E802B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802B4" w:rsidP="00E802B4" w:rsidR="00E802B4">
      <w:pPr>
        <w:spacing w:lineRule="auto" w:line="240" w:after="0"/>
        <w:jc w:val="both"/>
      </w:pPr>
    </w:p>
    <w:p w:rsidRDefault="00E802B4" w:rsidP="00E802B4" w:rsidR="00E802B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802B4" w:rsidP="00E802B4" w:rsidR="00E802B4">
      <w:pPr>
        <w:pStyle w:val="Odlomakpopisa"/>
        <w:spacing w:lineRule="auto" w:line="240" w:after="0"/>
      </w:pPr>
    </w:p>
    <w:p w:rsidRDefault="00E802B4" w:rsidP="00E802B4" w:rsidR="00E802B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802B4" w:rsidP="00E802B4" w:rsidR="00E802B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E802B4" w:rsidP="00E802B4" w:rsidR="00E802B4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</w:t>
      </w:r>
      <w:r>
        <w:t>7</w:t>
      </w:r>
      <w:r>
        <w:t xml:space="preserve">. </w:t>
      </w:r>
      <w:r>
        <w:t>lipnja</w:t>
      </w:r>
      <w:r>
        <w:t xml:space="preserve"> 201</w:t>
      </w:r>
      <w:r>
        <w:t>6</w:t>
      </w:r>
      <w:r>
        <w:t xml:space="preserve">. u Očevidniku redoslijeda osnova za plaćanje ima evidentirane neizvršene osnove za plaćanje u ukupnom iznosu od </w:t>
      </w:r>
      <w:r>
        <w:t>188</w:t>
      </w:r>
      <w:r>
        <w:t>.</w:t>
      </w:r>
      <w:r>
        <w:t>488</w:t>
      </w:r>
      <w:r>
        <w:t>,</w:t>
      </w:r>
      <w:r>
        <w:t>09</w:t>
      </w:r>
      <w:r>
        <w:t xml:space="preserve"> kn te da dužnik ima 1 zaposlenog.</w:t>
      </w:r>
    </w:p>
    <w:p w:rsidRDefault="00E802B4" w:rsidP="00E802B4" w:rsidR="00E802B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802B4" w:rsidP="00E802B4" w:rsidR="00E802B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>
        <w:rPr>
          <w:rFonts w:eastAsia="Times New Roman"/>
          <w:lang w:eastAsia="hr-HR"/>
        </w:rPr>
        <w:t>21</w:t>
      </w:r>
      <w:r>
        <w:rPr>
          <w:rFonts w:eastAsia="Times New Roman"/>
          <w:lang w:eastAsia="hr-HR"/>
        </w:rPr>
        <w:t>. rujna 2016.</w:t>
      </w:r>
    </w:p>
    <w:p w:rsidRDefault="00E802B4" w:rsidP="00E802B4" w:rsidR="00E802B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802B4" w:rsidR="00E802B4">
        <w:trPr>
          <w:trHeight w:val="2009"/>
        </w:trPr>
        <w:tc>
          <w:tcPr>
            <w:tcW w:type="dxa" w:w="4928"/>
          </w:tcPr>
          <w:p w:rsidRDefault="00E802B4" w:rsidR="00E802B4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802B4" w:rsidR="00E802B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802B4" w:rsidR="00E802B4">
            <w:pPr>
              <w:jc w:val="center"/>
              <w:rPr>
                <w:lang w:eastAsia="hr-HR"/>
              </w:rPr>
            </w:pPr>
          </w:p>
          <w:p w:rsidRDefault="00E802B4" w:rsidR="00E802B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E802B4" w:rsidR="00E802B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E802B4" w:rsidR="00E802B4">
            <w:pPr>
              <w:jc w:val="center"/>
              <w:rPr>
                <w:lang w:eastAsia="hr-HR"/>
              </w:rPr>
            </w:pPr>
          </w:p>
          <w:p w:rsidRDefault="00E802B4" w:rsidR="00E802B4">
            <w:pPr>
              <w:rPr>
                <w:lang w:eastAsia="hr-HR"/>
              </w:rPr>
            </w:pPr>
          </w:p>
          <w:p w:rsidRDefault="00E802B4" w:rsidR="00E802B4">
            <w:pPr>
              <w:jc w:val="center"/>
              <w:rPr>
                <w:lang w:eastAsia="hr-HR"/>
              </w:rPr>
            </w:pPr>
          </w:p>
        </w:tc>
      </w:tr>
    </w:tbl>
    <w:p w:rsidRDefault="00E802B4" w:rsidP="00E802B4" w:rsidR="00E802B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802B4" w:rsidP="00E802B4" w:rsidR="00E802B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802B4" w:rsidP="00E802B4" w:rsidR="00E802B4">
      <w:pPr>
        <w:spacing w:lineRule="auto" w:line="240" w:after="0"/>
        <w:jc w:val="both"/>
      </w:pPr>
      <w:r>
        <w:t>UPUTA O PRAVNOM LIJEKU :</w:t>
      </w:r>
    </w:p>
    <w:p w:rsidRDefault="00E802B4" w:rsidP="00E802B4" w:rsidR="00E802B4">
      <w:pPr>
        <w:spacing w:lineRule="auto" w:line="240" w:after="0"/>
        <w:jc w:val="both"/>
      </w:pPr>
      <w:r>
        <w:t>Protiv ovoga zaključka žalba nije dopuštena (čl. 19. st. 7. SZ-a).</w:t>
      </w:r>
    </w:p>
    <w:p w:rsidRDefault="00E802B4" w:rsidP="00E802B4" w:rsidR="00E802B4">
      <w:pPr>
        <w:spacing w:lineRule="auto" w:line="240" w:after="0"/>
        <w:jc w:val="both"/>
      </w:pPr>
    </w:p>
    <w:p w:rsidRDefault="00E802B4" w:rsidP="00E802B4" w:rsidR="00E802B4">
      <w:pPr>
        <w:spacing w:lineRule="auto" w:line="240" w:after="0"/>
        <w:jc w:val="both"/>
      </w:pPr>
      <w:r>
        <w:t>DNA:</w:t>
      </w:r>
    </w:p>
    <w:p w:rsidRDefault="00E802B4" w:rsidP="00E802B4" w:rsidR="00E802B4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>Dražen Lončar, Lepoglava, Varaždinska ulica 8/A</w:t>
      </w:r>
    </w:p>
    <w:p w:rsidRDefault="00E802B4" w:rsidP="00E802B4" w:rsidR="00E802B4">
      <w:pPr>
        <w:spacing w:lineRule="auto" w:line="240" w:after="0"/>
        <w:jc w:val="both"/>
      </w:pPr>
      <w:r>
        <w:t>2. e-Oglasna ploča suda</w:t>
      </w:r>
    </w:p>
    <w:p w:rsidRDefault="00E802B4" w:rsidP="00E802B4" w:rsidR="00E802B4">
      <w:pPr>
        <w:spacing w:lineRule="auto" w:line="240" w:after="0"/>
        <w:jc w:val="both"/>
      </w:pPr>
    </w:p>
    <w:p w:rsidRDefault="00E802B4" w:rsidP="00E802B4" w:rsidR="00E802B4"/>
    <w:p w:rsidRDefault="00DA0242" w:rsidP="00E802B4" w:rsidR="00DA0242" w:rsidRPr="00E802B4"/>
    <w:sectPr w:rsidSect="0032366B" w:rsidR="00DA0242" w:rsidRPr="00E802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2B4" w:rsidR="008333A9">
    <w:pPr>
      <w:pStyle w:val="Zaglavlje"/>
    </w:pPr>
    <w:r>
      <w:rPr>
        <w:rStyle w:val="PozadinaSvijetloCrvena"/>
        <w:shd w:fill="auto" w:color="auto" w:val="clear"/>
      </w:rPr>
      <w:t>Poslovni broj: 4 St-891/16-3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2B4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802B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02B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4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St-891/2016-3</izvorni_sadrzaj>
    <derivirana_varijabla naziv="DomainObject.Oznaka_1">St-891/2016-3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MPD-ACCEPTUS jednostavno društvo s ograničenom odgovornošću za ugostiteljstvo i usluge zastupanog po punomoćniku Dražen Lončar</izvorni_sadrzaj>
    <derivirana_varijabla naziv="DomainObject.Predmet.ProtustrankaFormated_1">  MPD-ACCEPTUS jednostavno društvo s ograničenom odgovornošću za ugostiteljstvo i usluge zastupanog po punomoćniku Dražen Lončar</derivirana_varijabla>
  </DomainObject.Predmet.ProtustrankaFormated>
  <DomainObject.Predmet.ProtustrankaFormatedOIB>
    <izvorni_sadrzaj>  MPD-ACCEPTUS jednostavno društvo s ograničenom odgovornošću za ugostiteljstvo i usluge, OIB 51629261116 zastupanog po punomoćniku Dražen Lončar</izvorni_sadrzaj>
    <derivirana_varijabla naziv="DomainObject.Predmet.ProtustrankaFormatedOIB_1">  MPD-ACCEPTUS jednostavno društvo s ograničenom odgovornošću za ugostiteljstvo i usluge, OIB 51629261116 zastupanog po punomoćniku Dražen Lončar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Dražen Lončar</izvorni_sadrzaj>
    <derivirana_varijabla naziv="DomainObject.Predmet.ProtustrankaFormatedWithAdress_1"> MPD-ACCEPTUS jednostavno društvo s ograničenom odgovornošću za ugostiteljstvo i usluge, Eugena Kvaternika 33/C, 42250 Lepoglava zastupanog po punomoćniku Dražen Lončar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Dražen Lončar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Dražen Lončar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Dražen Lončar</item>
    </izvorni_sadrzaj>
    <derivirana_varijabla naziv="DomainObject.Predmet.ProtuStrankaListFormated_1">
      <item>MPD-ACCEPTUS jednostavno društvo s ograničenom odgovornošću za ugostiteljstvo i usluge zastupanog po punomoćniku Dražen Lončar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Dražen Lončar</item>
    </izvorni_sadrzaj>
    <derivirana_varijabla naziv="DomainObject.Predmet.ProtuStrankaListFormatedOIB_1">
      <item>MPD-ACCEPTUS jednostavno društvo s ograničenom odgovornošću za ugostiteljstvo i usluge, OIB 51629261116 zastupanog po punomoćniku Dražen Lončar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Dražen Lončar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Dražen Lončar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Dražen Lončar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Dražen Lončar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Dražen Lončar punomoćnik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Dražen Lončar punomoćnik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Dražen Lončar, OIB 11396992720 punomoćnik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Dražen Lončar, OIB 11396992720 punomoćnik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Dražen Lončar, Varaždinska Ulica 8a, 42250 Lepoglava punomoćnik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Dražen Lončar, Varaždinska Ulica 8a, 42250 Lepoglava punomoćnik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Dražen Lončar, OIB 11396992720, Varaždinska Ulica 8a, 42250 Lepoglava punomoćnik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Dražen Lončar, OIB 11396992720, Varaždinska Ulica 8a, 42250 Lepoglava punomoćnik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Dražen Lončar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Dražen Lončar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Dražen Lončar, OIB 11396992720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Dražen Lončar, OIB 11396992720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St-891/2016-3</izvorni_sadrzaj>
    <derivirana_varijabla naziv="DomainObject.PoslovniBrojDokumenta_1">St-891/2016-3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Dražen Lončar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Dražen Lončar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Dražen Lončar, OIB 11396992720, Varaždinska Ulica 8a,42250 Lepoglava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Dražen Lončar, OIB 11396992720, Varaždinska Ulica 8a,42250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9B15E-D57D-47C8-93D4-56047721AC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2250</properties:Characters>
  <properties:Lines>78</properties:Lines>
  <properties:Paragraphs>33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2016-09-21T06:03:00Z</cp:lastPrinted>
  <dcterms:modified xmlns:xsi="http://www.w3.org/2001/XMLSchema-instance" xsi:type="dcterms:W3CDTF">2016-09-21T06:03:00Z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St-891/2016-3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