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0ca4" w14:paraId="92e0ca4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   </w:t>
      </w:r>
      <w:r w:rsidR="00C93CDB">
        <w:rPr>
          <w:b w:val="false"/>
          <w:bCs/>
          <w:sz w:val="24"/>
          <w:szCs w:val="24"/>
        </w:rPr>
        <w:t>48. St-1864/18-</w:t>
      </w:r>
      <w:r w:rsidR="00F71917">
        <w:rPr>
          <w:b w:val="false"/>
          <w:bCs/>
          <w:sz w:val="24"/>
          <w:szCs w:val="24"/>
        </w:rPr>
        <w:t>49</w:t>
      </w:r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>Zagreb, Amruševa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A802FC" w:rsidP="00A802FC" w:rsidR="00A802FC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</w:t>
      </w:r>
      <w:r w:rsidR="00F71917">
        <w:rPr>
          <w:sz w:val="24"/>
          <w:szCs w:val="24"/>
        </w:rPr>
        <w:t>dana 8</w:t>
      </w:r>
      <w:r>
        <w:rPr>
          <w:sz w:val="24"/>
          <w:szCs w:val="24"/>
        </w:rPr>
        <w:t xml:space="preserve">. </w:t>
      </w:r>
      <w:r w:rsidR="00C93CD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4152E1" w:rsidP="004152E1" w:rsidR="004152E1">
      <w:pPr>
        <w:rPr>
          <w:sz w:val="24"/>
          <w:szCs w:val="24"/>
        </w:rPr>
      </w:pPr>
      <w:r>
        <w:rPr>
          <w:sz w:val="24"/>
          <w:szCs w:val="24"/>
        </w:rPr>
        <w:tab/>
        <w:t>Dopunjuje se rješenje broj St-1864/18-43 od 25. veljače 2019. godine u točki</w:t>
      </w:r>
      <w:r w:rsidR="00DE284A">
        <w:rPr>
          <w:sz w:val="24"/>
          <w:szCs w:val="24"/>
        </w:rPr>
        <w:t xml:space="preserve"> I</w:t>
      </w:r>
      <w:r w:rsidR="00241D57">
        <w:rPr>
          <w:sz w:val="24"/>
          <w:szCs w:val="24"/>
        </w:rPr>
        <w:t>I</w:t>
      </w:r>
      <w:r w:rsidR="00AF760B">
        <w:rPr>
          <w:sz w:val="24"/>
          <w:szCs w:val="24"/>
        </w:rPr>
        <w:t xml:space="preserve"> a)</w:t>
      </w:r>
      <w:r w:rsidR="00DE284A">
        <w:rPr>
          <w:sz w:val="24"/>
          <w:szCs w:val="24"/>
        </w:rPr>
        <w:t xml:space="preserve"> tako da isto glasi: </w:t>
      </w:r>
    </w:p>
    <w:p w:rsidRDefault="0019041C" w:rsidP="004152E1" w:rsidR="0019041C">
      <w:pPr>
        <w:rPr>
          <w:sz w:val="24"/>
          <w:szCs w:val="24"/>
        </w:rPr>
      </w:pPr>
    </w:p>
    <w:p w:rsidRDefault="00DE284A" w:rsidP="004152E1" w:rsidR="00DE284A" w:rsidRPr="00DE284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AF760B" w:rsidRPr="00AF760B">
        <w:rPr>
          <w:b/>
          <w:sz w:val="24"/>
          <w:szCs w:val="24"/>
        </w:rPr>
        <w:t>II</w:t>
      </w:r>
      <w:r w:rsidR="00AF760B">
        <w:rPr>
          <w:sz w:val="24"/>
          <w:szCs w:val="24"/>
        </w:rPr>
        <w:t xml:space="preserve"> </w:t>
      </w:r>
      <w:r w:rsidR="002C0F78">
        <w:rPr>
          <w:b/>
          <w:sz w:val="24"/>
          <w:szCs w:val="24"/>
        </w:rPr>
        <w:t>Osporene tražbine:</w:t>
      </w:r>
    </w:p>
    <w:p w:rsidRDefault="00AF760B" w:rsidR="0055364C">
      <w:pPr>
        <w:rPr>
          <w:b/>
          <w:sz w:val="24"/>
          <w:szCs w:val="24"/>
        </w:rPr>
      </w:pPr>
      <w:r w:rsidRPr="00AF760B">
        <w:rPr>
          <w:b/>
          <w:sz w:val="24"/>
          <w:szCs w:val="24"/>
        </w:rPr>
        <w:t>a)</w:t>
      </w:r>
    </w:p>
    <w:p w:rsidRDefault="005E1AC5" w:rsidR="005E1AC5" w:rsidRPr="00AF760B">
      <w:pPr>
        <w:rPr>
          <w:b/>
          <w:sz w:val="24"/>
          <w:szCs w:val="24"/>
        </w:rPr>
      </w:pPr>
    </w:p>
    <w:tbl>
      <w:tblPr>
        <w:tblStyle w:val="ivopisnatablicareetke61"/>
        <w:tblW w:type="dxa" w:w="9035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1199"/>
        <w:gridCol w:w="2937"/>
        <w:gridCol w:w="2597"/>
        <w:gridCol w:w="1117"/>
        <w:gridCol w:w="1185"/>
      </w:tblGrid>
      <w:tr w:rsidTr="005E1AC5" w:rsidR="00CC55BD" w:rsidRPr="00492AF7">
        <w:trPr>
          <w:cnfStyle w:val="100000000000"/>
          <w:trHeight w:val="1214"/>
        </w:trPr>
        <w:tc>
          <w:tcPr>
            <w:tcW w:type="dxa" w:w="1199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937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</w:tcPr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CC55BD" w:rsidP="00245EDF" w:rsidR="00CC55BD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  <w:tr w:rsidTr="005E1AC5" w:rsidR="00CC55BD">
        <w:tblPrEx>
          <w:tblCellMar>
            <w:left w:type="dxa" w:w="108"/>
            <w:right w:type="dxa" w:w="108"/>
          </w:tblCellMar>
          <w:tblLook w:val="04A0" w:noVBand="1" w:noHBand="0" w:lastColumn="0" w:firstColumn="1" w:lastRow="0" w:firstRow="1"/>
        </w:tblPrEx>
        <w:trPr>
          <w:cnfStyle w:val="000000100000"/>
          <w:trHeight w:val="552"/>
        </w:trPr>
        <w:tc>
          <w:tcPr>
            <w:cnfStyle w:val="001000000000"/>
            <w:tcW w:type="dxa" w:w="1199"/>
            <w:noWrap/>
            <w:hideMark/>
          </w:tcPr>
          <w:p w:rsidRDefault="00CC55BD" w:rsidR="00CC55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type="dxa" w:w="2937"/>
            <w:noWrap/>
            <w:hideMark/>
          </w:tcPr>
          <w:p w:rsidRDefault="00CC55BD" w:rsidR="00CC55BD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KOWLACONSULTING j.d.o.o. za usluge i trgovinu</w:t>
            </w:r>
          </w:p>
          <w:p w:rsidRDefault="00CC55BD" w:rsidR="00CC55BD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76788138700</w:t>
            </w:r>
          </w:p>
          <w:p w:rsidRDefault="00CC55BD" w:rsidR="00CC55BD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Heinzelova 62 A, 10000 Zagreb</w:t>
            </w:r>
          </w:p>
        </w:tc>
        <w:tc>
          <w:tcPr>
            <w:tcW w:type="dxa" w:w="2597"/>
            <w:noWrap/>
            <w:hideMark/>
          </w:tcPr>
          <w:p w:rsidRDefault="00CC55BD" w:rsidR="00CC55BD">
            <w:pPr>
              <w:jc w:val="right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Prijava: 450.382,31</w:t>
            </w:r>
          </w:p>
        </w:tc>
        <w:tc>
          <w:tcPr>
            <w:tcW w:type="dxa" w:w="1117"/>
            <w:hideMark/>
          </w:tcPr>
          <w:p w:rsidRDefault="00CC55BD" w:rsidP="00CC55BD" w:rsidR="00CC55BD" w:rsidRPr="00CC55BD">
            <w:pPr>
              <w:jc w:val="right"/>
              <w:cnfStyle w:val="000000100000"/>
              <w:rPr>
                <w:rFonts w:eastAsiaTheme="minorHAnsi"/>
                <w:sz w:val="16"/>
                <w:szCs w:val="16"/>
                <w:lang w:eastAsia="en-US"/>
              </w:rPr>
            </w:pPr>
            <w:r w:rsidRPr="00CC55BD">
              <w:rPr>
                <w:rFonts w:eastAsiaTheme="minorHAnsi"/>
                <w:sz w:val="16"/>
                <w:szCs w:val="16"/>
                <w:lang w:eastAsia="en-US"/>
              </w:rPr>
              <w:t>Dužnik: 450.382,31</w:t>
            </w:r>
          </w:p>
          <w:p w:rsidRDefault="00CC55BD" w:rsidP="00CC55BD" w:rsidR="00CC55BD">
            <w:pPr>
              <w:jc w:val="right"/>
              <w:cnfStyle w:val="000000100000"/>
              <w:rPr>
                <w:rFonts w:eastAsiaTheme="minorHAnsi"/>
                <w:sz w:val="16"/>
                <w:szCs w:val="16"/>
                <w:lang w:eastAsia="en-US"/>
              </w:rPr>
            </w:pPr>
            <w:r w:rsidRPr="00CC55BD">
              <w:rPr>
                <w:rFonts w:eastAsiaTheme="minorHAnsi"/>
                <w:sz w:val="16"/>
                <w:szCs w:val="16"/>
                <w:lang w:eastAsia="en-US"/>
              </w:rPr>
              <w:t>Povjerenik: 450.382,31</w:t>
            </w:r>
          </w:p>
        </w:tc>
        <w:tc>
          <w:tcPr>
            <w:tcW w:type="dxa" w:w="1185"/>
            <w:hideMark/>
          </w:tcPr>
          <w:p w:rsidRDefault="005E1AC5" w:rsidP="00CC55BD" w:rsidR="00CC55BD" w:rsidRPr="00CC55BD">
            <w:pPr>
              <w:jc w:val="right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nema dokaza o ispunjenju protu</w:t>
            </w:r>
            <w:r w:rsidR="00CC55BD" w:rsidRPr="00CC55BD">
              <w:rPr>
                <w:sz w:val="16"/>
                <w:szCs w:val="16"/>
              </w:rPr>
              <w:t>tražbine vjerovnika</w:t>
            </w:r>
          </w:p>
          <w:p w:rsidRDefault="00CC55BD" w:rsidR="00CC55BD">
            <w:pPr>
              <w:jc w:val="right"/>
              <w:cnfStyle w:val="00000010000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Default="000911BA" w:rsidR="000911BA"/>
    <w:p w:rsidRDefault="000911BA" w:rsidR="000911BA"/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5E1AC5">
        <w:rPr>
          <w:sz w:val="24"/>
          <w:szCs w:val="24"/>
        </w:rPr>
        <w:t>jerovnik</w:t>
      </w:r>
      <w:r w:rsidRPr="00DE26CD">
        <w:rPr>
          <w:sz w:val="24"/>
          <w:szCs w:val="24"/>
        </w:rPr>
        <w:t xml:space="preserve"> </w:t>
      </w:r>
      <w:r w:rsidR="005E1AC5">
        <w:rPr>
          <w:sz w:val="24"/>
          <w:szCs w:val="24"/>
        </w:rPr>
        <w:t>osporene tražbine</w:t>
      </w:r>
      <w:r>
        <w:rPr>
          <w:sz w:val="24"/>
          <w:szCs w:val="24"/>
        </w:rPr>
        <w:t xml:space="preserve"> </w:t>
      </w:r>
      <w:r w:rsidRPr="00DE26CD">
        <w:rPr>
          <w:sz w:val="24"/>
          <w:szCs w:val="24"/>
        </w:rPr>
        <w:t>upućuj</w:t>
      </w:r>
      <w:r w:rsidR="005E1AC5">
        <w:rPr>
          <w:sz w:val="24"/>
          <w:szCs w:val="24"/>
        </w:rPr>
        <w:t>e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F760B" w:rsidP="00AF760B" w:rsidR="00AF760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>
        <w:rPr>
          <w:sz w:val="24"/>
          <w:szCs w:val="24"/>
        </w:rPr>
        <w:t xml:space="preserve"> prijedlog za nastavak parnice.</w:t>
      </w:r>
    </w:p>
    <w:p w:rsidRDefault="003011BE" w:rsidP="00AF760B" w:rsidR="003011BE">
      <w:pPr>
        <w:jc w:val="both"/>
        <w:rPr>
          <w:sz w:val="24"/>
          <w:szCs w:val="24"/>
        </w:rPr>
      </w:pPr>
    </w:p>
    <w:p w:rsidRDefault="00AF760B" w:rsidR="00AF760B"/>
    <w:p w:rsidRDefault="00A816E8" w:rsidR="00A816E8"/>
    <w:p w:rsidRDefault="00A816E8" w:rsidR="00A816E8"/>
    <w:p w:rsidRDefault="00A816E8" w:rsidR="00A816E8"/>
    <w:p w:rsidRDefault="00A816E8" w:rsidR="00A816E8"/>
    <w:p w:rsidRDefault="00A816E8" w:rsidR="00A816E8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 xml:space="preserve">Rješenjem broj St-1864/18-43 od 25. veljače 2018. godine utvrđene su i osporene tražbine </w:t>
      </w:r>
      <w:r w:rsidR="00A90F19">
        <w:rPr>
          <w:sz w:val="24"/>
          <w:szCs w:val="24"/>
        </w:rPr>
        <w:t xml:space="preserve">u predstečajnom postupku nad dužnikom </w:t>
      </w:r>
      <w:r w:rsidR="00A90F19" w:rsidRPr="001141D0">
        <w:rPr>
          <w:sz w:val="24"/>
        </w:rPr>
        <w:t>ANAMIL proizvodnja, trgovina i usluge d.o.o. iz Zagreba, Josipa Lončara 2c, OIB: 29315506757</w:t>
      </w:r>
      <w:r w:rsidR="00A90F19">
        <w:rPr>
          <w:sz w:val="24"/>
        </w:rPr>
        <w:t>.</w:t>
      </w:r>
    </w:p>
    <w:p w:rsidRDefault="00070C2A" w:rsidP="00070C2A" w:rsidR="000C7320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</w:t>
      </w:r>
      <w:r w:rsidR="00A816E8">
        <w:rPr>
          <w:sz w:val="24"/>
          <w:szCs w:val="24"/>
        </w:rPr>
        <w:t>tražbini vjerovnika navedenog</w:t>
      </w:r>
      <w:r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 xml:space="preserve">u izreci ovog rješenja, </w:t>
      </w:r>
      <w:r w:rsidR="00B73B39">
        <w:rPr>
          <w:sz w:val="24"/>
          <w:szCs w:val="24"/>
        </w:rPr>
        <w:t xml:space="preserve">a povodom prijedloga </w:t>
      </w:r>
      <w:r w:rsidR="00A816E8">
        <w:rPr>
          <w:sz w:val="24"/>
          <w:szCs w:val="24"/>
        </w:rPr>
        <w:t>istog od 4.3.2019.</w:t>
      </w:r>
      <w:r w:rsidR="00B73B39">
        <w:rPr>
          <w:sz w:val="24"/>
          <w:szCs w:val="24"/>
        </w:rPr>
        <w:t xml:space="preserve"> za </w:t>
      </w:r>
      <w:r w:rsidR="00773A7D">
        <w:rPr>
          <w:sz w:val="24"/>
          <w:szCs w:val="24"/>
        </w:rPr>
        <w:t>donošenje dopunskog rješenja</w:t>
      </w:r>
      <w:r w:rsidR="00B73B39">
        <w:rPr>
          <w:sz w:val="24"/>
          <w:szCs w:val="24"/>
        </w:rPr>
        <w:t xml:space="preserve">, </w:t>
      </w:r>
      <w:r w:rsidRPr="00C975D1">
        <w:rPr>
          <w:sz w:val="24"/>
          <w:szCs w:val="24"/>
        </w:rPr>
        <w:t>pa je sukladno čl. 131. st. 2. SZ-a (NN 71/15, 104/17), a u svezi s čl. 341. st. 2.</w:t>
      </w:r>
      <w:r w:rsidR="000F52CC">
        <w:rPr>
          <w:sz w:val="24"/>
          <w:szCs w:val="24"/>
        </w:rPr>
        <w:t xml:space="preserve"> i 347. ZPP-a te</w:t>
      </w:r>
      <w:r w:rsidRPr="00C975D1">
        <w:rPr>
          <w:sz w:val="24"/>
          <w:szCs w:val="24"/>
        </w:rPr>
        <w:t xml:space="preserve"> čl. 10. SZ-a, valjalo riješiti kao u izreci</w:t>
      </w:r>
      <w:r w:rsidR="00A816E8">
        <w:t>.</w:t>
      </w:r>
    </w:p>
    <w:p w:rsidRDefault="00070C2A" w:rsidP="00070C2A" w:rsidR="00070C2A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71917">
        <w:rPr>
          <w:sz w:val="24"/>
          <w:szCs w:val="24"/>
        </w:rPr>
        <w:t>8</w:t>
      </w:r>
      <w:r w:rsidR="00AC6D33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2019.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3A3B3B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0972CD" w:rsidP="000972CD" w:rsidR="000972CD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0972CD" w:rsidP="000972CD" w:rsidR="000972CD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143C57" w:rsidP="000972CD" w:rsidR="00143C57">
      <w:pPr>
        <w:widowControl/>
        <w:jc w:val="both"/>
        <w:rPr>
          <w:sz w:val="24"/>
          <w:szCs w:val="24"/>
        </w:rPr>
      </w:pPr>
    </w:p>
    <w:p w:rsidRDefault="003A3B3B" w:rsidR="003A3B3B" w:rsidRPr="003A3B3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A3B3B">
        <w:rPr>
          <w:sz w:val="24"/>
          <w:szCs w:val="24"/>
        </w:rPr>
        <w:t>Za točnost otpravka-ovl. službenik</w:t>
      </w:r>
    </w:p>
    <w:p w:rsidRDefault="003A3B3B" w:rsidR="003A3B3B" w:rsidRPr="003A3B3B">
      <w:pPr>
        <w:rPr>
          <w:sz w:val="24"/>
          <w:szCs w:val="24"/>
        </w:rPr>
      </w:pP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</w:r>
      <w:r w:rsidRPr="003A3B3B">
        <w:rPr>
          <w:sz w:val="24"/>
          <w:szCs w:val="24"/>
        </w:rPr>
        <w:tab/>
        <w:t>Vinka Mihalinčić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BD587E" w:rsidP="004D40A9" w:rsidR="000972CD" w:rsidRPr="00C975D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70C2A" w:rsidP="001B0407" w:rsidR="00070C2A" w:rsidRPr="001B0407">
      <w:pPr>
        <w:rPr>
          <w:sz w:val="24"/>
          <w:szCs w:val="24"/>
        </w:rPr>
      </w:pPr>
    </w:p>
    <w:sectPr w:rsidSect="006E502F" w:rsidR="00070C2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DC1" w:rsidP="00225306" w:rsidR="00593DC1">
      <w:r>
        <w:separator/>
      </w:r>
    </w:p>
  </w:endnote>
  <w:endnote w:id="0" w:type="continuationSeparator">
    <w:p w:rsidRDefault="00593DC1" w:rsidP="00225306" w:rsidR="0059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DC1" w:rsidP="00225306" w:rsidR="00593DC1">
      <w:r>
        <w:separator/>
      </w:r>
    </w:p>
  </w:footnote>
  <w:footnote w:id="0" w:type="continuationSeparator">
    <w:p w:rsidRDefault="00593DC1" w:rsidP="00225306" w:rsidR="00593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3A3B3B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74644">
          <w:rPr>
            <w:sz w:val="24"/>
            <w:szCs w:val="24"/>
          </w:rPr>
          <w:t xml:space="preserve">                48. St-1864/18-</w:t>
        </w:r>
        <w:r w:rsidR="00F71917">
          <w:rPr>
            <w:sz w:val="24"/>
            <w:szCs w:val="24"/>
          </w:rPr>
          <w:t>49</w:t>
        </w:r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817CF"/>
    <w:multiLevelType w:val="hybridMultilevel"/>
    <w:tmpl w:val="0526DD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268BF"/>
    <w:rsid w:val="00070C2A"/>
    <w:rsid w:val="000911BA"/>
    <w:rsid w:val="000972CD"/>
    <w:rsid w:val="000C7320"/>
    <w:rsid w:val="000F52CC"/>
    <w:rsid w:val="00143C57"/>
    <w:rsid w:val="0016182A"/>
    <w:rsid w:val="0019041C"/>
    <w:rsid w:val="001B0407"/>
    <w:rsid w:val="00225306"/>
    <w:rsid w:val="00241D57"/>
    <w:rsid w:val="00252A07"/>
    <w:rsid w:val="002C0F78"/>
    <w:rsid w:val="003011BE"/>
    <w:rsid w:val="003A3B3B"/>
    <w:rsid w:val="004152E1"/>
    <w:rsid w:val="00462A49"/>
    <w:rsid w:val="00476349"/>
    <w:rsid w:val="004D40A9"/>
    <w:rsid w:val="004F6DBA"/>
    <w:rsid w:val="004F6E02"/>
    <w:rsid w:val="00536BCD"/>
    <w:rsid w:val="0055364C"/>
    <w:rsid w:val="00593DC1"/>
    <w:rsid w:val="005E1AC5"/>
    <w:rsid w:val="0062535A"/>
    <w:rsid w:val="006E502F"/>
    <w:rsid w:val="006F3FAA"/>
    <w:rsid w:val="00773A7D"/>
    <w:rsid w:val="00851BCA"/>
    <w:rsid w:val="00895B5A"/>
    <w:rsid w:val="00931337"/>
    <w:rsid w:val="009470AB"/>
    <w:rsid w:val="009A7E72"/>
    <w:rsid w:val="00A217A3"/>
    <w:rsid w:val="00A802FC"/>
    <w:rsid w:val="00A816E8"/>
    <w:rsid w:val="00A90F19"/>
    <w:rsid w:val="00AC6D33"/>
    <w:rsid w:val="00AF760B"/>
    <w:rsid w:val="00B73B39"/>
    <w:rsid w:val="00BD587E"/>
    <w:rsid w:val="00BE0D93"/>
    <w:rsid w:val="00C93CDB"/>
    <w:rsid w:val="00CC55BD"/>
    <w:rsid w:val="00D523BC"/>
    <w:rsid w:val="00DE284A"/>
    <w:rsid w:val="00E349E0"/>
    <w:rsid w:val="00E74644"/>
    <w:rsid w:val="00ED74B1"/>
    <w:rsid w:val="00F223CE"/>
    <w:rsid w:val="00F35D48"/>
    <w:rsid w:val="00F71917"/>
    <w:rsid w:val="00F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576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  <item>HRVOJE KRALJIČKOVIĆ</item>
    </izvorni_sadrzaj>
    <derivirana_varijabla naziv="DomainObject.Predmet.OstaliListFormated_1">
      <item>Boris Bulj</item>
      <item>HRVOJE KRALJIČKOVIĆ</item>
    </derivirana_varijabla>
  </DomainObject.Predmet.OstaliListFormated>
  <DomainObject.Predmet.OstaliListFormatedOIB>
    <izvorni_sadrzaj>
      <item>Boris Bulj</item>
      <item>HRVOJE KRALJIČKOVIĆ, OIB 63875916042</item>
    </izvorni_sadrzaj>
    <derivirana_varijabla naziv="DomainObject.Predmet.OstaliListFormatedOIB_1">
      <item>Boris Bulj</item>
      <item>HRVOJE KRALJIČKOVIĆ, OIB 63875916042</item>
    </derivirana_varijabla>
  </DomainObject.Predmet.OstaliListFormatedOIB>
  <DomainObject.Predmet.OstaliListFormatedWithAdress>
    <izvorni_sadrzaj>
      <item>Boris Bulj</item>
      <item>HRVOJE KRALJIČKOVIĆ, Kninski trg 13, 10000 Zagreb</item>
    </izvorni_sadrzaj>
    <derivirana_varijabla naziv="DomainObject.Predmet.OstaliListFormatedWithAdress_1">
      <item>Boris Bulj</item>
      <item>HRVOJE KRALJIČKOVIĆ, Kninski trg 13, 10000 Zagreb</item>
    </derivirana_varijabla>
  </DomainObject.Predmet.OstaliListFormatedWithAdress>
  <DomainObject.Predmet.OstaliListFormatedWithAdressOIB>
    <izvorni_sadrzaj>
      <item>Boris Bulj</item>
      <item>HRVOJE KRALJIČKOVIĆ, OIB 63875916042, Kninski trg 13, 10000 Zagreb</item>
    </izvorni_sadrzaj>
    <derivirana_varijabla naziv="DomainObject.Predmet.OstaliListFormatedWithAdressOIB_1">
      <item>Boris Bulj</item>
      <item>HRVOJE KRALJIČKOVIĆ, OIB 63875916042, Kninski trg 13, 10000 Zagreb</item>
    </derivirana_varijabla>
  </DomainObject.Predmet.OstaliListFormatedWithAdressOIB>
  <DomainObject.Predmet.OstaliListNazivFormated>
    <izvorni_sadrzaj>
      <item>Boris Bulj</item>
      <item>HRVOJE KRALJIČKOVIĆ</item>
    </izvorni_sadrzaj>
    <derivirana_varijabla naziv="DomainObject.Predmet.OstaliListNazivFormated_1">
      <item>Boris Bulj</item>
      <item>HRVOJE KRALJIČKOVIĆ</item>
    </derivirana_varijabla>
  </DomainObject.Predmet.OstaliListNazivFormated>
  <DomainObject.Predmet.OstaliListNazivFormatedOIB>
    <izvorni_sadrzaj>
      <item>Boris Bulj</item>
      <item>HRVOJE KRALJIČKOVIĆ, OIB 63875916042</item>
    </izvorni_sadrzaj>
    <derivirana_varijabla naziv="DomainObject.Predmet.OstaliListNazivFormatedOIB_1">
      <item>Boris Bulj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  <item>HRVOJE KRALJIČKOVIĆ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  <item>HRVOJE KRALJIČKOVIĆ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  <item>, OIB 63875916042</item>
    </izvorni_sadrzaj>
    <derivirana_varijabla naziv="DomainObject.Predmet.SudioniciListNazivOIB_1">
      <item>, OIB 29315506757</item>
      <item>, OIB 29315506757</item>
      <item>, OIB 19221326034</item>
      <item>, OIB null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St-1864/2018-44</izvorni_sadrzaj>
    <derivirana_varijabla naziv="DomainObject.PredzadnjaOdlukaIzPredmeta.Oznaka_1">St-1864/2018-44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2121</properties:Characters>
  <properties:Lines>99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2019-03-08T10:46:00Z</dcterms:created>
  <dc:creator>Vinka Mihalinčić</dc:creator>
  <cp:lastModifiedBy>Vinka Mihalinčić</cp:lastModifiedBy>
  <cp:lastPrinted>2019-03-08T11:50:00Z</cp:lastPrinted>
  <dcterms:modified xmlns:xsi="http://www.w3.org/2001/XMLSchema-instance" xsi:type="dcterms:W3CDTF">2019-03-08T11:50:00Z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(St-1864-18-dopuna i ispravak-2.docx)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