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ec46" w14:paraId="8a6ec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7C5C">
        <w:t>4968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497C5C">
        <w:t xml:space="preserve">ŠPORTSKO DRUŠTVO PETAR, Zagreb, Podusedski trg 14b, reg. broj 21003104, OIB: </w:t>
      </w:r>
      <w:r w:rsidR="00497C5C">
        <w:rPr>
          <w:sz w:val="22"/>
          <w:szCs w:val="22"/>
        </w:rPr>
        <w:t>57012283260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97C5C">
        <w:t>je 9.173,37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97C5C"/>
    <w:rsid w:val="004B337A"/>
    <w:rsid w:val="004C5592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St-4968/2015</izvorni_sadrzaj>
    <derivirana_varijabla naziv="DomainObject.Predmet.OznakaBroj_1">St-4968/2015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PETAR zastupanog po punomoćniku Vinko Ančić</izvorni_sadrzaj>
    <derivirana_varijabla naziv="DomainObject.Predmet.ProtustrankaFormated_1">  ŠPORTSKO DRUŠTVO PETAR zastupanog po punomoćniku Vinko Ančić</derivirana_varijabla>
  </DomainObject.Predmet.ProtustrankaFormated>
  <DomainObject.Predmet.ProtustrankaFormatedOIB>
    <izvorni_sadrzaj>  ŠPORTSKO DRUŠTVO PETAR, OIB 57012283260 zastupanog po punomoćniku Vinko Ančić</izvorni_sadrzaj>
    <derivirana_varijabla naziv="DomainObject.Predmet.ProtustrankaFormatedOIB_1">  ŠPORTSKO DRUŠTVO PETAR, OIB 57012283260 zastupanog po punomoćniku Vinko Ančić</derivirana_varijabla>
  </DomainObject.Predmet.ProtustrankaFormatedOIB>
  <DomainObject.Predmet.ProtustrankaFormatedWithAdress>
    <izvorni_sadrzaj> ŠPORTSKO DRUŠTVO PETAR, Podsusedski trg 14 b, 10000 Zagreb zastupanog po punomoćniku Vinko Ančić</izvorni_sadrzaj>
    <derivirana_varijabla naziv="DomainObject.Predmet.ProtustrankaFormatedWithAdress_1"> ŠPORTSKO DRUŠTVO PETAR, Podsusedski trg 14 b, 10000 Zagreb zastupanog po punomoćniku Vinko Ančić</derivirana_varijabla>
  </DomainObject.Predmet.ProtustrankaFormatedWithAdress>
  <DomainObject.Predmet.ProtustrankaFormatedWithAdressOIB>
    <izvorni_sadrzaj> ŠPORTSKO DRUŠTVO PETAR, OIB 57012283260, Podsusedski trg 14 b, 10000 Zagreb zastupanog po punomoćniku Vinko Ančić</izvorni_sadrzaj>
    <derivirana_varijabla naziv="DomainObject.Predmet.ProtustrankaFormatedWithAdressOIB_1"> ŠPORTSKO DRUŠTVO PETAR, OIB 57012283260, Podsusedski trg 14 b, 10000 Zagreb zastupanog po punomoćniku Vinko Ančić</derivirana_varijabla>
  </DomainObject.Predmet.ProtustrankaFormatedWithAdressOIB>
  <DomainObject.Predmet.ProtustrankaWithAdress>
    <izvorni_sadrzaj>ŠPORTSKO DRUŠTVO PETAR Podsusedski trg 14 b, 10000 Zagreb</izvorni_sadrzaj>
    <derivirana_varijabla naziv="DomainObject.Predmet.ProtustrankaWithAdress_1">ŠPORTSKO DRUŠTVO PETAR Podsusedski trg 14 b, 10000 Zagreb</derivirana_varijabla>
  </DomainObject.Predmet.ProtustrankaWithAdress>
  <DomainObject.Predmet.ProtustrankaWithAdressOIB>
    <izvorni_sadrzaj>ŠPORTSKO DRUŠTVO PETAR, OIB 57012283260, Podsusedski trg 14 b, 10000 Zagreb</izvorni_sadrzaj>
    <derivirana_varijabla naziv="DomainObject.Predmet.ProtustrankaWithAdressOIB_1">ŠPORTSKO DRUŠTVO PETAR, OIB 57012283260, Podsusedski trg 14 b, 10000 Zagreb</derivirana_varijabla>
  </DomainObject.Predmet.ProtustrankaWithAdressOIB>
  <DomainObject.Predmet.ProtustrankaNazivFormated>
    <izvorni_sadrzaj>ŠPORTSKO DRUŠTVO PETAR</izvorni_sadrzaj>
    <derivirana_varijabla naziv="DomainObject.Predmet.ProtustrankaNazivFormated_1">ŠPORTSKO DRUŠTVO PETAR</derivirana_varijabla>
  </DomainObject.Predmet.ProtustrankaNazivFormated>
  <DomainObject.Predmet.ProtustrankaNazivFormatedOIB>
    <izvorni_sadrzaj>ŠPORTSKO DRUŠTVO PETAR, OIB 57012283260</izvorni_sadrzaj>
    <derivirana_varijabla naziv="DomainObject.Predmet.ProtustrankaNazivFormatedOIB_1">ŠPORTSKO DRUŠTVO PETAR, OIB 57012283260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PETAR zastupanog po punomoćniku Vinko Ančić</item>
    </izvorni_sadrzaj>
    <derivirana_varijabla naziv="DomainObject.Predmet.ProtuStrankaListFormated_1">
      <item>ŠPORTSKO DRUŠTVO PETAR zastupanog po punomoćniku Vinko Ančić</item>
    </derivirana_varijabla>
  </DomainObject.Predmet.ProtuStrankaListFormated>
  <DomainObject.Predmet.ProtuStrankaListFormatedOIB>
    <izvorni_sadrzaj>
      <item>ŠPORTSKO DRUŠTVO PETAR, OIB 57012283260 zastupanog po punomoćniku Vinko Ančić</item>
    </izvorni_sadrzaj>
    <derivirana_varijabla naziv="DomainObject.Predmet.ProtuStrankaListFormatedOIB_1">
      <item>ŠPORTSKO DRUŠTVO PETAR, OIB 57012283260 zastupanog po punomoćniku Vinko Ančić</item>
    </derivirana_varijabla>
  </DomainObject.Predmet.ProtuStrankaListFormatedOIB>
  <DomainObject.Predmet.ProtuStrankaListFormatedWithAdress>
    <izvorni_sadrzaj>
      <item>ŠPORTSKO DRUŠTVO PETAR, Podsusedski trg 14 b, 10000 Zagreb zastupanog po punomoćniku Vinko Ančić</item>
    </izvorni_sadrzaj>
    <derivirana_varijabla naziv="DomainObject.Predmet.ProtuStrankaListFormatedWithAdress_1">
      <item>ŠPORTSKO DRUŠTVO PETAR, Podsusedski trg 14 b, 10000 Zagreb zastupanog po punomoćniku Vinko Ančić</item>
    </derivirana_varijabla>
  </DomainObject.Predmet.ProtuStrankaListFormatedWithAdress>
  <DomainObject.Predmet.ProtuStrankaListFormatedWithAdressOIB>
    <izvorni_sadrzaj>
      <item>ŠPORTSKO DRUŠTVO PETAR, OIB 57012283260, Podsusedski trg 14 b, 10000 Zagreb zastupanog po punomoćniku Vinko Ančić</item>
    </izvorni_sadrzaj>
    <derivirana_varijabla naziv="DomainObject.Predmet.ProtuStrankaListFormatedWithAdressOIB_1">
      <item>ŠPORTSKO DRUŠTVO PETAR, OIB 57012283260, Podsusedski trg 14 b, 10000 Zagreb zastupanog po punomoćniku Vinko Ančić</item>
    </derivirana_varijabla>
  </DomainObject.Predmet.ProtuStrankaListFormatedWithAdressOIB>
  <DomainObject.Predmet.ProtuStrankaListNazivFormated>
    <izvorni_sadrzaj>
      <item>ŠPORTSKO DRUŠTVO PETAR</item>
    </izvorni_sadrzaj>
    <derivirana_varijabla naziv="DomainObject.Predmet.ProtuStrankaListNazivFormated_1">
      <item>ŠPORTSKO DRUŠTVO PETAR</item>
    </derivirana_varijabla>
  </DomainObject.Predmet.ProtuStrankaListNazivFormated>
  <DomainObject.Predmet.ProtuStrankaListNazivFormatedOIB>
    <izvorni_sadrzaj>
      <item>ŠPORTSKO DRUŠTVO PETAR, OIB 57012283260</item>
    </izvorni_sadrzaj>
    <derivirana_varijabla naziv="DomainObject.Predmet.ProtuStrankaListNazivFormatedOIB_1">
      <item>ŠPORTSKO DRUŠTVO PETAR, OIB 57012283260</item>
    </derivirana_varijabla>
  </DomainObject.Predmet.ProtuStrankaListNazivFormatedOIB>
  <DomainObject.Predmet.OstaliListFormated>
    <izvorni_sadrzaj>
      <item>Vinko Ančić punomoćnik sudionika u postupku ŠPORTSKO DRUŠTVO PETAR</item>
    </izvorni_sadrzaj>
    <derivirana_varijabla naziv="DomainObject.Predmet.OstaliListFormated_1">
      <item>Vinko Ančić punomoćnik sudionika u postupku ŠPORTSKO DRUŠTVO PETAR</item>
    </derivirana_varijabla>
  </DomainObject.Predmet.OstaliListFormated>
  <DomainObject.Predmet.OstaliListFormatedOIB>
    <izvorni_sadrzaj>
      <item>Vinko Ančić, OIB 57012283260 punomoćnik sudionika u postupku ŠPORTSKO DRUŠTVO PETAR</item>
    </izvorni_sadrzaj>
    <derivirana_varijabla naziv="DomainObject.Predmet.OstaliListFormatedOIB_1">
      <item>Vinko Ančić, OIB 57012283260 punomoćnik sudionika u postupku ŠPORTSKO DRUŠTVO PETAR</item>
    </derivirana_varijabla>
  </DomainObject.Predmet.OstaliListFormatedOIB>
  <DomainObject.Predmet.OstaliListFormatedWithAdress>
    <izvorni_sadrzaj>
      <item>Vinko Ančić, Podsusedski trg 14b, 10000 Zagreb punomoćnik sudionika u postupku ŠPORTSKO DRUŠTVO PETAR</item>
    </izvorni_sadrzaj>
    <derivirana_varijabla naziv="DomainObject.Predmet.OstaliListFormatedWithAdress_1">
      <item>Vinko Ančić, Podsusedski trg 14b, 10000 Zagreb punomoćnik sudionika u postupku ŠPORTSKO DRUŠTVO PETAR</item>
    </derivirana_varijabla>
  </DomainObject.Predmet.OstaliListFormatedWithAdress>
  <DomainObject.Predmet.OstaliListFormatedWithAdressOIB>
    <izvorni_sadrzaj>
      <item>Vinko Ančić, OIB 57012283260, Podsusedski trg 14b, 10000 Zagreb punomoćnik sudionika u postupku ŠPORTSKO DRUŠTVO PETAR</item>
    </izvorni_sadrzaj>
    <derivirana_varijabla naziv="DomainObject.Predmet.OstaliListFormatedWithAdressOIB_1">
      <item>Vinko Ančić, OIB 57012283260, Podsusedski trg 14b, 10000 Zagreb punomoćnik sudionika u postupku ŠPORTSKO DRUŠTVO PETAR</item>
    </derivirana_varijabla>
  </DomainObject.Predmet.OstaliListFormatedWithAdressOIB>
  <DomainObject.Predmet.OstaliListNazivFormated>
    <izvorni_sadrzaj>
      <item>Vinko Ančić</item>
    </izvorni_sadrzaj>
    <derivirana_varijabla naziv="DomainObject.Predmet.OstaliListNazivFormated_1">
      <item>Vinko Ančić</item>
    </derivirana_varijabla>
  </DomainObject.Predmet.OstaliListNazivFormated>
  <DomainObject.Predmet.OstaliListNazivFormatedOIB>
    <izvorni_sadrzaj>
      <item>Vinko Ančić, OIB 57012283260</item>
    </izvorni_sadrzaj>
    <derivirana_varijabla naziv="DomainObject.Predmet.OstaliListNazivFormatedOIB_1">
      <item>Vinko Ančić, OIB 57012283260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PETAR</izvorni_sadrzaj>
    <derivirana_varijabla naziv="DomainObject.Predmet.ProtustrankaIDrugi_1">ŠPORTSKO DRUŠTVO PETAR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PETAR, OIB 57012283260, Podsusedski trg 14 b, 10000 Zagreb</izvorni_sadrzaj>
    <derivirana_varijabla naziv="DomainObject.Predmet.ProtustrankaIDrugiAdressOIB_1">ŠPORTSKO DRUŠTVO PETAR, OIB 57012283260, Podsusedski trg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PETAR</item>
      <item>FINA Regionalni centar Zagreb</item>
      <item>Vinko Ančić</item>
    </izvorni_sadrzaj>
    <derivirana_varijabla naziv="DomainObject.Predmet.SudioniciListNaziv_1">
      <item>ŠPORTSKO DRUŠTVO PETAR</item>
      <item>FINA Regionalni centar Zagreb</item>
      <item>Vinko Ančić</item>
    </derivirana_varijabla>
  </DomainObject.Predmet.SudioniciListNaziv>
  <DomainObject.Predmet.SudioniciListAdressOIB>
    <izvorni_sadrzaj>
      <item>ŠPORTSKO DRUŠTVO PETAR, OIB 57012283260, Podsusedski trg 14 b,10000 Zagreb</item>
      <item>FINA Regionalni centar Zagreb, OIB 85821130368, Trg svibanjskih žrtava 1995. 1,10000 Zagreb</item>
      <item>Vinko Ančić, OIB 57012283260, Podsusedski trg 14b,10000 Zagreb</item>
    </izvorni_sadrzaj>
    <derivirana_varijabla naziv="DomainObject.Predmet.SudioniciListAdressOIB_1">
      <item>ŠPORTSKO DRUŠTVO PETAR, OIB 57012283260, Podsusedski trg 14 b,10000 Zagreb</item>
      <item>FINA Regionalni centar Zagreb, OIB 85821130368, Trg svibanjskih žrtava 1995. 1,10000 Zagreb</item>
      <item>Vinko Ančić, OIB 57012283260, Podsusedski trg 14b,10000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57012283260</item>
      <item>, OIB 85821130368</item>
      <item>, OIB 57012283260</item>
    </izvorni_sadrzaj>
    <derivirana_varijabla naziv="DomainObject.Predmet.SudioniciListNazivOIB_1">
      <item>, OIB 57012283260</item>
      <item>, OIB 85821130368</item>
      <item>, OIB 57012283260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1348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2016-01-12T07:58:00Z</dcterms:created>
  <dc:creator>ilukac</dc:creator>
  <cp:lastModifiedBy>Višnja Svečak</cp:lastModifiedBy>
  <cp:lastPrinted>2016-01-12T07:58:00Z</cp:lastPrinted>
  <dcterms:modified xmlns:xsi="http://www.w3.org/2001/XMLSchema-instance" xsi:type="dcterms:W3CDTF">2016-01-12T07:58:00Z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