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e644" w14:paraId="297e644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A16831" w:rsidP="00A16831" w:rsidR="00A16831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St-350/2016-2.</w:t>
      </w:r>
    </w:p>
    <w:p w:rsidRDefault="00A16831" w:rsidP="00A16831" w:rsidR="00A16831">
      <w:pPr>
        <w:jc w:val="center"/>
        <w:rPr>
          <w:rFonts w:cs="Arial" w:hAnsi="Arial" w:ascii="Arial"/>
          <w:b/>
          <w:noProof/>
        </w:rPr>
      </w:pPr>
    </w:p>
    <w:p w:rsidRDefault="00A16831" w:rsidP="00A16831" w:rsidR="00A16831">
      <w:pPr>
        <w:jc w:val="center"/>
        <w:rPr>
          <w:rFonts w:cs="Arial" w:hAnsi="Arial" w:ascii="Arial"/>
          <w:b/>
          <w:noProof/>
        </w:rPr>
      </w:pPr>
    </w:p>
    <w:p w:rsidRDefault="00A16831" w:rsidP="00A16831" w:rsidR="00A16831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A16831" w:rsidP="00A16831" w:rsidR="00A16831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A16831" w:rsidP="00A16831" w:rsidR="00A16831">
      <w:pPr>
        <w:outlineLvl w:val="0"/>
        <w:rPr>
          <w:rFonts w:cs="Arial" w:hAnsi="Arial" w:ascii="Arial"/>
          <w:noProof/>
        </w:rPr>
      </w:pPr>
    </w:p>
    <w:p w:rsidRDefault="00A16831" w:rsidP="00A16831" w:rsidR="00A1683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KOREN-PROMET d.o.o. za usluge, posredovanje i knjigovodstvo iz Virovitice, Tome Bakača 20, MBS 010076551, OIB 06361462952, d</w:t>
      </w:r>
      <w:r>
        <w:rPr>
          <w:rFonts w:cs="Arial" w:hAnsi="Arial" w:ascii="Arial"/>
          <w:noProof/>
        </w:rPr>
        <w:t>ana 10. listopada 2016. godine</w:t>
      </w:r>
    </w:p>
    <w:p w:rsidRDefault="00A16831" w:rsidP="00A16831" w:rsidR="00A16831">
      <w:pPr>
        <w:ind w:firstLine="851"/>
        <w:jc w:val="both"/>
        <w:rPr>
          <w:rFonts w:cs="Arial" w:hAnsi="Arial" w:ascii="Arial"/>
          <w:noProof/>
        </w:rPr>
      </w:pPr>
    </w:p>
    <w:p w:rsidRDefault="00A16831" w:rsidP="00A16831" w:rsidR="00A1683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A16831" w:rsidP="00A16831" w:rsidR="00A16831">
      <w:pPr>
        <w:jc w:val="center"/>
        <w:rPr>
          <w:rFonts w:cs="Arial" w:hAnsi="Arial" w:ascii="Arial"/>
        </w:rPr>
      </w:pPr>
    </w:p>
    <w:p w:rsidRDefault="00A16831" w:rsidP="00A16831" w:rsidR="00A1683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KOREN-PROMET d.o.o. za usluge, posredovanje i knjigovodstvo iz Virovitice, Tome Bakača 20, MBS 010076551, OIB 06361462952.  </w:t>
      </w:r>
    </w:p>
    <w:p w:rsidRDefault="00A16831" w:rsidP="00A16831" w:rsidR="00A1683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A16831" w:rsidP="00A16831" w:rsidR="00A1683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13. prosinca 2016. godine u 10,00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A16831" w:rsidP="00A16831" w:rsidR="00A16831">
      <w:pPr>
        <w:ind w:firstLine="851"/>
        <w:jc w:val="both"/>
        <w:rPr>
          <w:rFonts w:cs="Arial" w:hAnsi="Arial" w:ascii="Arial"/>
          <w:noProof/>
        </w:rPr>
      </w:pPr>
    </w:p>
    <w:p w:rsidRDefault="00A16831" w:rsidP="00A16831" w:rsidR="00A16831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A16831" w:rsidP="00A16831" w:rsidR="00A16831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Beti Koren</w:t>
      </w:r>
    </w:p>
    <w:p w:rsidRDefault="00A16831" w:rsidP="00A16831" w:rsidR="00A16831">
      <w:pPr>
        <w:ind w:left="851"/>
        <w:jc w:val="both"/>
        <w:rPr>
          <w:rFonts w:cs="Arial" w:hAnsi="Arial" w:ascii="Arial"/>
          <w:noProof/>
        </w:rPr>
      </w:pPr>
    </w:p>
    <w:p w:rsidRDefault="00A16831" w:rsidP="00A16831" w:rsidR="00A16831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III.Nalaže se zakonskom zastupniku dužnika Beti Koren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</w:t>
      </w:r>
      <w:r>
        <w:rPr>
          <w:rFonts w:cs="Arial" w:hAnsi="Arial" w:ascii="Arial"/>
          <w:noProof/>
        </w:rPr>
        <w:lastRenderedPageBreak/>
        <w:t>drugu tražbinu odnosno prava koja čine njegovu imovinu te ima li dužnik na računima i kod koga novčana sredstva.</w:t>
      </w:r>
    </w:p>
    <w:p w:rsidRDefault="00A16831" w:rsidP="00A16831" w:rsidR="00A16831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A16831" w:rsidP="00A16831" w:rsidR="00A16831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A16831" w:rsidP="00A16831" w:rsidR="00A16831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2016. dužnik u Očevidniku redoslijeda osnova za plaćanje ima evidentirane neizvršene osnove za plaćanje u neprekinutom razdoblju od 120 dana, u ukupnom iznosu od 63.866,10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dva zaposlenika.</w:t>
      </w:r>
      <w:r>
        <w:rPr>
          <w:rFonts w:cs="Arial" w:hAnsi="Arial" w:ascii="Arial"/>
        </w:rPr>
        <w:t xml:space="preserve">              </w:t>
      </w:r>
    </w:p>
    <w:p w:rsidRDefault="00A16831" w:rsidP="00A16831" w:rsidR="00A16831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A16831" w:rsidP="00A16831" w:rsidR="00A1683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A16831" w:rsidP="00A16831" w:rsidR="00A1683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A16831" w:rsidP="00A16831" w:rsidR="00A16831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10. listopada 2016. godine </w:t>
      </w:r>
    </w:p>
    <w:p w:rsidRDefault="00A16831" w:rsidP="00A16831" w:rsidR="00A16831">
      <w:pPr>
        <w:jc w:val="both"/>
        <w:rPr>
          <w:rFonts w:cs="Arial" w:hAnsi="Arial" w:ascii="Arial"/>
          <w:noProof/>
        </w:rPr>
      </w:pPr>
    </w:p>
    <w:p w:rsidRDefault="00A16831" w:rsidP="00A16831" w:rsidR="00A16831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A16831" w:rsidP="00A16831" w:rsidR="00A16831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A16831" w:rsidP="00A16831" w:rsidR="00A16831">
      <w:pPr>
        <w:jc w:val="both"/>
        <w:rPr>
          <w:rFonts w:cs="Arial" w:hAnsi="Arial" w:ascii="Arial"/>
          <w:noProof/>
        </w:rPr>
      </w:pPr>
    </w:p>
    <w:p w:rsidRDefault="00A16831" w:rsidP="00A16831" w:rsidR="00A1683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  <w:bookmarkStart w:name="_GoBack" w:id="0"/>
      <w:bookmarkEnd w:id="0"/>
    </w:p>
    <w:p w:rsidRDefault="00A16831" w:rsidP="00A16831" w:rsidR="00A16831">
      <w:pPr>
        <w:jc w:val="both"/>
        <w:rPr>
          <w:rFonts w:cs="Arial" w:hAnsi="Arial" w:ascii="Arial"/>
          <w:noProof/>
        </w:rPr>
      </w:pPr>
    </w:p>
    <w:p w:rsidRDefault="00A16831" w:rsidP="00A16831" w:rsidR="00A1683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A16831" w:rsidP="00A16831" w:rsidR="00A1683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A16831" w:rsidP="00A16831" w:rsidR="00A1683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A16831" w:rsidP="00A16831" w:rsidR="00A1683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Bjelovar, poštom i e-oglasnom pločom        </w:t>
      </w:r>
    </w:p>
    <w:p w:rsidRDefault="00A16831" w:rsidP="00A16831" w:rsidR="00A1683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A16831" w:rsidP="00A16831" w:rsidR="00A1683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Bj.10.10.2016.g.</w:t>
      </w:r>
    </w:p>
    <w:p w:rsidRDefault="00A16831" w:rsidP="00A16831" w:rsidR="00A16831">
      <w:pPr>
        <w:rPr>
          <w:rFonts w:cs="Arial" w:hAnsi="Arial" w:ascii="Arial"/>
        </w:rPr>
      </w:pPr>
    </w:p>
    <w:p w:rsidRDefault="00A16831" w:rsidP="00A16831" w:rsidR="00A16831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6831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247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St-350/2016-2</izvorni_sadrzaj>
    <derivirana_varijabla naziv="DomainObject.Oznaka_1">St-350/2016-2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St-350/2016</izvorni_sadrzaj>
    <derivirana_varijabla naziv="DomainObject.Predmet.OznakaBroj_1">St-350/2016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KOREN-PROMET d.o.o. za usluge, posredovanje i knjigovodstvo zastupanog po punomoćniku Beti Koren</izvorni_sadrzaj>
    <derivirana_varijabla naziv="DomainObject.Predmet.ProtustrankaFormated_1">  KOREN-PROMET d.o.o. za usluge, posredovanje i knjigovodstvo zastupanog po punomoćniku Beti Koren</derivirana_varijabla>
  </DomainObject.Predmet.ProtustrankaFormated>
  <DomainObject.Predmet.ProtustrankaFormatedOIB>
    <izvorni_sadrzaj>  KOREN-PROMET d.o.o. za usluge, posredovanje i knjigovodstvo, OIB 06361462952 zastupanog po punomoćniku Beti Koren</izvorni_sadrzaj>
    <derivirana_varijabla naziv="DomainObject.Predmet.ProtustrankaFormatedOIB_1">  KOREN-PROMET d.o.o. za usluge, posredovanje i knjigovodstvo, OIB 06361462952 zastupanog po punomoćniku Beti Koren</derivirana_varijabla>
  </DomainObject.Predmet.ProtustrankaFormatedOIB>
  <DomainObject.Predmet.ProtustrankaFormatedWithAdress>
    <izvorni_sadrzaj> KOREN-PROMET d.o.o. za usluge, posredovanje i knjigovodstvo, Tome Bakača 20, 33000 Virovitica zastupanog po punomoćniku Beti Koren</izvorni_sadrzaj>
    <derivirana_varijabla naziv="DomainObject.Predmet.ProtustrankaFormatedWithAdress_1"> KOREN-PROMET d.o.o. za usluge, posredovanje i knjigovodstvo, Tome Bakača 20, 33000 Virovitica zastupanog po punomoćniku Beti Koren</derivirana_varijabla>
  </DomainObject.Predmet.ProtustrankaFormatedWithAdress>
  <DomainObject.Predmet.ProtustrankaFormatedWithAdressOIB>
    <izvorni_sadrzaj> KOREN-PROMET d.o.o. za usluge, posredovanje i knjigovodstvo, OIB 06361462952, Tome Bakača 20, 33000 Virovitica zastupanog po punomoćniku Beti Koren</izvorni_sadrzaj>
    <derivirana_varijabla naziv="DomainObject.Predmet.ProtustrankaFormatedWithAdressOIB_1"> KOREN-PROMET d.o.o. za usluge, posredovanje i knjigovodstvo, OIB 06361462952, Tome Bakača 20, 33000 Virovitica zastupanog po punomoćniku Beti Koren</derivirana_varijabla>
  </DomainObject.Predmet.ProtustrankaFormatedWithAdressOIB>
  <DomainObject.Predmet.ProtustrankaWithAdress>
    <izvorni_sadrzaj>KOREN-PROMET d.o.o. za usluge, posredovanje i knjigovodstvo Tome Bakača 20, 33000 Virovitica</izvorni_sadrzaj>
    <derivirana_varijabla naziv="DomainObject.Predmet.ProtustrankaWithAdress_1">KOREN-PROMET d.o.o. za usluge, posredovanje i knjigovodstvo Tome Bakača 20, 33000 Virovitica</derivirana_varijabla>
  </DomainObject.Predmet.ProtustrankaWithAdress>
  <DomainObject.Predmet.ProtustrankaWithAdressOIB>
    <izvorni_sadrzaj>KOREN-PROMET d.o.o. za usluge, posredovanje i knjigovodstvo, OIB 06361462952, Tome Bakača 20, 33000 Virovitica</izvorni_sadrzaj>
    <derivirana_varijabla naziv="DomainObject.Predmet.ProtustrankaWithAdressOIB_1">KOREN-PROMET d.o.o. za usluge, posredovanje i knjigovodstvo, OIB 06361462952, Tome Bakača 20, 33000 Virovitica</derivirana_varijabla>
  </DomainObject.Predmet.ProtustrankaWithAdressOIB>
  <DomainObject.Predmet.ProtustrankaNazivFormated>
    <izvorni_sadrzaj>KOREN-PROMET d.o.o. za usluge, posredovanje i knjigovodstvo</izvorni_sadrzaj>
    <derivirana_varijabla naziv="DomainObject.Predmet.ProtustrankaNazivFormated_1">KOREN-PROMET d.o.o. za usluge, posredovanje i knjigovodstvo</derivirana_varijabla>
  </DomainObject.Predmet.ProtustrankaNazivFormated>
  <DomainObject.Predmet.ProtustrankaNazivFormatedOIB>
    <izvorni_sadrzaj>KOREN-PROMET d.o.o. za usluge, posredovanje i knjigovodstvo, OIB 06361462952</izvorni_sadrzaj>
    <derivirana_varijabla naziv="DomainObject.Predmet.ProtustrankaNazivFormatedOIB_1">KOREN-PROMET d.o.o. za usluge, posredovanje i knjigovodstvo, OIB 06361462952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KOREN-PROMET d.o.o. za usluge, posredovanje i knjigovodstvo zastupanog po punomoćniku Beti Koren</item>
    </izvorni_sadrzaj>
    <derivirana_varijabla naziv="DomainObject.Predmet.ProtuStrankaListFormated_1">
      <item>KOREN-PROMET d.o.o. za usluge, posredovanje i knjigovodstvo zastupanog po punomoćniku Beti Koren</item>
    </derivirana_varijabla>
  </DomainObject.Predmet.ProtuStrankaListFormated>
  <DomainObject.Predmet.ProtuStrankaListFormatedOIB>
    <izvorni_sadrzaj>
      <item>KOREN-PROMET d.o.o. za usluge, posredovanje i knjigovodstvo, OIB 06361462952 zastupanog po punomoćniku Beti Koren</item>
    </izvorni_sadrzaj>
    <derivirana_varijabla naziv="DomainObject.Predmet.ProtuStrankaListFormatedOIB_1">
      <item>KOREN-PROMET d.o.o. za usluge, posredovanje i knjigovodstvo, OIB 06361462952 zastupanog po punomoćniku Beti Koren</item>
    </derivirana_varijabla>
  </DomainObject.Predmet.ProtuStrankaListFormatedOIB>
  <DomainObject.Predmet.ProtuStrankaListFormatedWithAdress>
    <izvorni_sadrzaj>
      <item>KOREN-PROMET d.o.o. za usluge, posredovanje i knjigovodstvo, Tome Bakača 20, 33000 Virovitica zastupanog po punomoćniku Beti Koren</item>
    </izvorni_sadrzaj>
    <derivirana_varijabla naziv="DomainObject.Predmet.ProtuStrankaListFormatedWithAdress_1">
      <item>KOREN-PROMET d.o.o. za usluge, posredovanje i knjigovodstvo, Tome Bakača 20, 33000 Virovitica zastupanog po punomoćniku Beti Koren</item>
    </derivirana_varijabla>
  </DomainObject.Predmet.ProtuStrankaListFormatedWithAdress>
  <DomainObject.Predmet.ProtuStrankaListFormatedWithAdressOIB>
    <izvorni_sadrzaj>
      <item>KOREN-PROMET d.o.o. za usluge, posredovanje i knjigovodstvo, OIB 06361462952, Tome Bakača 20, 33000 Virovitica zastupanog po punomoćniku Beti Koren</item>
    </izvorni_sadrzaj>
    <derivirana_varijabla naziv="DomainObject.Predmet.ProtuStrankaListFormatedWithAdressOIB_1">
      <item>KOREN-PROMET d.o.o. za usluge, posredovanje i knjigovodstvo, OIB 06361462952, Tome Bakača 20, 33000 Virovitica zastupanog po punomoćniku Beti Koren</item>
    </derivirana_varijabla>
  </DomainObject.Predmet.ProtuStrankaListFormatedWithAdressOIB>
  <DomainObject.Predmet.ProtuStrankaListNazivFormated>
    <izvorni_sadrzaj>
      <item>KOREN-PROMET d.o.o. za usluge, posredovanje i knjigovodstvo</item>
    </izvorni_sadrzaj>
    <derivirana_varijabla naziv="DomainObject.Predmet.ProtuStrankaListNazivFormated_1">
      <item>KOREN-PROMET d.o.o. za usluge, posredovanje i knjigovodstvo</item>
    </derivirana_varijabla>
  </DomainObject.Predmet.ProtuStrankaListNazivFormated>
  <DomainObject.Predmet.ProtuStrankaListNazivFormatedOIB>
    <izvorni_sadrzaj>
      <item>KOREN-PROMET d.o.o. za usluge, posredovanje i knjigovodstvo, OIB 06361462952</item>
    </izvorni_sadrzaj>
    <derivirana_varijabla naziv="DomainObject.Predmet.ProtuStrankaListNazivFormatedOIB_1">
      <item>KOREN-PROMET d.o.o. za usluge, posredovanje i knjigovodstvo, OIB 06361462952</item>
    </derivirana_varijabla>
  </DomainObject.Predmet.ProtuStrankaListNazivFormatedOIB>
  <DomainObject.Predmet.OstaliListFormated>
    <izvorni_sadrzaj>
      <item>Beti Koren punomoćnik sudionika u postupku KOREN-PROMET d.o.o. za usluge, posredovanje i knjigovodstvo</item>
    </izvorni_sadrzaj>
    <derivirana_varijabla naziv="DomainObject.Predmet.OstaliListFormated_1">
      <item>Beti Koren punomoćnik sudionika u postupku KOREN-PROMET d.o.o. za usluge, posredovanje i knjigovodstvo</item>
    </derivirana_varijabla>
  </DomainObject.Predmet.OstaliListFormated>
  <DomainObject.Predmet.OstaliListFormatedOIB>
    <izvorni_sadrzaj>
      <item>Beti Koren, OIB 13505502986 punomoćnik sudionika u postupku KOREN-PROMET d.o.o. za usluge, posredovanje i knjigovodstvo</item>
    </izvorni_sadrzaj>
    <derivirana_varijabla naziv="DomainObject.Predmet.OstaliListFormatedOIB_1">
      <item>Beti Koren, OIB 13505502986 punomoćnik sudionika u postupku KOREN-PROMET d.o.o. za usluge, posredovanje i knjigovodstvo</item>
    </derivirana_varijabla>
  </DomainObject.Predmet.OstaliListFormatedOIB>
  <DomainObject.Predmet.OstaliListFormatedWithAdress>
    <izvorni_sadrzaj>
      <item>Beti Koren, Ulica Antuna Mihanovića 24., 33000 Virovitica punomoćnik sudionika u postupku KOREN-PROMET d.o.o. za usluge, posredovanje i knjigovodstvo</item>
    </izvorni_sadrzaj>
    <derivirana_varijabla naziv="DomainObject.Predmet.OstaliListFormatedWithAdress_1">
      <item>Beti Koren, Ulica Antuna Mihanovića 24., 33000 Virovitica punomoćnik sudionika u postupku KOREN-PROMET d.o.o. za usluge, posredovanje i knjigovodstvo</item>
    </derivirana_varijabla>
  </DomainObject.Predmet.OstaliListFormatedWithAdress>
  <DomainObject.Predmet.OstaliListFormatedWithAdressOIB>
    <izvorni_sadrzaj>
      <item>Beti Koren, OIB 13505502986, Ulica Antuna Mihanovića 24., 33000 Virovitica punomoćnik sudionika u postupku KOREN-PROMET d.o.o. za usluge, posredovanje i knjigovodstvo</item>
    </izvorni_sadrzaj>
    <derivirana_varijabla naziv="DomainObject.Predmet.OstaliListFormatedWithAdressOIB_1">
      <item>Beti Koren, OIB 13505502986, Ulica Antuna Mihanovića 24., 33000 Virovitica punomoćnik sudionika u postupku KOREN-PROMET d.o.o. za usluge, posredovanje i knjigovodstvo</item>
    </derivirana_varijabla>
  </DomainObject.Predmet.OstaliListFormatedWithAdressOIB>
  <DomainObject.Predmet.OstaliListNazivFormated>
    <izvorni_sadrzaj>
      <item>Beti Koren</item>
    </izvorni_sadrzaj>
    <derivirana_varijabla naziv="DomainObject.Predmet.OstaliListNazivFormated_1">
      <item>Beti Koren</item>
    </derivirana_varijabla>
  </DomainObject.Predmet.OstaliListNazivFormated>
  <DomainObject.Predmet.OstaliListNazivFormatedOIB>
    <izvorni_sadrzaj>
      <item>Beti Koren, OIB 13505502986</item>
    </izvorni_sadrzaj>
    <derivirana_varijabla naziv="DomainObject.Predmet.OstaliListNazivFormatedOIB_1">
      <item>Beti Koren, OIB 13505502986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St-350/2016-2</izvorni_sadrzaj>
    <derivirana_varijabla naziv="DomainObject.PoslovniBrojDokumenta_1">St-350/2016-2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KOREN-PROMET d.o.o. za usluge, posredovanje i knjigovodstvo</izvorni_sadrzaj>
    <derivirana_varijabla naziv="DomainObject.Predmet.ProtustrankaIDrugi_1">KOREN-PROMET d.o.o. za usluge, posredovanje i knjigovodstvo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KOREN-PROMET d.o.o. za usluge, posredovanje i knjigovodstvo, OIB 06361462952, Tome Bakača 20, 33000 Virovitica</izvorni_sadrzaj>
    <derivirana_varijabla naziv="DomainObject.Predmet.ProtustrankaIDrugiAdressOIB_1">KOREN-PROMET d.o.o. za usluge, posredovanje i knjigovodstvo, OIB 06361462952, Tome Bakača 20,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KOREN-PROMET d.o.o. za usluge, posredovanje i knjigovodstvo</item>
      <item>Beti Koren</item>
    </izvorni_sadrzaj>
    <derivirana_varijabla naziv="DomainObject.Predmet.SudioniciListNaziv_1">
      <item>FINA, RC ZAGREB, Podružnica Bjelovar</item>
      <item>KOREN-PROMET d.o.o. za usluge, posredovanje i knjigovodstvo</item>
      <item>Beti Koren</item>
    </derivirana_varijabla>
  </DomainObject.Predmet.SudioniciListNaziv>
  <DomainObject.Predmet.SudioniciListAdressOIB>
    <izvorni_sadrzaj>
      <item>FINA, RC ZAGREB, Podružnica Bjelovar, OIB 85821130368, F. Supila 4,43000 Bjelovar</item>
      <item>KOREN-PROMET d.o.o. za usluge, posredovanje i knjigovodstvo, OIB 06361462952, Tome Bakača 20,33000 Virovitica</item>
      <item>Beti Koren, OIB 13505502986, Ulica Antuna Mihanovića 24.,33000 Virovitica</item>
    </izvorni_sadrzaj>
    <derivirana_varijabla naziv="DomainObject.Predmet.SudioniciListAdressOIB_1">
      <item>FINA, RC ZAGREB, Podružnica Bjelovar, OIB 85821130368, F. Supila 4,43000 Bjelovar</item>
      <item>KOREN-PROMET d.o.o. za usluge, posredovanje i knjigovodstvo, OIB 06361462952, Tome Bakača 20,33000 Virovitica</item>
      <item>Beti Koren, OIB 13505502986, Ulica Antuna Mihanovića 24.,33000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684E73-3488-4C3A-A19B-9AB51F83AA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493</properties:Words>
  <properties:Characters>2807</properties:Characters>
  <properties:Lines>76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2016-10-10T06:14:00Z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