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1238" w14:paraId="b641238" w:rsidRDefault="00723B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830580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23B9A" w:rsidP="00723B9A" w:rsidR="00723B9A">
      <w:pPr>
        <w:spacing w:after="0"/>
        <w:jc w:val="both"/>
      </w:pPr>
      <w:r>
        <w:t xml:space="preserve">           Republika Hrvatska</w:t>
      </w:r>
    </w:p>
    <w:p w:rsidRDefault="00723B9A" w:rsidP="00723B9A" w:rsidR="00723B9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23B9A" w:rsidP="00723B9A" w:rsidR="00723B9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>Poslovni broj: 5. St-373/2018-2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723B9A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ZANI UGOSTITELJSTVO j.d.o.o. za usluge, Zagreb, Novozagrebačka 14, MBS: 081096905, OIB: 92695172835, 11. listopada  2018.</w:t>
      </w:r>
      <w:r w:rsidRPr="00723B9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>r i j e š i o   j e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ZANI UGOSTITELJSTVO j.d.o.o. za usluge, Zagreb, Novozagrebačka 14, MBS: 081096905, OIB: 92695172835.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9,30 sati u ovome sudu u Bjelovaru, Šetalište dr. </w:t>
      </w:r>
      <w:proofErr w:type="spellStart"/>
      <w:r w:rsidRPr="00723B9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23B9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23B9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23B9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- zakonski zastupnik dužnika Davorin </w:t>
      </w:r>
      <w:proofErr w:type="spellStart"/>
      <w:r w:rsidRPr="00723B9A">
        <w:rPr>
          <w:rFonts w:cs="Times New Roman" w:eastAsia="Times New Roman"/>
          <w:szCs w:val="20"/>
          <w:lang w:eastAsia="hr-HR"/>
        </w:rPr>
        <w:t>Hojan</w:t>
      </w:r>
      <w:proofErr w:type="spellEnd"/>
      <w:r w:rsidRPr="00723B9A">
        <w:rPr>
          <w:rFonts w:cs="Times New Roman" w:eastAsia="Times New Roman"/>
          <w:szCs w:val="20"/>
          <w:lang w:eastAsia="hr-HR"/>
        </w:rPr>
        <w:t xml:space="preserve">.     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3. Nalaže se zakonskom zastupniku dužnika Davorinu </w:t>
      </w:r>
      <w:proofErr w:type="spellStart"/>
      <w:r w:rsidRPr="00723B9A">
        <w:rPr>
          <w:rFonts w:cs="Times New Roman" w:eastAsia="Times New Roman"/>
          <w:szCs w:val="20"/>
          <w:lang w:eastAsia="hr-HR"/>
        </w:rPr>
        <w:t>Hojanu</w:t>
      </w:r>
      <w:proofErr w:type="spellEnd"/>
      <w:r w:rsidRPr="00723B9A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>Obrazloženje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5. veljače 2018. Trgovačkom sudu u Zagrebu podnijela prijedlog za otvaranje stečajnog postupka nad dužnikom </w:t>
      </w:r>
      <w:r w:rsidRPr="00723B9A">
        <w:rPr>
          <w:rFonts w:cs="Times New Roman" w:eastAsia="Times New Roman"/>
          <w:szCs w:val="20"/>
          <w:lang w:eastAsia="hr-HR"/>
        </w:rPr>
        <w:t xml:space="preserve">ZANI UGOSTITELJSTVO j.d.o.o. za usluge, Zagreb, Novozagrebačka 14, MBS: 081096905, OIB: 92695172835, koji je zaprimljen pod brojem St-351/2018.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U prijedlogu navodi da na dan 31. siječnja 2018. dužnik u Očevidniku redoslijeda osnova za plaćanje ima evidentirane neizvršene osnove za plaćanje u neprekinutom razdoblju od 120 dana, u ukupnom iznosu od 17.344,02 kn, u koji iznos je uračunata kamata i naknada </w:t>
      </w:r>
      <w:r w:rsidRPr="00723B9A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23B9A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St-351/2017 ustupljen je Trgovačkom sudu u Bjelovaru  na daljnji postupak.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723B9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23B9A" w:rsidP="00723B9A" w:rsidR="00723B9A" w:rsidRPr="00723B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23B9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B9A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B9A" w:rsidP="00723B9A" w:rsidR="00723B9A" w:rsidRPr="00723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23B9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6461606"/>
      <w:docPartObj>
        <w:docPartGallery w:val="Page Numbers (Top of Page)"/>
        <w:docPartUnique/>
      </w:docPartObj>
    </w:sdtPr>
    <w:sdtContent>
      <w:p w:rsidRDefault="00723B9A" w:rsidP="00723B9A" w:rsidR="00723B9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23B9A" w:rsidP="00723B9A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23B9A">
      <w:rPr>
        <w:rFonts w:cs="Times New Roman" w:eastAsia="Times New Roman"/>
        <w:noProof/>
        <w:szCs w:val="20"/>
        <w:lang w:eastAsia="hr-HR"/>
      </w:rPr>
      <w:t>Poslovni broj: 5. St-373/2018-2</w:t>
    </w:r>
  </w:p>
  <w:p w:rsidRDefault="00723B9A" w:rsidP="00723B9A" w:rsidR="00723B9A" w:rsidRPr="00723B9A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B9A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6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7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St-373/2018-2</izvorni_sadrzaj>
    <derivirana_varijabla naziv="DomainObject.Oznaka_1">St-373/2018-2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ZANI UGOSTITELJSTVO j.d.o.o. za usluge zastupanog po punomoćniku Davorin Hojan</izvorni_sadrzaj>
    <derivirana_varijabla naziv="DomainObject.Predmet.ProtustrankaFormated_1">  ZANI UGOSTITELJSTVO j.d.o.o. za usluge zastupanog po punomoćniku Davorin Hojan</derivirana_varijabla>
  </DomainObject.Predmet.ProtustrankaFormated>
  <DomainObject.Predmet.ProtustrankaFormatedOIB>
    <izvorni_sadrzaj>  ZANI UGOSTITELJSTVO j.d.o.o. za usluge, OIB 92695172835 zastupanog po punomoćniku Davorin Hojan</izvorni_sadrzaj>
    <derivirana_varijabla naziv="DomainObject.Predmet.ProtustrankaFormatedOIB_1">  ZANI UGOSTITELJSTVO j.d.o.o. za usluge, OIB 92695172835 zastupanog po punomoćniku Davorin Hojan</derivirana_varijabla>
  </DomainObject.Predmet.ProtustrankaFormatedOIB>
  <DomainObject.Predmet.ProtustrankaFormatedWithAdress>
    <izvorni_sadrzaj> ZANI UGOSTITELJSTVO j.d.o.o. za usluge, Novozagrebačka 14, 10000 Zagreb zastupanog po punomoćniku Davorin Hojan</izvorni_sadrzaj>
    <derivirana_varijabla naziv="DomainObject.Predmet.ProtustrankaFormatedWithAdress_1"> ZANI UGOSTITELJSTVO j.d.o.o. za usluge, Novozagrebačka 14, 10000 Zagreb zastupanog po punomoćniku Davorin Hojan</derivirana_varijabla>
  </DomainObject.Predmet.ProtustrankaFormatedWithAdress>
  <DomainObject.Predmet.ProtustrankaFormatedWithAdressOIB>
    <izvorni_sadrzaj> ZANI UGOSTITELJSTVO j.d.o.o. za usluge, OIB 92695172835, Novozagrebačka 14, 10000 Zagreb zastupanog po punomoćniku Davorin Hojan</izvorni_sadrzaj>
    <derivirana_varijabla naziv="DomainObject.Predmet.ProtustrankaFormatedWithAdressOIB_1"> ZANI UGOSTITELJSTVO j.d.o.o. za usluge, OIB 92695172835, Novozagrebačka 14, 10000 Zagreb zastupanog po punomoćniku Davorin Hojan</derivirana_varijabla>
  </DomainObject.Predmet.ProtustrankaFormatedWithAdressOIB>
  <DomainObject.Predmet.ProtustrankaWithAdress>
    <izvorni_sadrzaj>ZANI UGOSTITELJSTVO j.d.o.o. za usluge Novozagrebačka 14, 10000 Zagreb</izvorni_sadrzaj>
    <derivirana_varijabla naziv="DomainObject.Predmet.ProtustrankaWithAdress_1">ZANI UGOSTITELJSTVO j.d.o.o. za usluge Novozagrebačka 14, 10000 Zagreb</derivirana_varijabla>
  </DomainObject.Predmet.ProtustrankaWithAdress>
  <DomainObject.Predmet.ProtustrankaWithAdressOIB>
    <izvorni_sadrzaj>ZANI UGOSTITELJSTVO j.d.o.o. za usluge, OIB 92695172835, Novozagrebačka 14, 10000 Zagreb</izvorni_sadrzaj>
    <derivirana_varijabla naziv="DomainObject.Predmet.ProtustrankaWithAdressOIB_1">ZANI UGOSTITELJSTVO j.d.o.o. za usluge, OIB 92695172835, Novozagrebačka 14, 10000 Zagreb</derivirana_varijabla>
  </DomainObject.Predmet.ProtustrankaWithAdressOIB>
  <DomainObject.Predmet.ProtustrankaNazivFormated>
    <izvorni_sadrzaj>ZANI UGOSTITELJSTVO j.d.o.o. za usluge</izvorni_sadrzaj>
    <derivirana_varijabla naziv="DomainObject.Predmet.ProtustrankaNazivFormated_1">ZANI UGOSTITELJSTVO j.d.o.o. za usluge</derivirana_varijabla>
  </DomainObject.Predmet.ProtustrankaNazivFormated>
  <DomainObject.Predmet.ProtustrankaNazivFormatedOIB>
    <izvorni_sadrzaj>ZANI UGOSTITELJSTVO j.d.o.o. za usluge, OIB 92695172835</izvorni_sadrzaj>
    <derivirana_varijabla naziv="DomainObject.Predmet.ProtustrankaNazivFormatedOIB_1">ZANI UGOSTITELJSTVO j.d.o.o. za usluge, OIB 92695172835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ZANI UGOSTITELJSTVO j.d.o.o. za usluge zastupanog po punomoćniku Davorin Hojan</item>
    </izvorni_sadrzaj>
    <derivirana_varijabla naziv="DomainObject.Predmet.ProtuStrankaListFormated_1">
      <item>ZANI UGOSTITELJSTVO j.d.o.o. za usluge zastupanog po punomoćniku Davorin Hojan</item>
    </derivirana_varijabla>
  </DomainObject.Predmet.ProtuStrankaListFormated>
  <DomainObject.Predmet.ProtuStrankaListFormatedOIB>
    <izvorni_sadrzaj>
      <item>ZANI UGOSTITELJSTVO j.d.o.o. za usluge, OIB 92695172835 zastupanog po punomoćniku Davorin Hojan</item>
    </izvorni_sadrzaj>
    <derivirana_varijabla naziv="DomainObject.Predmet.ProtuStrankaListFormatedOIB_1">
      <item>ZANI UGOSTITELJSTVO j.d.o.o. za usluge, OIB 92695172835 zastupanog po punomoćniku Davorin Hojan</item>
    </derivirana_varijabla>
  </DomainObject.Predmet.ProtuStrankaListFormatedOIB>
  <DomainObject.Predmet.ProtuStrankaListFormatedWithAdress>
    <izvorni_sadrzaj>
      <item>ZANI UGOSTITELJSTVO j.d.o.o. za usluge, Novozagrebačka 14, 10000 Zagreb zastupanog po punomoćniku Davorin Hojan</item>
    </izvorni_sadrzaj>
    <derivirana_varijabla naziv="DomainObject.Predmet.ProtuStrankaListFormatedWithAdress_1">
      <item>ZANI UGOSTITELJSTVO j.d.o.o. za usluge, Novozagrebačka 14, 10000 Zagreb zastupanog po punomoćniku Davorin Hojan</item>
    </derivirana_varijabla>
  </DomainObject.Predmet.ProtuStrankaListFormatedWithAdress>
  <DomainObject.Predmet.ProtuStrankaListFormatedWithAdressOIB>
    <izvorni_sadrzaj>
      <item>ZANI UGOSTITELJSTVO j.d.o.o. za usluge, OIB 92695172835, Novozagrebačka 14, 10000 Zagreb zastupanog po punomoćniku Davorin Hojan</item>
    </izvorni_sadrzaj>
    <derivirana_varijabla naziv="DomainObject.Predmet.ProtuStrankaListFormatedWithAdressOIB_1">
      <item>ZANI UGOSTITELJSTVO j.d.o.o. za usluge, OIB 92695172835, Novozagrebačka 14, 10000 Zagreb zastupanog po punomoćniku Davorin Hojan</item>
    </derivirana_varijabla>
  </DomainObject.Predmet.ProtuStrankaListFormatedWithAdressOIB>
  <DomainObject.Predmet.ProtuStrankaListNazivFormated>
    <izvorni_sadrzaj>
      <item>ZANI UGOSTITELJSTVO j.d.o.o. za usluge</item>
    </izvorni_sadrzaj>
    <derivirana_varijabla naziv="DomainObject.Predmet.ProtuStrankaListNazivFormated_1">
      <item>ZANI UGOSTITELJSTVO j.d.o.o. za usluge</item>
    </derivirana_varijabla>
  </DomainObject.Predmet.ProtuStrankaListNazivFormated>
  <DomainObject.Predmet.ProtuStrankaListNazivFormatedOIB>
    <izvorni_sadrzaj>
      <item>ZANI UGOSTITELJSTVO j.d.o.o. za usluge, OIB 92695172835</item>
    </izvorni_sadrzaj>
    <derivirana_varijabla naziv="DomainObject.Predmet.ProtuStrankaListNazivFormatedOIB_1">
      <item>ZANI UGOSTITELJSTVO j.d.o.o. za usluge, OIB 92695172835</item>
    </derivirana_varijabla>
  </DomainObject.Predmet.ProtuStrankaListNazivFormatedOIB>
  <DomainObject.Predmet.OstaliListFormated>
    <izvorni_sadrzaj>
      <item>Davorin Hojan punomoćnik sudionika u postupku ZANI UGOSTITELJSTVO j.d.o.o. za usluge</item>
    </izvorni_sadrzaj>
    <derivirana_varijabla naziv="DomainObject.Predmet.OstaliListFormated_1">
      <item>Davorin Hojan punomoćnik sudionika u postupku ZANI UGOSTITELJSTVO j.d.o.o. za usluge</item>
    </derivirana_varijabla>
  </DomainObject.Predmet.OstaliListFormated>
  <DomainObject.Predmet.OstaliListFormatedOIB>
    <izvorni_sadrzaj>
      <item>Davorin Hojan, OIB 29108703225 punomoćnik sudionika u postupku ZANI UGOSTITELJSTVO j.d.o.o. za usluge</item>
    </izvorni_sadrzaj>
    <derivirana_varijabla naziv="DomainObject.Predmet.OstaliListFormatedOIB_1">
      <item>Davorin Hojan, OIB 29108703225 punomoćnik sudionika u postupku ZANI UGOSTITELJSTVO j.d.o.o. za usluge</item>
    </derivirana_varijabla>
  </DomainObject.Predmet.OstaliListFormatedOIB>
  <DomainObject.Predmet.OstaliListFormatedWithAdress>
    <izvorni_sadrzaj>
      <item>Davorin Hojan, Odranski Vijenac 10, 10020 Odra punomoćnik sudionika u postupku ZANI UGOSTITELJSTVO j.d.o.o. za usluge</item>
    </izvorni_sadrzaj>
    <derivirana_varijabla naziv="DomainObject.Predmet.OstaliListFormatedWithAdress_1">
      <item>Davorin Hojan, Odranski Vijenac 10, 10020 Odra punomoćnik sudionika u postupku ZANI UGOSTITELJSTVO j.d.o.o. za usluge</item>
    </derivirana_varijabla>
  </DomainObject.Predmet.OstaliListFormatedWithAdress>
  <DomainObject.Predmet.OstaliListFormatedWithAdressOIB>
    <izvorni_sadrzaj>
      <item>Davorin Hojan, OIB 29108703225, Odranski Vijenac 10, 10020 Odra punomoćnik sudionika u postupku ZANI UGOSTITELJSTVO j.d.o.o. za usluge</item>
    </izvorni_sadrzaj>
    <derivirana_varijabla naziv="DomainObject.Predmet.OstaliListFormatedWithAdressOIB_1">
      <item>Davorin Hojan, OIB 29108703225, Odranski Vijenac 10, 10020 Odra punomoćnik sudionika u postupku ZANI UGOSTITELJSTVO j.d.o.o. za usluge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St-373/2018-2</izvorni_sadrzaj>
    <derivirana_varijabla naziv="DomainObject.PoslovniBrojDokumenta_1">St-373/2018-2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ZANI UGOSTITELJSTVO j.d.o.o. za usluge</izvorni_sadrzaj>
    <derivirana_varijabla naziv="DomainObject.Predmet.ProtustrankaIDrugi_1">ZANI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ZANI UGOSTITELJSTVO j.d.o.o. za usluge, OIB 92695172835, Novozagrebačka 14, 10000 Zagreb</izvorni_sadrzaj>
    <derivirana_varijabla naziv="DomainObject.Predmet.ProtustrankaIDrugiAdressOIB_1">ZANI UGOSTITELJSTVO j.d.o.o. za usluge, OIB 92695172835, Novozagrebačka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ZANI UGOSTITELJSTVO j.d.o.o. za usluge</item>
      <item>FINA Regionalni centar Zagreb</item>
      <item>Davorin Hojan</item>
    </izvorni_sadrzaj>
    <derivirana_varijabla naziv="DomainObject.Predmet.SudioniciListNaziv_1">
      <item>ZANI UGOSTITELJSTVO j.d.o.o. za usluge</item>
      <item>FINA Regionalni centar Zagreb</item>
      <item>Davorin Hojan</item>
    </derivirana_varijabla>
  </DomainObject.Predmet.SudioniciListNaziv>
  <DomainObject.Predmet.SudioniciListAdressOIB>
    <izvorni_sadrzaj>
      <item>ZANI UGOSTITELJSTVO j.d.o.o. za usluge, OIB 92695172835, Novozagrebačka 14,10000 Zagreb</item>
      <item>FINA Regionalni centar Zagreb, OIB 85821130368, Trg svibanjskih žrtava 1995. 1,10000 Zagreb</item>
      <item>Davorin Hojan, OIB 29108703225, Odranski Vijenac 10,10020 Odra</item>
    </izvorni_sadrzaj>
    <derivirana_varijabla naziv="DomainObject.Predmet.SudioniciListAdressOIB_1">
      <item>ZANI UGOSTITELJSTVO j.d.o.o. za usluge, OIB 92695172835, Novozagrebačka 14,10000 Zagreb</item>
      <item>FINA Regionalni centar Zagreb, OIB 85821130368, Trg svibanjskih žrtava 1995. 1,10000 Zagreb</item>
      <item>Davorin Hojan, OIB 29108703225, Odranski Vijenac 10,10020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84F29-4B9E-455B-9C13-5026C0A15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3068</properties:Characters>
  <properties:Lines>87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