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5418" w14:paraId="260541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17E93">
        <w:t>5390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A17E93">
        <w:t>LEOVAL j.d.o.o., Karlovac, I. Kršnjavoga 8, OIB: 06266423758,</w:t>
      </w:r>
      <w:r w:rsidR="00C241E6" w:rsidRPr="00C241E6">
        <w:t xml:space="preserve"> </w:t>
      </w:r>
      <w:r w:rsidR="00C241E6">
        <w:t xml:space="preserve"> </w:t>
      </w:r>
      <w:r w:rsidR="00410A23">
        <w:t>6. lipnja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410A2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A17E93">
        <w:t>LEOVAL j.d.o.o., Karlovac, I. Kršnjavoga 8, OIB: 06266423758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410A23">
        <w:t>6. lipnja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A17E93">
        <w:t>10,20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17E93">
        <w:t>Biserka Šmit-Sabolić, Kutina, Crkvena 26, OIB: 63081779137</w:t>
      </w:r>
      <w:r w:rsidR="00410A2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A23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A17E93">
        <w:t>LEOVAL j.d.o.o., Karlovac, I. Kršnjavoga 8, OIB: 06266423758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410A23">
        <w:rPr>
          <w:rFonts w:eastAsia="Calibri"/>
          <w:lang w:eastAsia="en-US"/>
        </w:rPr>
        <w:t>6. lipnja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410A2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A17E93">
        <w:t>LEOVAL j.d.o.o., Karlovac, I. Kršnjavoga 8, OIB: 06266423758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A17E93">
        <w:t>LEOVAL j.d.o.o., Karlovac, I. Kršnjavoga 8, OIB: 06266423758</w:t>
      </w:r>
      <w:r w:rsidR="00305723" w:rsidRPr="00305723">
        <w:t>,</w:t>
      </w:r>
      <w:r w:rsidR="00631A90">
        <w:t xml:space="preserve"> dana </w:t>
      </w:r>
      <w:r w:rsidR="00A17E93">
        <w:t>10. kolovoza</w:t>
      </w:r>
      <w:r w:rsidR="00346FC3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A17E93">
        <w:t>5390/</w:t>
      </w:r>
      <w:r w:rsidR="00B0604A">
        <w:t>16</w:t>
      </w:r>
      <w:r>
        <w:t xml:space="preserve"> od </w:t>
      </w:r>
      <w:r w:rsidR="00410A23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lastRenderedPageBreak/>
        <w:t xml:space="preserve">Iz podneska FINA-e od </w:t>
      </w:r>
      <w:r w:rsidR="00410A23">
        <w:t>26</w:t>
      </w:r>
      <w:r>
        <w:t xml:space="preserve">. listopada 2017. proizlazi da dužnik na dan </w:t>
      </w:r>
      <w:r w:rsidR="00A17E93">
        <w:t>26. srpnja 2016</w:t>
      </w:r>
      <w:r w:rsidR="00410A23">
        <w:t>.</w:t>
      </w:r>
      <w:r>
        <w:t xml:space="preserve"> ima neizvršene osnove za plaćanje u  neprekinutom razdoblju od </w:t>
      </w:r>
      <w:r w:rsidR="00A17E93">
        <w:t>120</w:t>
      </w:r>
      <w:r>
        <w:t xml:space="preserve"> dana u ukupnom iznosu od </w:t>
      </w:r>
      <w:r w:rsidR="00A17E93">
        <w:t>17.853,15</w:t>
      </w:r>
      <w:r w:rsidR="00410A23">
        <w:t xml:space="preserve"> </w:t>
      </w:r>
      <w:r>
        <w:t xml:space="preserve">kn (list </w:t>
      </w:r>
      <w:r w:rsidR="00A17E93">
        <w:t>10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>Iz sustava</w:t>
      </w:r>
      <w:r w:rsidR="00410A23">
        <w:t xml:space="preserve"> </w:t>
      </w:r>
      <w:r>
        <w:t>e-Blokade proizlazi da je ukupan n</w:t>
      </w:r>
      <w:r w:rsidR="00410A23">
        <w:t>enaplaćeni iznos obveza na dan 6. lipnja</w:t>
      </w:r>
      <w:r>
        <w:t xml:space="preserve"> 2018. po svim neizvršenim osnovama za plaćanje na računu dužnika </w:t>
      </w:r>
      <w:r w:rsidR="00A17E93">
        <w:t>19.455,43</w:t>
      </w:r>
      <w:r w:rsidR="00410A23">
        <w:t xml:space="preserve"> kn</w:t>
      </w:r>
      <w:r>
        <w:t xml:space="preserve">, a početak blokade računa traje od </w:t>
      </w:r>
      <w:r w:rsidR="00A17E93">
        <w:t>29. ožujka 2016</w:t>
      </w:r>
      <w:r w:rsidR="00410A23">
        <w:t>.</w:t>
      </w:r>
    </w:p>
    <w:p w:rsidRDefault="00346FC3" w:rsidP="00346FC3" w:rsidR="00346FC3">
      <w:pPr>
        <w:ind w:firstLine="708"/>
        <w:jc w:val="both"/>
      </w:pPr>
    </w:p>
    <w:p w:rsidRDefault="00A17E93" w:rsidP="00346FC3" w:rsidR="00A17E93">
      <w:pPr>
        <w:ind w:firstLine="708"/>
        <w:jc w:val="both"/>
      </w:pPr>
      <w:r>
        <w:t>Iz dužnikovog podneska od 3. studenog 2017. proizlazi da ne posjeduje nikakvu pokretnu ni nepokretnu imovinu (list 11 spisa).</w:t>
      </w:r>
    </w:p>
    <w:p w:rsidRDefault="00A17E93" w:rsidP="00346FC3" w:rsidR="00A17E9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A17E93">
        <w:t>16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A17E93">
        <w:t>Policijske uprave karlovačke</w:t>
      </w:r>
      <w:r>
        <w:t xml:space="preserve"> od </w:t>
      </w:r>
      <w:r w:rsidR="00A17E93">
        <w:t>16</w:t>
      </w:r>
      <w:r w:rsidR="00410A23">
        <w:t>. siječnja 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A17E93">
        <w:t>17</w:t>
      </w:r>
      <w:r>
        <w:t xml:space="preserve"> spisa).</w:t>
      </w:r>
    </w:p>
    <w:p w:rsidRDefault="00A17E93" w:rsidP="00040BD4" w:rsidR="00A17E93">
      <w:pPr>
        <w:ind w:firstLine="708"/>
        <w:jc w:val="both"/>
      </w:pPr>
    </w:p>
    <w:p w:rsidRDefault="00A17E93" w:rsidP="00040BD4" w:rsidR="00A17E93">
      <w:pPr>
        <w:ind w:firstLine="708"/>
        <w:jc w:val="both"/>
      </w:pPr>
      <w:r>
        <w:t>Iz podneska Porezne uprave, Područni ured Karlovac od 23. siječnja 2018. proizlazi da za dužnika nije evidentirano plaćanje poreza na nekretnine niti pokretnine (list 18 spisa).</w:t>
      </w:r>
    </w:p>
    <w:p w:rsidRDefault="001B2F0A" w:rsidP="00040BD4" w:rsidR="001B2F0A">
      <w:pPr>
        <w:ind w:firstLine="708"/>
        <w:jc w:val="both"/>
      </w:pPr>
    </w:p>
    <w:p w:rsidRDefault="00282E1E" w:rsidP="00A17E93" w:rsidR="00282E1E">
      <w:pPr>
        <w:ind w:firstLine="709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A17E93">
        <w:t>LEOVAL j.d.o.o., Karlovac, I. Kršnjavoga 8, OIB: 06266423758</w:t>
      </w:r>
      <w:r w:rsidR="00305723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A17E93">
        <w:t>5390/</w:t>
      </w:r>
      <w:r w:rsidR="00B0604A">
        <w:t>16</w:t>
      </w:r>
      <w:r>
        <w:t xml:space="preserve"> od </w:t>
      </w:r>
      <w:r w:rsidR="00A17E93">
        <w:t>30. siječnja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17E93">
        <w:t>30. siječnja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10A23">
        <w:t>6. lipnja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152" w:rsidR="00AB0152">
      <w:r>
        <w:separator/>
      </w:r>
    </w:p>
  </w:endnote>
  <w:endnote w:id="0" w:type="continuationSeparator">
    <w:p w:rsidRDefault="00AB0152" w:rsidR="00AB0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152" w:rsidR="00AB0152">
      <w:r>
        <w:separator/>
      </w:r>
    </w:p>
  </w:footnote>
  <w:footnote w:id="0" w:type="continuationSeparator">
    <w:p w:rsidRDefault="00AB0152" w:rsidR="00AB0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1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17E93">
      <w:t>5390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21D8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17E93"/>
    <w:rsid w:val="00A22E26"/>
    <w:rsid w:val="00A33E2E"/>
    <w:rsid w:val="00A34FB5"/>
    <w:rsid w:val="00A40812"/>
    <w:rsid w:val="00A505C4"/>
    <w:rsid w:val="00A74268"/>
    <w:rsid w:val="00A86374"/>
    <w:rsid w:val="00AA7637"/>
    <w:rsid w:val="00AB0152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5390</izvorni_sadrzaj>
    <derivirana_varijabla naziv="DomainObject.Predmet.Broj_1">5390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St-5390/2016</izvorni_sadrzaj>
    <derivirana_varijabla naziv="DomainObject.Predmet.OznakaBroj_1">St-5390/2016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LEOVAL j.d.o.o. zastupanog po punomoćniku Ana Pupić Basar</izvorni_sadrzaj>
    <derivirana_varijabla naziv="DomainObject.Predmet.ProtustrankaFormated_1">  LEOVAL j.d.o.o. zastupanog po punomoćniku Ana Pupić Basar</derivirana_varijabla>
  </DomainObject.Predmet.ProtustrankaFormated>
  <DomainObject.Predmet.ProtustrankaFormatedOIB>
    <izvorni_sadrzaj>  LEOVAL j.d.o.o., OIB 06266423758 zastupanog po punomoćniku Ana Pupić Basar</izvorni_sadrzaj>
    <derivirana_varijabla naziv="DomainObject.Predmet.ProtustrankaFormatedOIB_1">  LEOVAL j.d.o.o., OIB 06266423758 zastupanog po punomoćniku Ana Pupić Basar</derivirana_varijabla>
  </DomainObject.Predmet.ProtustrankaFormatedOIB>
  <DomainObject.Predmet.ProtustrankaFormatedWithAdress>
    <izvorni_sadrzaj> LEOVAL j.d.o.o., Izidora Kršnjavoga 8, 47000 Karlovac zastupanog po punomoćniku Ana Pupić Basar</izvorni_sadrzaj>
    <derivirana_varijabla naziv="DomainObject.Predmet.ProtustrankaFormatedWithAdress_1"> LEOVAL j.d.o.o., Izidora Kršnjavoga 8, 47000 Karlovac zastupanog po punomoćniku Ana Pupić Basar</derivirana_varijabla>
  </DomainObject.Predmet.ProtustrankaFormatedWithAdress>
  <DomainObject.Predmet.ProtustrankaFormatedWithAdressOIB>
    <izvorni_sadrzaj> LEOVAL j.d.o.o., OIB 06266423758, Izidora Kršnjavoga 8, 47000 Karlovac zastupanog po punomoćniku Ana Pupić Basar</izvorni_sadrzaj>
    <derivirana_varijabla naziv="DomainObject.Predmet.ProtustrankaFormatedWithAdressOIB_1"> LEOVAL j.d.o.o., OIB 06266423758, Izidora Kršnjavoga 8, 47000 Karlovac zastupanog po punomoćniku Ana Pupić Basar</derivirana_varijabla>
  </DomainObject.Predmet.ProtustrankaFormatedWithAdressOIB>
  <DomainObject.Predmet.ProtustrankaWithAdress>
    <izvorni_sadrzaj>LEOVAL j.d.o.o. Izidora Kršnjavoga 8, 47000 Karlovac</izvorni_sadrzaj>
    <derivirana_varijabla naziv="DomainObject.Predmet.ProtustrankaWithAdress_1">LEOVAL j.d.o.o. Izidora Kršnjavoga 8, 47000 Karlovac</derivirana_varijabla>
  </DomainObject.Predmet.ProtustrankaWithAdress>
  <DomainObject.Predmet.ProtustrankaWithAdressOIB>
    <izvorni_sadrzaj>LEOVAL j.d.o.o., OIB 06266423758, Izidora Kršnjavoga 8, 47000 Karlovac</izvorni_sadrzaj>
    <derivirana_varijabla naziv="DomainObject.Predmet.ProtustrankaWithAdressOIB_1">LEOVAL j.d.o.o., OIB 06266423758, Izidora Kršnjavoga 8, 47000 Karlovac</derivirana_varijabla>
  </DomainObject.Predmet.ProtustrankaWithAdressOIB>
  <DomainObject.Predmet.ProtustrankaNazivFormated>
    <izvorni_sadrzaj>LEOVAL j.d.o.o.</izvorni_sadrzaj>
    <derivirana_varijabla naziv="DomainObject.Predmet.ProtustrankaNazivFormated_1">LEOVAL j.d.o.o.</derivirana_varijabla>
  </DomainObject.Predmet.ProtustrankaNazivFormated>
  <DomainObject.Predmet.ProtustrankaNazivFormatedOIB>
    <izvorni_sadrzaj>LEOVAL j.d.o.o., OIB 06266423758</izvorni_sadrzaj>
    <derivirana_varijabla naziv="DomainObject.Predmet.ProtustrankaNazivFormatedOIB_1">LEOVAL j.d.o.o., OIB 06266423758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LEOVAL j.d.o.o. zastupanog po punomoćniku Ana Pupić Basar</item>
    </izvorni_sadrzaj>
    <derivirana_varijabla naziv="DomainObject.Predmet.ProtuStrankaListFormated_1">
      <item>LEOVAL j.d.o.o. zastupanog po punomoćniku Ana Pupić Basar</item>
    </derivirana_varijabla>
  </DomainObject.Predmet.ProtuStrankaListFormated>
  <DomainObject.Predmet.ProtuStrankaListFormatedOIB>
    <izvorni_sadrzaj>
      <item>LEOVAL j.d.o.o., OIB 06266423758 zastupanog po punomoćniku Ana Pupić Basar</item>
    </izvorni_sadrzaj>
    <derivirana_varijabla naziv="DomainObject.Predmet.ProtuStrankaListFormatedOIB_1">
      <item>LEOVAL j.d.o.o., OIB 06266423758 zastupanog po punomoćniku Ana Pupić Basar</item>
    </derivirana_varijabla>
  </DomainObject.Predmet.ProtuStrankaListFormatedOIB>
  <DomainObject.Predmet.ProtuStrankaListFormatedWithAdress>
    <izvorni_sadrzaj>
      <item>LEOVAL j.d.o.o., Izidora Kršnjavoga 8, 47000 Karlovac zastupanog po punomoćniku Ana Pupić Basar</item>
    </izvorni_sadrzaj>
    <derivirana_varijabla naziv="DomainObject.Predmet.ProtuStrankaListFormatedWithAdress_1">
      <item>LEOVAL j.d.o.o., Izidora Kršnjavoga 8, 47000 Karlovac zastupanog po punomoćniku Ana Pupić Basar</item>
    </derivirana_varijabla>
  </DomainObject.Predmet.ProtuStrankaListFormatedWithAdress>
  <DomainObject.Predmet.ProtuStrankaListFormatedWithAdressOIB>
    <izvorni_sadrzaj>
      <item>LEOVAL j.d.o.o., OIB 06266423758, Izidora Kršnjavoga 8, 47000 Karlovac zastupanog po punomoćniku Ana Pupić Basar</item>
    </izvorni_sadrzaj>
    <derivirana_varijabla naziv="DomainObject.Predmet.ProtuStrankaListFormatedWithAdressOIB_1">
      <item>LEOVAL j.d.o.o., OIB 06266423758, Izidora Kršnjavoga 8, 47000 Karlovac zastupanog po punomoćniku Ana Pupić Basar</item>
    </derivirana_varijabla>
  </DomainObject.Predmet.ProtuStrankaListFormatedWithAdressOIB>
  <DomainObject.Predmet.ProtuStrankaListNazivFormated>
    <izvorni_sadrzaj>
      <item>LEOVAL j.d.o.o.</item>
    </izvorni_sadrzaj>
    <derivirana_varijabla naziv="DomainObject.Predmet.ProtuStrankaListNazivFormated_1">
      <item>LEOVAL j.d.o.o.</item>
    </derivirana_varijabla>
  </DomainObject.Predmet.ProtuStrankaListNazivFormated>
  <DomainObject.Predmet.ProtuStrankaListNazivFormatedOIB>
    <izvorni_sadrzaj>
      <item>LEOVAL j.d.o.o., OIB 06266423758</item>
    </izvorni_sadrzaj>
    <derivirana_varijabla naziv="DomainObject.Predmet.ProtuStrankaListNazivFormatedOIB_1">
      <item>LEOVAL j.d.o.o., OIB 06266423758</item>
    </derivirana_varijabla>
  </DomainObject.Predmet.ProtuStrankaListNazivFormatedOIB>
  <DomainObject.Predmet.OstaliListFormated>
    <izvorni_sadrzaj>
      <item>Ana Pupić Basar punomoćnik sudionika u postupku LEOVAL j.d.o.o.</item>
    </izvorni_sadrzaj>
    <derivirana_varijabla naziv="DomainObject.Predmet.OstaliListFormated_1">
      <item>Ana Pupić Basar punomoćnik sudionika u postupku LEOVAL j.d.o.o.</item>
    </derivirana_varijabla>
  </DomainObject.Predmet.OstaliListFormated>
  <DomainObject.Predmet.OstaliListFormatedOIB>
    <izvorni_sadrzaj>
      <item>Ana Pupić Basar, OIB 68274314233 punomoćnik sudionika u postupku LEOVAL j.d.o.o.</item>
    </izvorni_sadrzaj>
    <derivirana_varijabla naziv="DomainObject.Predmet.OstaliListFormatedOIB_1">
      <item>Ana Pupić Basar, OIB 68274314233 punomoćnik sudionika u postupku LEOVAL j.d.o.o.</item>
    </derivirana_varijabla>
  </DomainObject.Predmet.OstaliListFormatedOIB>
  <DomainObject.Predmet.OstaliListFormatedWithAdress>
    <izvorni_sadrzaj>
      <item>Ana Pupić Basar, Izidora Kršnjavoga 8, 47000 Karlovac punomoćnik sudionika u postupku LEOVAL j.d.o.o.</item>
    </izvorni_sadrzaj>
    <derivirana_varijabla naziv="DomainObject.Predmet.OstaliListFormatedWithAdress_1">
      <item>Ana Pupić Basar, Izidora Kršnjavoga 8, 47000 Karlovac punomoćnik sudionika u postupku LEOVAL j.d.o.o.</item>
    </derivirana_varijabla>
  </DomainObject.Predmet.OstaliListFormatedWithAdress>
  <DomainObject.Predmet.OstaliListFormatedWithAdressOIB>
    <izvorni_sadrzaj>
      <item>Ana Pupić Basar, OIB 68274314233, Izidora Kršnjavoga 8, 47000 Karlovac punomoćnik sudionika u postupku LEOVAL j.d.o.o.</item>
    </izvorni_sadrzaj>
    <derivirana_varijabla naziv="DomainObject.Predmet.OstaliListFormatedWithAdressOIB_1">
      <item>Ana Pupić Basar, OIB 68274314233, Izidora Kršnjavoga 8, 47000 Karlovac punomoćnik sudionika u postupku LEOVAL j.d.o.o.</item>
    </derivirana_varijabla>
  </DomainObject.Predmet.OstaliListFormatedWithAdressOIB>
  <DomainObject.Predmet.OstaliListNazivFormated>
    <izvorni_sadrzaj>
      <item>Ana Pupić Basar</item>
    </izvorni_sadrzaj>
    <derivirana_varijabla naziv="DomainObject.Predmet.OstaliListNazivFormated_1">
      <item>Ana Pupić Basar</item>
    </derivirana_varijabla>
  </DomainObject.Predmet.OstaliListNazivFormated>
  <DomainObject.Predmet.OstaliListNazivFormatedOIB>
    <izvorni_sadrzaj>
      <item>Ana Pupić Basar, OIB 68274314233</item>
    </izvorni_sadrzaj>
    <derivirana_varijabla naziv="DomainObject.Predmet.OstaliListNazivFormatedOIB_1">
      <item>Ana Pupić Basar, OIB 68274314233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LEOVAL j.d.o.o.</izvorni_sadrzaj>
    <derivirana_varijabla naziv="DomainObject.Predmet.ProtustrankaIDrugi_1">LEOVAL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LEOVAL j.d.o.o., OIB 06266423758, Izidora Kršnjavoga 8, 47000 Karlovac</izvorni_sadrzaj>
    <derivirana_varijabla naziv="DomainObject.Predmet.ProtustrankaIDrugiAdressOIB_1">LEOVAL j.d.o.o., OIB 06266423758, Izidora Kršnjavoga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LEOVAL j.d.o.o.</item>
      <item>Ana Pupić Basar</item>
    </izvorni_sadrzaj>
    <derivirana_varijabla naziv="DomainObject.Predmet.SudioniciListNaziv_1">
      <item>FINA regionalni centar Zagreb, podružnica Karlovac</item>
      <item>LEOVAL j.d.o.o.</item>
      <item>Ana Pupić Basar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LEOVAL j.d.o.o., OIB 06266423758, Izidora Kršnjavoga 8,47000 Karlovac</item>
      <item>Ana Pupić Basar, OIB 68274314233, Izidora Kršnjavoga 8,47000 Karlovac</item>
    </izvorni_sadrzaj>
    <derivirana_varijabla naziv="DomainObject.Predmet.SudioniciListAdressOIB_1">
      <item>FINA regionalni centar Zagreb, podružnica Karlovac, OIB 85821130368, Vitezovićeva 1,47000 Karlovac</item>
      <item>LEOVAL j.d.o.o., OIB 06266423758, Izidora Kršnjavoga 8,47000 Karlovac</item>
      <item>Ana Pupić Basar, OIB 68274314233, Izidora Kršnjavoga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06266423758</item>
      <item>, OIB 68274314233</item>
    </izvorni_sadrzaj>
    <derivirana_varijabla naziv="DomainObject.Predmet.SudioniciListNazivOIB_1">
      <item>, OIB 85821130368</item>
      <item>, OIB 06266423758</item>
      <item>, OIB 68274314233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653</properties:Words>
  <properties:Characters>3448</properties:Characters>
  <properties:Lines>103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2018-06-06T08:09:00Z</dcterms:created>
  <dc:creator>Korisnik</dc:creator>
  <cp:lastModifiedBy>Draženka Prpić</cp:lastModifiedBy>
  <cp:lastPrinted>2018-06-06T08:10:00Z</cp:lastPrinted>
  <dcterms:modified xmlns:xsi="http://www.w3.org/2001/XMLSchema-instance" xsi:type="dcterms:W3CDTF">2018-06-06T08:10:00Z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-LEOVAL-St-5390-16.docx)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