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7dce7" w14:paraId="667dce7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37559F">
        <w:rPr>
          <w:rFonts w:hAnsi="Times New Roman" w:ascii="Times New Roman"/>
          <w:lang w:val="hr-HR"/>
        </w:rPr>
        <w:t>1360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37559F">
        <w:rPr>
          <w:rFonts w:hAnsi="Times New Roman" w:ascii="Times New Roman"/>
          <w:szCs w:val="24"/>
          <w:lang w:val="hr-HR"/>
        </w:rPr>
        <w:t xml:space="preserve">EKO-TREND d.o.o., Split, Put </w:t>
      </w:r>
      <w:proofErr w:type="spellStart"/>
      <w:r w:rsidR="0037559F">
        <w:rPr>
          <w:rFonts w:hAnsi="Times New Roman" w:ascii="Times New Roman"/>
          <w:szCs w:val="24"/>
          <w:lang w:val="hr-HR"/>
        </w:rPr>
        <w:t>Plokita</w:t>
      </w:r>
      <w:proofErr w:type="spellEnd"/>
      <w:r w:rsidR="0037559F">
        <w:rPr>
          <w:rFonts w:hAnsi="Times New Roman" w:ascii="Times New Roman"/>
          <w:szCs w:val="24"/>
          <w:lang w:val="hr-HR"/>
        </w:rPr>
        <w:t xml:space="preserve"> 53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37559F">
        <w:rPr>
          <w:rFonts w:hAnsi="Times New Roman" w:ascii="Times New Roman"/>
          <w:szCs w:val="24"/>
          <w:lang w:val="hr-HR"/>
        </w:rPr>
        <w:t>28169124339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37559F" w:rsidRPr="0037559F">
        <w:rPr>
          <w:rFonts w:hAnsi="Times New Roman" w:ascii="Times New Roman"/>
          <w:szCs w:val="24"/>
          <w:lang w:val="en-GB"/>
        </w:rPr>
        <w:t xml:space="preserve">EKO-TREND </w:t>
      </w:r>
      <w:proofErr w:type="spellStart"/>
      <w:r w:rsidR="0037559F" w:rsidRPr="0037559F">
        <w:rPr>
          <w:rFonts w:hAnsi="Times New Roman" w:ascii="Times New Roman"/>
          <w:szCs w:val="24"/>
          <w:lang w:val="en-GB"/>
        </w:rPr>
        <w:t>d.o.o</w:t>
      </w:r>
      <w:proofErr w:type="spellEnd"/>
      <w:r w:rsidR="0037559F" w:rsidRPr="0037559F">
        <w:rPr>
          <w:rFonts w:hAnsi="Times New Roman" w:ascii="Times New Roman"/>
          <w:szCs w:val="24"/>
          <w:lang w:val="en-GB"/>
        </w:rPr>
        <w:t xml:space="preserve">., Split, Put </w:t>
      </w:r>
      <w:proofErr w:type="spellStart"/>
      <w:r w:rsidR="0037559F" w:rsidRPr="0037559F">
        <w:rPr>
          <w:rFonts w:hAnsi="Times New Roman" w:ascii="Times New Roman"/>
          <w:szCs w:val="24"/>
          <w:lang w:val="en-GB"/>
        </w:rPr>
        <w:t>Plokita</w:t>
      </w:r>
      <w:proofErr w:type="spellEnd"/>
      <w:r w:rsidR="0037559F" w:rsidRPr="0037559F">
        <w:rPr>
          <w:rFonts w:hAnsi="Times New Roman" w:ascii="Times New Roman"/>
          <w:szCs w:val="24"/>
          <w:lang w:val="en-GB"/>
        </w:rPr>
        <w:t xml:space="preserve"> 53, OIB: 28169124339</w:t>
      </w:r>
      <w:r w:rsidR="0037559F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433EF6">
        <w:rPr>
          <w:rFonts w:hAnsi="Times New Roman" w:ascii="Times New Roman"/>
          <w:szCs w:val="24"/>
          <w:highlight w:val="green"/>
        </w:rPr>
        <w:t>13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433EF6">
        <w:rPr>
          <w:rFonts w:hAnsi="Times New Roman" w:ascii="Times New Roman"/>
          <w:szCs w:val="24"/>
          <w:highlight w:val="green"/>
        </w:rPr>
        <w:t>05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433EF6" w:rsidR="00433EF6" w:rsidRPr="00433EF6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II.) </w:t>
      </w:r>
      <w:proofErr w:type="spellStart"/>
      <w:r w:rsidR="00153FD0">
        <w:rPr>
          <w:rFonts w:hAnsi="Times New Roman" w:ascii="Times New Roman"/>
          <w:szCs w:val="24"/>
        </w:rPr>
        <w:t>Za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stečajnog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upravitelja</w:t>
      </w:r>
      <w:proofErr w:type="spellEnd"/>
      <w:r w:rsidR="00153FD0">
        <w:rPr>
          <w:rFonts w:hAnsi="Times New Roman" w:ascii="Times New Roman"/>
          <w:szCs w:val="24"/>
        </w:rPr>
        <w:t xml:space="preserve"> </w:t>
      </w:r>
      <w:proofErr w:type="spellStart"/>
      <w:r w:rsidR="00153FD0">
        <w:rPr>
          <w:rFonts w:hAnsi="Times New Roman" w:ascii="Times New Roman"/>
          <w:szCs w:val="24"/>
        </w:rPr>
        <w:t>imenuje</w:t>
      </w:r>
      <w:proofErr w:type="spellEnd"/>
      <w:r w:rsidR="00153FD0">
        <w:rPr>
          <w:rFonts w:hAnsi="Times New Roman" w:ascii="Times New Roman"/>
          <w:szCs w:val="24"/>
        </w:rPr>
        <w:t xml:space="preserve"> se </w:t>
      </w:r>
      <w:r w:rsidR="00433EF6" w:rsidRPr="00433EF6">
        <w:rPr>
          <w:rFonts w:hAnsi="Times New Roman" w:ascii="Times New Roman"/>
        </w:rPr>
        <w:t xml:space="preserve">Ivan </w:t>
      </w:r>
      <w:proofErr w:type="spellStart"/>
      <w:r w:rsidR="00433EF6" w:rsidRPr="00433EF6">
        <w:rPr>
          <w:rFonts w:hAnsi="Times New Roman" w:ascii="Times New Roman"/>
        </w:rPr>
        <w:t>Gjurašić</w:t>
      </w:r>
      <w:proofErr w:type="spellEnd"/>
      <w:r w:rsidR="00433EF6" w:rsidRPr="00433EF6">
        <w:rPr>
          <w:rFonts w:hAnsi="Times New Roman" w:ascii="Times New Roman"/>
        </w:rPr>
        <w:t xml:space="preserve">, dipl. </w:t>
      </w:r>
      <w:proofErr w:type="spellStart"/>
      <w:r w:rsidR="00433EF6" w:rsidRPr="00433EF6">
        <w:rPr>
          <w:rFonts w:hAnsi="Times New Roman" w:ascii="Times New Roman"/>
        </w:rPr>
        <w:t>pravnik</w:t>
      </w:r>
      <w:proofErr w:type="spellEnd"/>
      <w:r w:rsidR="00433EF6" w:rsidRPr="00433EF6">
        <w:rPr>
          <w:rFonts w:hAnsi="Times New Roman" w:ascii="Times New Roman"/>
        </w:rPr>
        <w:t xml:space="preserve"> </w:t>
      </w:r>
      <w:proofErr w:type="spellStart"/>
      <w:r w:rsidR="00433EF6" w:rsidRPr="00433EF6">
        <w:rPr>
          <w:rFonts w:hAnsi="Times New Roman" w:ascii="Times New Roman"/>
        </w:rPr>
        <w:t>iz</w:t>
      </w:r>
      <w:proofErr w:type="spellEnd"/>
      <w:r w:rsidR="00433EF6" w:rsidRPr="00433EF6">
        <w:rPr>
          <w:rFonts w:hAnsi="Times New Roman" w:ascii="Times New Roman"/>
        </w:rPr>
        <w:t xml:space="preserve"> </w:t>
      </w:r>
      <w:proofErr w:type="spellStart"/>
      <w:r w:rsidR="00433EF6" w:rsidRPr="00433EF6">
        <w:rPr>
          <w:rFonts w:hAnsi="Times New Roman" w:ascii="Times New Roman"/>
        </w:rPr>
        <w:t>Zagreba</w:t>
      </w:r>
      <w:proofErr w:type="spellEnd"/>
      <w:r w:rsidR="00433EF6" w:rsidRPr="00433EF6">
        <w:rPr>
          <w:rFonts w:hAnsi="Times New Roman" w:ascii="Times New Roman"/>
        </w:rPr>
        <w:t xml:space="preserve">, </w:t>
      </w:r>
      <w:proofErr w:type="spellStart"/>
      <w:r w:rsidR="00433EF6" w:rsidRPr="00433EF6">
        <w:rPr>
          <w:rFonts w:hAnsi="Times New Roman" w:ascii="Times New Roman"/>
        </w:rPr>
        <w:t>Petrinjska</w:t>
      </w:r>
      <w:proofErr w:type="spellEnd"/>
      <w:r w:rsidR="00433EF6" w:rsidRPr="00433EF6">
        <w:rPr>
          <w:rFonts w:hAnsi="Times New Roman" w:ascii="Times New Roman"/>
        </w:rPr>
        <w:t xml:space="preserve"> 28, OIB: 66025260916. </w:t>
      </w:r>
    </w:p>
    <w:p w:rsidRDefault="00153FD0" w:rsidP="00E808B6" w:rsidR="00153FD0">
      <w:pPr>
        <w:pStyle w:val="BodyText21"/>
        <w:rPr>
          <w:rFonts w:hAnsi="Times New Roman" w:ascii="Times New Roman"/>
          <w:szCs w:val="24"/>
          <w:u w:val="single"/>
        </w:rPr>
      </w:pP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37559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37559F" w:rsidRPr="0037559F">
        <w:rPr>
          <w:rFonts w:hAnsi="Times New Roman" w:ascii="Times New Roman"/>
          <w:szCs w:val="24"/>
        </w:rPr>
        <w:t xml:space="preserve">EKO-TREND </w:t>
      </w:r>
      <w:proofErr w:type="spellStart"/>
      <w:r w:rsidR="0037559F" w:rsidRPr="0037559F">
        <w:rPr>
          <w:rFonts w:hAnsi="Times New Roman" w:ascii="Times New Roman"/>
          <w:szCs w:val="24"/>
        </w:rPr>
        <w:t>d.o.o</w:t>
      </w:r>
      <w:proofErr w:type="spellEnd"/>
      <w:r w:rsidR="0037559F" w:rsidRPr="0037559F">
        <w:rPr>
          <w:rFonts w:hAnsi="Times New Roman" w:ascii="Times New Roman"/>
          <w:szCs w:val="24"/>
        </w:rPr>
        <w:t xml:space="preserve">., Split, Put </w:t>
      </w:r>
      <w:proofErr w:type="spellStart"/>
      <w:r w:rsidR="0037559F" w:rsidRPr="0037559F">
        <w:rPr>
          <w:rFonts w:hAnsi="Times New Roman" w:ascii="Times New Roman"/>
          <w:szCs w:val="24"/>
        </w:rPr>
        <w:t>Plokita</w:t>
      </w:r>
      <w:proofErr w:type="spellEnd"/>
      <w:r w:rsidR="0037559F" w:rsidRPr="0037559F">
        <w:rPr>
          <w:rFonts w:hAnsi="Times New Roman" w:ascii="Times New Roman"/>
          <w:szCs w:val="24"/>
        </w:rPr>
        <w:t xml:space="preserve"> 53, OIB: 28169124339. </w:t>
      </w:r>
    </w:p>
    <w:p w:rsidRDefault="008D37C3" w:rsidP="00E808B6" w:rsidR="008D37C3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</w:t>
      </w:r>
      <w:r w:rsidR="00142C7E">
        <w:rPr>
          <w:rFonts w:hAnsi="Times New Roman" w:ascii="Times New Roman"/>
          <w:szCs w:val="24"/>
          <w:lang w:val="hr-HR"/>
        </w:rPr>
        <w:t xml:space="preserve">užnik će se  brisati iz </w:t>
      </w:r>
      <w:r w:rsidR="009751F1">
        <w:rPr>
          <w:rFonts w:hAnsi="Times New Roman" w:ascii="Times New Roman"/>
          <w:szCs w:val="24"/>
          <w:lang w:val="hr-HR"/>
        </w:rPr>
        <w:t xml:space="preserve">sudskog </w:t>
      </w:r>
      <w:r w:rsidR="00153FD0">
        <w:rPr>
          <w:rFonts w:hAnsi="Times New Roman" w:ascii="Times New Roman"/>
          <w:szCs w:val="24"/>
          <w:lang w:val="hr-HR"/>
        </w:rPr>
        <w:t>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5329EF">
        <w:rPr>
          <w:rFonts w:hAnsi="Times New Roman" w:ascii="Times New Roman"/>
          <w:lang w:val="hr-HR"/>
        </w:rPr>
        <w:lastRenderedPageBreak/>
        <w:t>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042BF8" w:rsidP="003D1F79" w:rsidR="009751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</w:t>
      </w:r>
      <w:r w:rsidR="009751F1" w:rsidRPr="009751F1">
        <w:rPr>
          <w:rFonts w:hAnsi="Times New Roman" w:ascii="Times New Roman"/>
          <w:szCs w:val="24"/>
          <w:lang w:val="hr-HR"/>
        </w:rPr>
        <w:t xml:space="preserve">Sudski registar – elektronski i neposredno po pravomoćnosti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42BF8"/>
    <w:rsid w:val="00064513"/>
    <w:rsid w:val="00124397"/>
    <w:rsid w:val="0013007B"/>
    <w:rsid w:val="00131AF5"/>
    <w:rsid w:val="00142C7E"/>
    <w:rsid w:val="00153FD0"/>
    <w:rsid w:val="00157BC1"/>
    <w:rsid w:val="00170623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43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7559F"/>
    <w:rsid w:val="003A1165"/>
    <w:rsid w:val="003A2B9F"/>
    <w:rsid w:val="003B417A"/>
    <w:rsid w:val="003B56B2"/>
    <w:rsid w:val="003D1F79"/>
    <w:rsid w:val="004117D6"/>
    <w:rsid w:val="00427140"/>
    <w:rsid w:val="00433EF6"/>
    <w:rsid w:val="00437006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2433"/>
    <w:rsid w:val="004E4991"/>
    <w:rsid w:val="005329EF"/>
    <w:rsid w:val="00541A3B"/>
    <w:rsid w:val="00554A49"/>
    <w:rsid w:val="0057188B"/>
    <w:rsid w:val="005A25E7"/>
    <w:rsid w:val="005B4864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546D2"/>
    <w:rsid w:val="00763486"/>
    <w:rsid w:val="00766BE7"/>
    <w:rsid w:val="00783E70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970BE"/>
    <w:rsid w:val="00897C3C"/>
    <w:rsid w:val="008B77A7"/>
    <w:rsid w:val="008D30B0"/>
    <w:rsid w:val="008D37C3"/>
    <w:rsid w:val="008E52B2"/>
    <w:rsid w:val="008E7426"/>
    <w:rsid w:val="0090154F"/>
    <w:rsid w:val="0091720C"/>
    <w:rsid w:val="00960A34"/>
    <w:rsid w:val="009751F1"/>
    <w:rsid w:val="00981D8E"/>
    <w:rsid w:val="009C5EF9"/>
    <w:rsid w:val="009D33FD"/>
    <w:rsid w:val="009F1EF1"/>
    <w:rsid w:val="009F4622"/>
    <w:rsid w:val="00A01001"/>
    <w:rsid w:val="00A01EEA"/>
    <w:rsid w:val="00A06ADE"/>
    <w:rsid w:val="00A4381E"/>
    <w:rsid w:val="00A523E2"/>
    <w:rsid w:val="00A70E88"/>
    <w:rsid w:val="00A72454"/>
    <w:rsid w:val="00AB31E7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F4E5C"/>
    <w:rsid w:val="00C80EE2"/>
    <w:rsid w:val="00CC2C8B"/>
    <w:rsid w:val="00CE7306"/>
    <w:rsid w:val="00D1241A"/>
    <w:rsid w:val="00D33F75"/>
    <w:rsid w:val="00D34EE9"/>
    <w:rsid w:val="00D37788"/>
    <w:rsid w:val="00D52BCD"/>
    <w:rsid w:val="00D62B99"/>
    <w:rsid w:val="00D67350"/>
    <w:rsid w:val="00D72CA2"/>
    <w:rsid w:val="00D97EE9"/>
    <w:rsid w:val="00DA760B"/>
    <w:rsid w:val="00DD67A1"/>
    <w:rsid w:val="00E14AF3"/>
    <w:rsid w:val="00E21302"/>
    <w:rsid w:val="00E259F9"/>
    <w:rsid w:val="00E40B6E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1E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1EE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54A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A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A4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A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A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1E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1EE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54A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A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A4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A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A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St-1360/2015</izvorni_sadrzaj>
    <derivirana_varijabla naziv="DomainObject.Predmet.OznakaBroj_1">St-1360/2015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EKO-TREND, društvo s ograničenom odgovornošću za trgovinu i ulsuge</izvorni_sadrzaj>
    <derivirana_varijabla naziv="DomainObject.Predmet.ProtustrankaFormated_1">  EKO-TREND, društvo s ograničenom odgovornošću za trgovinu i ulsuge</derivirana_varijabla>
  </DomainObject.Predmet.ProtustrankaFormated>
  <DomainObject.Predmet.ProtustrankaFormatedOIB>
    <izvorni_sadrzaj>  EKO-TREND, društvo s ograničenom odgovornošću za trgovinu i ulsuge, OIB 28169124339</izvorni_sadrzaj>
    <derivirana_varijabla naziv="DomainObject.Predmet.ProtustrankaFormatedOIB_1">  EKO-TREND, društvo s ograničenom odgovornošću za trgovinu i ulsuge, OIB 28169124339</derivirana_varijabla>
  </DomainObject.Predmet.ProtustrankaFormatedOIB>
  <DomainObject.Predmet.ProtustrankaFormatedWithAdress>
    <izvorni_sadrzaj> EKO-TREND, društvo s ograničenom odgovornošću za trgovinu i ulsuge, Put Plokita 53, 21000 Split</izvorni_sadrzaj>
    <derivirana_varijabla naziv="DomainObject.Predmet.ProtustrankaFormatedWithAdress_1"> EKO-TREND, društvo s ograničenom odgovornošću za trgovinu i ulsuge, Put Plokita 53, 21000 Split</derivirana_varijabla>
  </DomainObject.Predmet.ProtustrankaFormatedWithAdress>
  <DomainObject.Predmet.ProtustrankaFormatedWithAdressOIB>
    <izvorni_sadrzaj> EKO-TREND, društvo s ograničenom odgovornošću za trgovinu i ulsuge, OIB 28169124339, Put Plokita 53, 21000 Split</izvorni_sadrzaj>
    <derivirana_varijabla naziv="DomainObject.Predmet.ProtustrankaFormatedWithAdressOIB_1"> EKO-TREND, društvo s ograničenom odgovornošću za trgovinu i ulsuge, OIB 28169124339, Put Plokita 53, 21000 Split</derivirana_varijabla>
  </DomainObject.Predmet.ProtustrankaFormatedWithAdressOIB>
  <DomainObject.Predmet.ProtustrankaWithAdress>
    <izvorni_sadrzaj>EKO-TREND, društvo s ograničenom odgovornošću za trgovinu i ulsuge Put Plokita 53, 21000 Split</izvorni_sadrzaj>
    <derivirana_varijabla naziv="DomainObject.Predmet.ProtustrankaWithAdress_1">EKO-TREND, društvo s ograničenom odgovornošću za trgovinu i ulsuge Put Plokita 53, 21000 Split</derivirana_varijabla>
  </DomainObject.Predmet.ProtustrankaWithAdress>
  <DomainObject.Predmet.ProtustrankaWithAdressOIB>
    <izvorni_sadrzaj>EKO-TREND, društvo s ograničenom odgovornošću za trgovinu i ulsuge, OIB 28169124339, Put Plokita 53, 21000 Split</izvorni_sadrzaj>
    <derivirana_varijabla naziv="DomainObject.Predmet.ProtustrankaWithAdressOIB_1">EKO-TREND, društvo s ograničenom odgovornošću za trgovinu i ulsuge, OIB 28169124339, Put Plokita 53, 21000 Split</derivirana_varijabla>
  </DomainObject.Predmet.ProtustrankaWithAdressOIB>
  <DomainObject.Predmet.ProtustrankaNazivFormated>
    <izvorni_sadrzaj>EKO-TREND, društvo s ograničenom odgovornošću za trgovinu i ulsuge</izvorni_sadrzaj>
    <derivirana_varijabla naziv="DomainObject.Predmet.ProtustrankaNazivFormated_1">EKO-TREND, društvo s ograničenom odgovornošću za trgovinu i ulsuge</derivirana_varijabla>
  </DomainObject.Predmet.ProtustrankaNazivFormated>
  <DomainObject.Predmet.ProtustrankaNazivFormatedOIB>
    <izvorni_sadrzaj>EKO-TREND, društvo s ograničenom odgovornošću za trgovinu i ulsuge, OIB 28169124339</izvorni_sadrzaj>
    <derivirana_varijabla naziv="DomainObject.Predmet.ProtustrankaNazivFormatedOIB_1">EKO-TREND, društvo s ograničenom odgovornošću za trgovinu i ulsuge, OIB 28169124339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10706.79</izvorni_sadrzaj>
    <derivirana_varijabla naziv="DomainObject.Predmet.TrenutnaVrijednost_1">10706.79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EKO-TREND, društvo s ograničenom odgovornošću za trgovinu i ulsuge</item>
    </izvorni_sadrzaj>
    <derivirana_varijabla naziv="DomainObject.Predmet.ProtuStrankaListFormated_1">
      <item>EKO-TREND, društvo s ograničenom odgovornošću za trgovinu i ulsuge</item>
    </derivirana_varijabla>
  </DomainObject.Predmet.ProtuStrankaListFormated>
  <DomainObject.Predmet.ProtuStrankaListFormatedOIB>
    <izvorni_sadrzaj>
      <item>EKO-TREND, društvo s ograničenom odgovornošću za trgovinu i ulsuge, OIB 28169124339</item>
    </izvorni_sadrzaj>
    <derivirana_varijabla naziv="DomainObject.Predmet.ProtuStrankaListFormatedOIB_1">
      <item>EKO-TREND, društvo s ograničenom odgovornošću za trgovinu i ulsuge, OIB 28169124339</item>
    </derivirana_varijabla>
  </DomainObject.Predmet.ProtuStrankaListFormatedOIB>
  <DomainObject.Predmet.ProtuStrankaListFormatedWithAdress>
    <izvorni_sadrzaj>
      <item>EKO-TREND, društvo s ograničenom odgovornošću za trgovinu i ulsuge, Put Plokita 53, 21000 Split</item>
    </izvorni_sadrzaj>
    <derivirana_varijabla naziv="DomainObject.Predmet.ProtuStrankaListFormatedWithAdress_1">
      <item>EKO-TREND, društvo s ograničenom odgovornošću za trgovinu i ulsuge, Put Plokita 53, 21000 Split</item>
    </derivirana_varijabla>
  </DomainObject.Predmet.ProtuStrankaListFormatedWithAdress>
  <DomainObject.Predmet.ProtuStrankaListFormatedWithAdressOIB>
    <izvorni_sadrzaj>
      <item>EKO-TREND, društvo s ograničenom odgovornošću za trgovinu i ulsuge, OIB 28169124339, Put Plokita 53, 21000 Split</item>
    </izvorni_sadrzaj>
    <derivirana_varijabla naziv="DomainObject.Predmet.ProtuStrankaListFormatedWithAdressOIB_1">
      <item>EKO-TREND, društvo s ograničenom odgovornošću za trgovinu i ulsuge, OIB 28169124339, Put Plokita 53, 21000 Split</item>
    </derivirana_varijabla>
  </DomainObject.Predmet.ProtuStrankaListFormatedWithAdressOIB>
  <DomainObject.Predmet.ProtuStrankaListNazivFormated>
    <izvorni_sadrzaj>
      <item>EKO-TREND, društvo s ograničenom odgovornošću za trgovinu i ulsuge</item>
    </izvorni_sadrzaj>
    <derivirana_varijabla naziv="DomainObject.Predmet.ProtuStrankaListNazivFormated_1">
      <item>EKO-TREND, društvo s ograničenom odgovornošću za trgovinu i ulsuge</item>
    </derivirana_varijabla>
  </DomainObject.Predmet.ProtuStrankaListNazivFormated>
  <DomainObject.Predmet.ProtuStrankaListNazivFormatedOIB>
    <izvorni_sadrzaj>
      <item>EKO-TREND, društvo s ograničenom odgovornošću za trgovinu i ulsuge, OIB 28169124339</item>
    </izvorni_sadrzaj>
    <derivirana_varijabla naziv="DomainObject.Predmet.ProtuStrankaListNazivFormatedOIB_1">
      <item>EKO-TREND, društvo s ograničenom odgovornošću za trgovinu i ulsuge, OIB 28169124339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EKO-TREND, društvo s ograničenom odgovornošću za trgovinu i ulsuge</izvorni_sadrzaj>
    <derivirana_varijabla naziv="DomainObject.Predmet.ProtustrankaIDrugi_1">EKO-TREND, društvo s ograničenom odgovornošću za trgovinu i ulsuge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EKO-TREND, društvo s ograničenom odgovornošću za trgovinu i ulsuge, OIB 28169124339, Put Plokita 53, 21000 Split</izvorni_sadrzaj>
    <derivirana_varijabla naziv="DomainObject.Predmet.ProtustrankaIDrugiAdressOIB_1">EKO-TREND, društvo s ograničenom odgovornošću za trgovinu i ulsuge, OIB 28169124339, Put Plokita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EKO-TREND, društvo s ograničenom odgovornošću za trgovinu i ulsuge</item>
      <item>FINANCIJSKA AGENCIJA,RC SPLIT</item>
    </izvorni_sadrzaj>
    <derivirana_varijabla naziv="DomainObject.Predmet.SudioniciListNaziv_1">
      <item>EKO-TREND, društvo s ograničenom odgovornošću za trgovinu i ulsuge</item>
      <item>FINANCIJSKA AGENCIJA,RC SPLIT</item>
    </derivirana_varijabla>
  </DomainObject.Predmet.SudioniciListNaziv>
  <DomainObject.Predmet.SudioniciListAdressOIB>
    <izvorni_sadrzaj>
      <item>EKO-TREND, društvo s ograničenom odgovornošću za trgovinu i ulsuge, OIB 28169124339, Put Plokita 53,21000 Split</item>
      <item>FINANCIJSKA AGENCIJA,RC SPLIT, OIB 85821130368, Mažuranićevo šetalište 24b,21000 Split</item>
    </izvorni_sadrzaj>
    <derivirana_varijabla naziv="DomainObject.Predmet.SudioniciListAdressOIB_1">
      <item>EKO-TREND, društvo s ograničenom odgovornošću za trgovinu i ulsuge, OIB 28169124339, Put Plokita 53,21000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28169124339</item>
      <item>, OIB 85821130368</item>
    </izvorni_sadrzaj>
    <derivirana_varijabla naziv="DomainObject.Predmet.SudioniciListNazivOIB_1">
      <item>, OIB 28169124339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604</properties:Words>
  <properties:Characters>3306</properties:Characters>
  <properties:Lines>106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2016-01-25T12:03:00Z</dcterms:created>
  <dc:creator>Lari Glavaš</dc:creator>
  <cp:lastModifiedBy>Lari Glavaš</cp:lastModifiedBy>
  <cp:lastPrinted>2016-01-25T12:02:00Z</cp:lastPrinted>
  <dcterms:modified xmlns:xsi="http://www.w3.org/2001/XMLSchema-instance" xsi:type="dcterms:W3CDTF">2016-01-25T12:03:00Z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