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df873" w14:paraId="c6df873" w:rsidRDefault="00776EE8" w:rsidP="00776EE8" w:rsidR="00AB7880" w:rsidRPr="00776EE8">
      <w:pPr>
        <w:jc w:val="right"/>
        <w15:collapsed w:val="false"/>
      </w:pPr>
      <w:bookmarkStart w:name="_GoBack" w:id="0"/>
      <w:bookmarkEnd w:id="0"/>
      <w:r>
        <w:t>Poslovni broj: 1 St-</w:t>
      </w:r>
      <w:r w:rsidR="00C5149F">
        <w:t>265/2017</w:t>
      </w:r>
      <w:r>
        <w:t>-</w:t>
      </w:r>
      <w:r w:rsidR="00C5149F">
        <w:t>9</w:t>
      </w:r>
    </w:p>
    <w:p w:rsidRDefault="00AB7880" w:rsidP="00AB7880" w:rsidR="00AB7880">
      <w:pPr>
        <w:rPr>
          <w:rFonts w:cs="Arial" w:hAnsi="Arial" w:ascii="Arial"/>
          <w:b/>
        </w:rPr>
      </w:pPr>
    </w:p>
    <w:p w:rsidRDefault="00776EE8" w:rsidP="00AB7880" w:rsidR="00776EE8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776EE8" w:rsidR="00776EE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 w:rsidRPr="000351DA">
        <w:t xml:space="preserve"> </w:t>
      </w:r>
      <w:r w:rsidR="00776EE8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76EE8" w:rsidP="00776EE8" w:rsidR="00776EE8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B7880" w:rsidP="00AB7880" w:rsidR="00AB7880" w:rsidRPr="000351DA"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76EE8" w:rsidP="00776EE8" w:rsidR="00776EE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C5149F">
        <w:t>ARISTA ZARA j.d.o.o. iz Zadra, Veslačka 6, OIB: 21197043007</w:t>
      </w:r>
      <w:r>
        <w:t>.</w:t>
      </w:r>
    </w:p>
    <w:p w:rsidRDefault="00776EE8" w:rsidP="00776EE8" w:rsidR="00776EE8" w:rsidRPr="00F75AF5">
      <w:pPr>
        <w:ind w:firstLine="708"/>
        <w:jc w:val="both"/>
      </w:pPr>
    </w:p>
    <w:p w:rsidRDefault="00776EE8" w:rsidP="00776EE8" w:rsidR="008B1F41" w:rsidRPr="00A066D0">
      <w:pPr>
        <w:ind w:firstLine="708"/>
        <w:jc w:val="both"/>
      </w:pPr>
      <w:r w:rsidRPr="0059394C">
        <w:rPr>
          <w:bCs/>
        </w:rPr>
        <w:t xml:space="preserve">Za potrebe toga postupka molimo da nam </w:t>
      </w:r>
      <w:r w:rsidR="007B0CEB">
        <w:rPr>
          <w:bCs/>
        </w:rPr>
        <w:t xml:space="preserve">u roku od </w:t>
      </w:r>
      <w:r w:rsidR="000244DF">
        <w:rPr>
          <w:bCs/>
        </w:rPr>
        <w:t>8</w:t>
      </w:r>
      <w:r>
        <w:rPr>
          <w:bCs/>
        </w:rPr>
        <w:t xml:space="preserve"> dana </w:t>
      </w:r>
      <w:r w:rsidRPr="0059394C">
        <w:rPr>
          <w:bCs/>
        </w:rPr>
        <w:t xml:space="preserve">dostavite podatke </w:t>
      </w:r>
      <w:r>
        <w:rPr>
          <w:bCs/>
        </w:rPr>
        <w:t>o iznosu evidentiranih neizvršenih osnova za plaćanje.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0E3D55" w:rsidP="00DB030D" w:rsidR="00AB7880" w:rsidRPr="00A066D0">
      <w:pPr>
        <w:jc w:val="center"/>
      </w:pPr>
      <w:r>
        <w:t>U Zadru, 18</w:t>
      </w:r>
      <w:r w:rsidR="00E63BC4">
        <w:t xml:space="preserve">. </w:t>
      </w:r>
      <w:r w:rsidR="000244DF">
        <w:t>rujna</w:t>
      </w:r>
      <w:r w:rsidR="00776EE8">
        <w:t xml:space="preserve"> 2018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723077" w:rsidP="00723077" w:rsidR="00D9714B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>
        <w:tab/>
      </w:r>
      <w:r>
        <w:tab/>
      </w:r>
      <w:r>
        <w:tab/>
      </w:r>
      <w:r>
        <w:tab/>
      </w:r>
      <w:r>
        <w:tab/>
      </w:r>
      <w:r w:rsidR="00D9714B">
        <w:t>S</w:t>
      </w:r>
      <w:r w:rsidR="00D9714B" w:rsidRPr="002C500F">
        <w:t>u</w:t>
      </w:r>
      <w:r w:rsidR="00776EE8">
        <w:t>tkinja</w:t>
      </w:r>
    </w:p>
    <w:p w:rsidRDefault="00723077" w:rsidP="00D9714B" w:rsidR="00D9714B" w:rsidRPr="00F60CD9">
      <w:r>
        <w:t xml:space="preserve">Ante </w:t>
      </w:r>
      <w:proofErr w:type="spellStart"/>
      <w:r>
        <w:t>Rubelj</w:t>
      </w:r>
      <w:proofErr w:type="spellEnd"/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  <w:t xml:space="preserve">   </w:t>
      </w:r>
      <w:r w:rsidR="00776EE8">
        <w:tab/>
      </w:r>
      <w:r w:rsidR="00776EE8">
        <w:tab/>
        <w:t xml:space="preserve">Ardena </w:t>
      </w:r>
      <w:proofErr w:type="spellStart"/>
      <w:r w:rsidR="00776EE8">
        <w:t>Bajlo</w:t>
      </w:r>
      <w:proofErr w:type="spellEnd"/>
      <w:r>
        <w:t>, v.r.</w:t>
      </w:r>
    </w:p>
    <w:p w:rsidRDefault="00D9714B" w:rsidP="00D9714B" w:rsidR="00D9714B"/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3D351B" w:rsidP="003D351B" w:rsidR="003D351B">
      <w:pPr>
        <w:rPr>
          <w:b/>
        </w:rPr>
      </w:pPr>
    </w:p>
    <w:p w:rsidRDefault="003D351B" w:rsidP="003D351B" w:rsidR="003D351B">
      <w:pPr>
        <w:rPr>
          <w:b/>
        </w:rPr>
      </w:pPr>
    </w:p>
    <w:p w:rsidRDefault="003D351B" w:rsidP="003D351B" w:rsidR="003D351B" w:rsidRPr="003D351B">
      <w:r w:rsidRPr="003D351B">
        <w:t>DNA:</w:t>
      </w:r>
    </w:p>
    <w:p w:rsidRDefault="003D351B" w:rsidP="003D351B" w:rsidR="00974B89" w:rsidRPr="003D351B">
      <w:pPr>
        <w:pStyle w:val="Odlomakpopisa"/>
        <w:numPr>
          <w:ilvl w:val="0"/>
          <w:numId w:val="1"/>
        </w:numPr>
      </w:pPr>
      <w:r w:rsidRPr="003D351B">
        <w:t xml:space="preserve">Financijskoj agenciji, </w:t>
      </w:r>
      <w:r w:rsidR="00C5149F">
        <w:t>Zadar</w:t>
      </w:r>
      <w:r w:rsidRPr="003D351B">
        <w:t xml:space="preserve"> – putem e-oglasne ploče</w:t>
      </w:r>
      <w:r w:rsidR="00AB7880" w:rsidRPr="003D351B">
        <w:t xml:space="preserve">        </w:t>
      </w:r>
    </w:p>
    <w:sectPr w:rsidR="00974B89" w:rsidRPr="003D35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230BD"/>
    <w:multiLevelType w:val="hybridMultilevel"/>
    <w:tmpl w:val="778EF924"/>
    <w:lvl w:tplc="F4340C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5A38"/>
    <w:rsid w:val="000244DF"/>
    <w:rsid w:val="0003151A"/>
    <w:rsid w:val="00034E2C"/>
    <w:rsid w:val="000351DA"/>
    <w:rsid w:val="00036D3E"/>
    <w:rsid w:val="000510F1"/>
    <w:rsid w:val="0005488C"/>
    <w:rsid w:val="00055DCB"/>
    <w:rsid w:val="00056D16"/>
    <w:rsid w:val="00066CA2"/>
    <w:rsid w:val="00070C56"/>
    <w:rsid w:val="00076B1F"/>
    <w:rsid w:val="0009325D"/>
    <w:rsid w:val="000A2CF0"/>
    <w:rsid w:val="000A4435"/>
    <w:rsid w:val="000A7C96"/>
    <w:rsid w:val="000C5252"/>
    <w:rsid w:val="000C6B4C"/>
    <w:rsid w:val="000D15C1"/>
    <w:rsid w:val="000E1141"/>
    <w:rsid w:val="000E3D55"/>
    <w:rsid w:val="000F5795"/>
    <w:rsid w:val="000F5F85"/>
    <w:rsid w:val="000F7A75"/>
    <w:rsid w:val="000F7B8E"/>
    <w:rsid w:val="0010259F"/>
    <w:rsid w:val="00104A6B"/>
    <w:rsid w:val="0011036A"/>
    <w:rsid w:val="00123B41"/>
    <w:rsid w:val="00123B98"/>
    <w:rsid w:val="0012754F"/>
    <w:rsid w:val="00140B23"/>
    <w:rsid w:val="0014208F"/>
    <w:rsid w:val="001430A4"/>
    <w:rsid w:val="00144A57"/>
    <w:rsid w:val="0016008F"/>
    <w:rsid w:val="001608D4"/>
    <w:rsid w:val="00173771"/>
    <w:rsid w:val="0018147C"/>
    <w:rsid w:val="001866AB"/>
    <w:rsid w:val="0019019B"/>
    <w:rsid w:val="0019118F"/>
    <w:rsid w:val="00191227"/>
    <w:rsid w:val="001A2481"/>
    <w:rsid w:val="001A6C2C"/>
    <w:rsid w:val="001C0A0D"/>
    <w:rsid w:val="001C3DA0"/>
    <w:rsid w:val="001C57CB"/>
    <w:rsid w:val="001C723B"/>
    <w:rsid w:val="001D4232"/>
    <w:rsid w:val="001D6FB5"/>
    <w:rsid w:val="001E2038"/>
    <w:rsid w:val="002033BA"/>
    <w:rsid w:val="002042D1"/>
    <w:rsid w:val="002043A2"/>
    <w:rsid w:val="00204DB8"/>
    <w:rsid w:val="00206B33"/>
    <w:rsid w:val="00221CA4"/>
    <w:rsid w:val="00237CCD"/>
    <w:rsid w:val="0024291D"/>
    <w:rsid w:val="0025121F"/>
    <w:rsid w:val="002570FB"/>
    <w:rsid w:val="00263C87"/>
    <w:rsid w:val="002658E8"/>
    <w:rsid w:val="0026655C"/>
    <w:rsid w:val="00267740"/>
    <w:rsid w:val="00281F1F"/>
    <w:rsid w:val="002A17CF"/>
    <w:rsid w:val="002B0D51"/>
    <w:rsid w:val="002B5901"/>
    <w:rsid w:val="002C1CE0"/>
    <w:rsid w:val="002D2252"/>
    <w:rsid w:val="002D281F"/>
    <w:rsid w:val="00316E90"/>
    <w:rsid w:val="0033573C"/>
    <w:rsid w:val="00351993"/>
    <w:rsid w:val="0035386F"/>
    <w:rsid w:val="00362DA8"/>
    <w:rsid w:val="00381CA3"/>
    <w:rsid w:val="00395AF4"/>
    <w:rsid w:val="003A7BFD"/>
    <w:rsid w:val="003B143F"/>
    <w:rsid w:val="003B2BC5"/>
    <w:rsid w:val="003B5FE6"/>
    <w:rsid w:val="003D351B"/>
    <w:rsid w:val="003D3EA6"/>
    <w:rsid w:val="003D7E4F"/>
    <w:rsid w:val="003E1565"/>
    <w:rsid w:val="0041127A"/>
    <w:rsid w:val="00411A53"/>
    <w:rsid w:val="00426FE6"/>
    <w:rsid w:val="00443765"/>
    <w:rsid w:val="00445D3A"/>
    <w:rsid w:val="00467D37"/>
    <w:rsid w:val="004702F6"/>
    <w:rsid w:val="00476CB1"/>
    <w:rsid w:val="004776D3"/>
    <w:rsid w:val="00492F8A"/>
    <w:rsid w:val="004A3507"/>
    <w:rsid w:val="004A434C"/>
    <w:rsid w:val="004A6FF8"/>
    <w:rsid w:val="004B2F71"/>
    <w:rsid w:val="004C5586"/>
    <w:rsid w:val="004D1A23"/>
    <w:rsid w:val="004E08CF"/>
    <w:rsid w:val="004E0B7D"/>
    <w:rsid w:val="004E784D"/>
    <w:rsid w:val="004F1F63"/>
    <w:rsid w:val="00510717"/>
    <w:rsid w:val="00513E9F"/>
    <w:rsid w:val="00523B13"/>
    <w:rsid w:val="00526DD5"/>
    <w:rsid w:val="00546865"/>
    <w:rsid w:val="0056041E"/>
    <w:rsid w:val="0056536F"/>
    <w:rsid w:val="00580E46"/>
    <w:rsid w:val="00591167"/>
    <w:rsid w:val="00596D73"/>
    <w:rsid w:val="005A6E71"/>
    <w:rsid w:val="005B4317"/>
    <w:rsid w:val="005C0F37"/>
    <w:rsid w:val="005C323D"/>
    <w:rsid w:val="005C4F38"/>
    <w:rsid w:val="005D0B2D"/>
    <w:rsid w:val="005D111F"/>
    <w:rsid w:val="005D151D"/>
    <w:rsid w:val="005D48CE"/>
    <w:rsid w:val="00624589"/>
    <w:rsid w:val="006257EA"/>
    <w:rsid w:val="006329E4"/>
    <w:rsid w:val="00636C74"/>
    <w:rsid w:val="0065790D"/>
    <w:rsid w:val="00660C80"/>
    <w:rsid w:val="00670CB1"/>
    <w:rsid w:val="006824D8"/>
    <w:rsid w:val="00685198"/>
    <w:rsid w:val="00690989"/>
    <w:rsid w:val="006A0A2C"/>
    <w:rsid w:val="006B350E"/>
    <w:rsid w:val="006B4A63"/>
    <w:rsid w:val="006C016A"/>
    <w:rsid w:val="006C33DE"/>
    <w:rsid w:val="006C58E1"/>
    <w:rsid w:val="006E3257"/>
    <w:rsid w:val="006E65CA"/>
    <w:rsid w:val="006F77A8"/>
    <w:rsid w:val="00712B9B"/>
    <w:rsid w:val="00723077"/>
    <w:rsid w:val="007255A3"/>
    <w:rsid w:val="007447EE"/>
    <w:rsid w:val="00745B5C"/>
    <w:rsid w:val="007505B7"/>
    <w:rsid w:val="00756F19"/>
    <w:rsid w:val="00772E4C"/>
    <w:rsid w:val="0077421C"/>
    <w:rsid w:val="00776EE8"/>
    <w:rsid w:val="00777A71"/>
    <w:rsid w:val="007847C6"/>
    <w:rsid w:val="007A17E3"/>
    <w:rsid w:val="007B0CEB"/>
    <w:rsid w:val="007C25B7"/>
    <w:rsid w:val="007D2E41"/>
    <w:rsid w:val="007E10DD"/>
    <w:rsid w:val="007E16FE"/>
    <w:rsid w:val="007E5585"/>
    <w:rsid w:val="007F2033"/>
    <w:rsid w:val="008003B6"/>
    <w:rsid w:val="008121AA"/>
    <w:rsid w:val="008134B1"/>
    <w:rsid w:val="00817F2A"/>
    <w:rsid w:val="008258E2"/>
    <w:rsid w:val="00832920"/>
    <w:rsid w:val="00833DCD"/>
    <w:rsid w:val="00841480"/>
    <w:rsid w:val="00844B1E"/>
    <w:rsid w:val="008514F9"/>
    <w:rsid w:val="00856B05"/>
    <w:rsid w:val="00862DEF"/>
    <w:rsid w:val="008651DB"/>
    <w:rsid w:val="00871A78"/>
    <w:rsid w:val="00892B1F"/>
    <w:rsid w:val="008A66B3"/>
    <w:rsid w:val="008B1F41"/>
    <w:rsid w:val="008B39C0"/>
    <w:rsid w:val="008B3DC8"/>
    <w:rsid w:val="008B3F5A"/>
    <w:rsid w:val="008D2219"/>
    <w:rsid w:val="008D2A4D"/>
    <w:rsid w:val="008E37BF"/>
    <w:rsid w:val="008E403F"/>
    <w:rsid w:val="008F1162"/>
    <w:rsid w:val="00905D92"/>
    <w:rsid w:val="00922DBB"/>
    <w:rsid w:val="00923136"/>
    <w:rsid w:val="0092534D"/>
    <w:rsid w:val="00936CFE"/>
    <w:rsid w:val="0095255A"/>
    <w:rsid w:val="00972609"/>
    <w:rsid w:val="00973299"/>
    <w:rsid w:val="00974B89"/>
    <w:rsid w:val="009A5115"/>
    <w:rsid w:val="009C781D"/>
    <w:rsid w:val="009E0800"/>
    <w:rsid w:val="009E1A16"/>
    <w:rsid w:val="009E26BB"/>
    <w:rsid w:val="009E4C9A"/>
    <w:rsid w:val="009E5D0F"/>
    <w:rsid w:val="009F413F"/>
    <w:rsid w:val="009F4EA6"/>
    <w:rsid w:val="00A066D0"/>
    <w:rsid w:val="00A071B8"/>
    <w:rsid w:val="00A12779"/>
    <w:rsid w:val="00A13649"/>
    <w:rsid w:val="00A2201A"/>
    <w:rsid w:val="00A241EB"/>
    <w:rsid w:val="00A24EAF"/>
    <w:rsid w:val="00A50A4F"/>
    <w:rsid w:val="00A655C4"/>
    <w:rsid w:val="00A81D40"/>
    <w:rsid w:val="00A96B6F"/>
    <w:rsid w:val="00AB3ABA"/>
    <w:rsid w:val="00AB7880"/>
    <w:rsid w:val="00AD72C5"/>
    <w:rsid w:val="00AE0991"/>
    <w:rsid w:val="00AF1854"/>
    <w:rsid w:val="00AF44C5"/>
    <w:rsid w:val="00AF64B0"/>
    <w:rsid w:val="00AF710E"/>
    <w:rsid w:val="00B11FAD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84FF2"/>
    <w:rsid w:val="00B91AEF"/>
    <w:rsid w:val="00B970D9"/>
    <w:rsid w:val="00BA4030"/>
    <w:rsid w:val="00BB54C7"/>
    <w:rsid w:val="00BB6E1C"/>
    <w:rsid w:val="00BC5777"/>
    <w:rsid w:val="00BC7F0D"/>
    <w:rsid w:val="00BD7174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4213D"/>
    <w:rsid w:val="00C44B8E"/>
    <w:rsid w:val="00C5149F"/>
    <w:rsid w:val="00C552FB"/>
    <w:rsid w:val="00C65935"/>
    <w:rsid w:val="00C7258F"/>
    <w:rsid w:val="00C86842"/>
    <w:rsid w:val="00C9137E"/>
    <w:rsid w:val="00CB36B1"/>
    <w:rsid w:val="00CE41F8"/>
    <w:rsid w:val="00CF2892"/>
    <w:rsid w:val="00CF76EE"/>
    <w:rsid w:val="00D005A0"/>
    <w:rsid w:val="00D00E28"/>
    <w:rsid w:val="00D10B94"/>
    <w:rsid w:val="00D3344E"/>
    <w:rsid w:val="00D37C7B"/>
    <w:rsid w:val="00D43939"/>
    <w:rsid w:val="00D46FD8"/>
    <w:rsid w:val="00D60CAC"/>
    <w:rsid w:val="00D60D06"/>
    <w:rsid w:val="00D821BE"/>
    <w:rsid w:val="00D85218"/>
    <w:rsid w:val="00D86E1D"/>
    <w:rsid w:val="00D95FE0"/>
    <w:rsid w:val="00D9714B"/>
    <w:rsid w:val="00DA249B"/>
    <w:rsid w:val="00DA27AA"/>
    <w:rsid w:val="00DB0045"/>
    <w:rsid w:val="00DB030D"/>
    <w:rsid w:val="00DB41D9"/>
    <w:rsid w:val="00DB692C"/>
    <w:rsid w:val="00DB704B"/>
    <w:rsid w:val="00DC05F2"/>
    <w:rsid w:val="00DC23F5"/>
    <w:rsid w:val="00DC5BAC"/>
    <w:rsid w:val="00DE34AB"/>
    <w:rsid w:val="00DE78C2"/>
    <w:rsid w:val="00DF0974"/>
    <w:rsid w:val="00DF3513"/>
    <w:rsid w:val="00E040EE"/>
    <w:rsid w:val="00E213DF"/>
    <w:rsid w:val="00E352DE"/>
    <w:rsid w:val="00E42797"/>
    <w:rsid w:val="00E467B0"/>
    <w:rsid w:val="00E57A85"/>
    <w:rsid w:val="00E60768"/>
    <w:rsid w:val="00E63BC4"/>
    <w:rsid w:val="00E8489C"/>
    <w:rsid w:val="00E86539"/>
    <w:rsid w:val="00E8758E"/>
    <w:rsid w:val="00E9757F"/>
    <w:rsid w:val="00E97C2C"/>
    <w:rsid w:val="00EA0AA4"/>
    <w:rsid w:val="00EB0A26"/>
    <w:rsid w:val="00EB0F1B"/>
    <w:rsid w:val="00EB5F26"/>
    <w:rsid w:val="00ED021C"/>
    <w:rsid w:val="00EE1D5E"/>
    <w:rsid w:val="00EE60B4"/>
    <w:rsid w:val="00EF1F3C"/>
    <w:rsid w:val="00F07380"/>
    <w:rsid w:val="00F1494D"/>
    <w:rsid w:val="00F16953"/>
    <w:rsid w:val="00F34492"/>
    <w:rsid w:val="00F34E5A"/>
    <w:rsid w:val="00F35881"/>
    <w:rsid w:val="00F35FD9"/>
    <w:rsid w:val="00F543DE"/>
    <w:rsid w:val="00F744A7"/>
    <w:rsid w:val="00F75EA2"/>
    <w:rsid w:val="00F87F8E"/>
    <w:rsid w:val="00FA2962"/>
    <w:rsid w:val="00FA417C"/>
    <w:rsid w:val="00FA4200"/>
    <w:rsid w:val="00FA652A"/>
    <w:rsid w:val="00FA75A5"/>
    <w:rsid w:val="00FA766C"/>
    <w:rsid w:val="00FC0857"/>
    <w:rsid w:val="00FC3A52"/>
    <w:rsid w:val="00FD2AE5"/>
    <w:rsid w:val="00FD6C8F"/>
    <w:rsid w:val="00FD70E4"/>
    <w:rsid w:val="00FE12D4"/>
    <w:rsid w:val="00FE6C77"/>
    <w:rsid w:val="00FF00BD"/>
    <w:rsid w:val="00FF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776EE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30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30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30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30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30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776EE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30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30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30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30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30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St-265/2017</izvorni_sadrzaj>
    <derivirana_varijabla naziv="DomainObject.Predmet.OznakaBroj_1">St-265/2017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ARISTA ZARA j.d.o.o. za trgovinu i poslovne usluge</izvorni_sadrzaj>
    <derivirana_varijabla naziv="DomainObject.Predmet.ProtustrankaFormated_1">  ARISTA ZARA j.d.o.o. za trgovinu i poslovne usluge</derivirana_varijabla>
  </DomainObject.Predmet.ProtustrankaFormated>
  <DomainObject.Predmet.ProtustrankaFormatedOIB>
    <izvorni_sadrzaj>  ARISTA ZARA j.d.o.o. za trgovinu i poslovne usluge, OIB 21197043007</izvorni_sadrzaj>
    <derivirana_varijabla naziv="DomainObject.Predmet.ProtustrankaFormatedOIB_1">  ARISTA ZARA j.d.o.o. za trgovinu i poslovne usluge, OIB 21197043007</derivirana_varijabla>
  </DomainObject.Predmet.ProtustrankaFormatedOIB>
  <DomainObject.Predmet.ProtustrankaFormatedWithAdress>
    <izvorni_sadrzaj> ARISTA ZARA j.d.o.o. za trgovinu i poslovne usluge, Veslačka 6, 23000 Zadar</izvorni_sadrzaj>
    <derivirana_varijabla naziv="DomainObject.Predmet.ProtustrankaFormatedWithAdress_1"> ARISTA ZARA j.d.o.o. za trgovinu i poslovne usluge, Veslačka 6, 23000 Zadar</derivirana_varijabla>
  </DomainObject.Predmet.ProtustrankaFormatedWithAdress>
  <DomainObject.Predmet.ProtustrankaFormatedWithAdressOIB>
    <izvorni_sadrzaj> ARISTA ZARA j.d.o.o. za trgovinu i poslovne usluge, OIB 21197043007, Veslačka 6, 23000 Zadar</izvorni_sadrzaj>
    <derivirana_varijabla naziv="DomainObject.Predmet.ProtustrankaFormatedWithAdressOIB_1"> ARISTA ZARA j.d.o.o. za trgovinu i poslovne usluge, OIB 21197043007, Veslačka 6, 23000 Zadar</derivirana_varijabla>
  </DomainObject.Predmet.ProtustrankaFormatedWithAdressOIB>
  <DomainObject.Predmet.ProtustrankaWithAdress>
    <izvorni_sadrzaj>ARISTA ZARA j.d.o.o. za trgovinu i poslovne usluge Veslačka 6, 23000 Zadar</izvorni_sadrzaj>
    <derivirana_varijabla naziv="DomainObject.Predmet.ProtustrankaWithAdress_1">ARISTA ZARA j.d.o.o. za trgovinu i poslovne usluge Veslačka 6, 23000 Zadar</derivirana_varijabla>
  </DomainObject.Predmet.ProtustrankaWithAdress>
  <DomainObject.Predmet.ProtustrankaWithAdressOIB>
    <izvorni_sadrzaj>ARISTA ZARA j.d.o.o. za trgovinu i poslovne usluge, OIB 21197043007, Veslačka 6, 23000 Zadar</izvorni_sadrzaj>
    <derivirana_varijabla naziv="DomainObject.Predmet.ProtustrankaWithAdressOIB_1">ARISTA ZARA j.d.o.o. za trgovinu i poslovne usluge, OIB 21197043007, Veslačka 6, 23000 Zadar</derivirana_varijabla>
  </DomainObject.Predmet.ProtustrankaWithAdressOIB>
  <DomainObject.Predmet.ProtustrankaNazivFormated>
    <izvorni_sadrzaj>ARISTA ZARA j.d.o.o. za trgovinu i poslovne usluge</izvorni_sadrzaj>
    <derivirana_varijabla naziv="DomainObject.Predmet.ProtustrankaNazivFormated_1">ARISTA ZARA j.d.o.o. za trgovinu i poslovne usluge</derivirana_varijabla>
  </DomainObject.Predmet.ProtustrankaNazivFormated>
  <DomainObject.Predmet.ProtustrankaNazivFormatedOIB>
    <izvorni_sadrzaj>ARISTA ZARA j.d.o.o. za trgovinu i poslovne usluge, OIB 21197043007</izvorni_sadrzaj>
    <derivirana_varijabla naziv="DomainObject.Predmet.ProtustrankaNazivFormatedOIB_1">ARISTA ZARA j.d.o.o. za trgovinu i poslovne usluge, OIB 21197043007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6990.00</izvorni_sadrzaj>
    <derivirana_varijabla naziv="DomainObject.Predmet.TrenutnaVrijednost_1">6990.00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ARISTA ZARA j.d.o.o. za trgovinu i poslovne usluge</item>
    </izvorni_sadrzaj>
    <derivirana_varijabla naziv="DomainObject.Predmet.ProtuStrankaListFormated_1">
      <item>ARISTA ZARA j.d.o.o. za trgovinu i poslovne usluge</item>
    </derivirana_varijabla>
  </DomainObject.Predmet.ProtuStrankaListFormated>
  <DomainObject.Predmet.ProtuStrankaListFormatedOIB>
    <izvorni_sadrzaj>
      <item>ARISTA ZARA j.d.o.o. za trgovinu i poslovne usluge, OIB 21197043007</item>
    </izvorni_sadrzaj>
    <derivirana_varijabla naziv="DomainObject.Predmet.ProtuStrankaListFormatedOIB_1">
      <item>ARISTA ZARA j.d.o.o. za trgovinu i poslovne usluge, OIB 21197043007</item>
    </derivirana_varijabla>
  </DomainObject.Predmet.ProtuStrankaListFormatedOIB>
  <DomainObject.Predmet.ProtuStrankaListFormatedWithAdress>
    <izvorni_sadrzaj>
      <item>ARISTA ZARA j.d.o.o. za trgovinu i poslovne usluge, Veslačka 6, 23000 Zadar</item>
    </izvorni_sadrzaj>
    <derivirana_varijabla naziv="DomainObject.Predmet.ProtuStrankaListFormatedWithAdress_1">
      <item>ARISTA ZARA j.d.o.o. za trgovinu i poslovne usluge, Veslačka 6, 23000 Zadar</item>
    </derivirana_varijabla>
  </DomainObject.Predmet.ProtuStrankaListFormatedWithAdress>
  <DomainObject.Predmet.ProtuStrankaListFormatedWithAdressOIB>
    <izvorni_sadrzaj>
      <item>ARISTA ZARA j.d.o.o. za trgovinu i poslovne usluge, OIB 21197043007, Veslačka 6, 23000 Zadar</item>
    </izvorni_sadrzaj>
    <derivirana_varijabla naziv="DomainObject.Predmet.ProtuStrankaListFormatedWithAdressOIB_1">
      <item>ARISTA ZARA j.d.o.o. za trgovinu i poslovne usluge, OIB 21197043007, Veslačka 6, 23000 Zadar</item>
    </derivirana_varijabla>
  </DomainObject.Predmet.ProtuStrankaListFormatedWithAdressOIB>
  <DomainObject.Predmet.ProtuStrankaListNazivFormated>
    <izvorni_sadrzaj>
      <item>ARISTA ZARA j.d.o.o. za trgovinu i poslovne usluge</item>
    </izvorni_sadrzaj>
    <derivirana_varijabla naziv="DomainObject.Predmet.ProtuStrankaListNazivFormated_1">
      <item>ARISTA ZARA j.d.o.o. za trgovinu i poslovne usluge</item>
    </derivirana_varijabla>
  </DomainObject.Predmet.ProtuStrankaListNazivFormated>
  <DomainObject.Predmet.ProtuStrankaListNazivFormatedOIB>
    <izvorni_sadrzaj>
      <item>ARISTA ZARA j.d.o.o. za trgovinu i poslovne usluge, OIB 21197043007</item>
    </izvorni_sadrzaj>
    <derivirana_varijabla naziv="DomainObject.Predmet.ProtuStrankaListNazivFormatedOIB_1">
      <item>ARISTA ZARA j.d.o.o. za trgovinu i poslovne usluge, OIB 21197043007</item>
    </derivirana_varijabla>
  </DomainObject.Predmet.ProtuStrankaListNazivFormatedOIB>
  <DomainObject.Predmet.OstaliListFormated>
    <izvorni_sadrzaj>
      <item>Ivan Milanja</item>
    </izvorni_sadrzaj>
    <derivirana_varijabla naziv="DomainObject.Predmet.OstaliListFormated_1">
      <item>Ivan Milanja</item>
    </derivirana_varijabla>
  </DomainObject.Predmet.OstaliListFormated>
  <DomainObject.Predmet.OstaliListFormatedOIB>
    <izvorni_sadrzaj>
      <item>Ivan Milanja, OIB 69897914426</item>
    </izvorni_sadrzaj>
    <derivirana_varijabla naziv="DomainObject.Predmet.OstaliListFormatedOIB_1">
      <item>Ivan Milanja, OIB 69897914426</item>
    </derivirana_varijabla>
  </DomainObject.Predmet.OstaliListFormatedOIB>
  <DomainObject.Predmet.OstaliListFormatedWithAdress>
    <izvorni_sadrzaj>
      <item>Ivan Milanja, Hrvatskog Državnog Sabora 203, 23223 Škabrnje</item>
    </izvorni_sadrzaj>
    <derivirana_varijabla naziv="DomainObject.Predmet.OstaliListFormatedWithAdress_1">
      <item>Ivan Milanja, Hrvatskog Državnog Sabora 203, 23223 Škabrnje</item>
    </derivirana_varijabla>
  </DomainObject.Predmet.OstaliListFormatedWithAdress>
  <DomainObject.Predmet.OstaliListFormatedWithAdressOIB>
    <izvorni_sadrzaj>
      <item>Ivan Milanja, OIB 69897914426, Hrvatskog Državnog Sabora 203, 23223 Škabrnje</item>
    </izvorni_sadrzaj>
    <derivirana_varijabla naziv="DomainObject.Predmet.OstaliListFormatedWithAdressOIB_1">
      <item>Ivan Milanja, OIB 69897914426, Hrvatskog Državnog Sabora 203, 23223 Škabrnje</item>
    </derivirana_varijabla>
  </DomainObject.Predmet.OstaliListFormatedWithAdressOIB>
  <DomainObject.Predmet.OstaliListNazivFormated>
    <izvorni_sadrzaj>
      <item>Ivan Milanja</item>
    </izvorni_sadrzaj>
    <derivirana_varijabla naziv="DomainObject.Predmet.OstaliListNazivFormated_1">
      <item>Ivan Milanja</item>
    </derivirana_varijabla>
  </DomainObject.Predmet.OstaliListNazivFormated>
  <DomainObject.Predmet.OstaliListNazivFormatedOIB>
    <izvorni_sadrzaj>
      <item>Ivan Milanja, OIB 69897914426</item>
    </izvorni_sadrzaj>
    <derivirana_varijabla naziv="DomainObject.Predmet.OstaliListNazivFormatedOIB_1">
      <item>Ivan Milanja, OIB 69897914426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ARISTA ZARA j.d.o.o. za trgovinu i poslovne usluge</izvorni_sadrzaj>
    <derivirana_varijabla naziv="DomainObject.Predmet.ProtustrankaIDrugi_1">ARISTA ZARA j.d.o.o. za trgovinu i poslovne usluge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ARISTA ZARA j.d.o.o. za trgovinu i poslovne usluge, OIB 21197043007, Veslačka 6, 23000 Zadar</izvorni_sadrzaj>
    <derivirana_varijabla naziv="DomainObject.Predmet.ProtustrankaIDrugiAdressOIB_1">ARISTA ZARA j.d.o.o. za trgovinu i poslovne usluge, OIB 21197043007, Veslačka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ARISTA ZARA j.d.o.o. za trgovinu i poslovne usluge</item>
      <item>Ivan Milanja</item>
    </izvorni_sadrzaj>
    <derivirana_varijabla naziv="DomainObject.Predmet.SudioniciListNaziv_1">
      <item>Financijska agencija, Podružnica Zadar</item>
      <item>ARISTA ZARA j.d.o.o. za trgovinu i poslovne usluge</item>
      <item>Ivan Milanja</item>
    </derivirana_varijabla>
  </DomainObject.Predmet.SudioniciListNaziv>
  <DomainObject.Predmet.SudioniciListAdressOIB>
    <izvorni_sadrzaj>
      <item>Financijska agencija, Podružnica Zadar, OIB 85821130368</item>
      <item>ARISTA ZARA j.d.o.o. za trgovinu i poslovne usluge, OIB 21197043007, Veslačka 6,23000 Zadar</item>
      <item>Ivan Milanja, OIB 69897914426, Hrvatskog Državnog Sabora 203,23223 Škabrnje</item>
    </izvorni_sadrzaj>
    <derivirana_varijabla naziv="DomainObject.Predmet.SudioniciListAdressOIB_1">
      <item>Financijska agencija, Podružnica Zadar, OIB 85821130368</item>
      <item>ARISTA ZARA j.d.o.o. za trgovinu i poslovne usluge, OIB 21197043007, Veslačka 6,23000 Zadar</item>
      <item>Ivan Milanja, OIB 69897914426, Hrvatskog Državnog Sabora 203,23223 Škabrnje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21197043007</item>
      <item>, OIB 69897914426</item>
    </izvorni_sadrzaj>
    <derivirana_varijabla naziv="DomainObject.Predmet.SudioniciListNazivOIB_1">
      <item>, OIB 85821130368</item>
      <item>, OIB 21197043007</item>
      <item>, OIB 69897914426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88</properties:Words>
  <properties:Characters>494</properties:Characters>
  <properties:Lines>36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2018-09-17T07:14:00Z</dcterms:created>
  <dc:creator>Administrator</dc:creator>
  <cp:lastModifiedBy>Ante Rubelj</cp:lastModifiedBy>
  <cp:lastPrinted>2017-05-09T11:42:00Z</cp:lastPrinted>
  <dcterms:modified xmlns:xsi="http://www.w3.org/2001/XMLSchema-instance" xsi:type="dcterms:W3CDTF">2018-09-21T06:36:00Z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(St-265-17- fina stanje računa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