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d083" w14:paraId="ef5d08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</w:t>
      </w:r>
      <w:r w:rsidR="00304BBC">
        <w:t>2244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304BBC">
        <w:t>SECOND HAND j.</w:t>
      </w:r>
      <w:r w:rsidR="00487BDC">
        <w:t>d</w:t>
      </w:r>
      <w:r w:rsidR="005C4FA6">
        <w:t>.o.o</w:t>
      </w:r>
      <w:r w:rsidR="00830FEC">
        <w:t xml:space="preserve">., </w:t>
      </w:r>
      <w:r w:rsidR="00304BBC">
        <w:t>Split, Poljička cesta 15</w:t>
      </w:r>
      <w:r w:rsidR="00AF1A08">
        <w:t>,</w:t>
      </w:r>
      <w:r w:rsidR="006F2571">
        <w:t xml:space="preserve"> </w:t>
      </w:r>
      <w:r w:rsidR="00FB0739">
        <w:t>O</w:t>
      </w:r>
      <w:r w:rsidR="0057550C">
        <w:t>IB:</w:t>
      </w:r>
      <w:r w:rsidR="00304BBC">
        <w:t xml:space="preserve"> 29809061838</w:t>
      </w:r>
      <w:r w:rsidR="00835699">
        <w:t>,</w:t>
      </w:r>
      <w:r w:rsidR="006F2571">
        <w:t xml:space="preserve"> MBS: 060</w:t>
      </w:r>
      <w:r w:rsidR="00304BBC">
        <w:t>307721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304BBC" w:rsidRPr="00304BBC">
        <w:t>SECOND HAND j.d.o.o., Split, Poljička cesta 15, OIB: 29809061838, MBS: 060307721,</w:t>
      </w:r>
      <w:r w:rsidR="00304BBC">
        <w:t xml:space="preserve">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304BBC">
        <w:t>399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304BBC">
        <w:t>d 12.719,18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412B30">
        <w:t>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304BBC">
        <w:t>T-2244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12B30">
        <w:t>a</w:t>
      </w:r>
      <w:r w:rsidR="003D3A71">
        <w:t xml:space="preserve"> ovlašten</w:t>
      </w:r>
      <w:r w:rsidR="00412B30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12B30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04BBC"/>
    <w:rsid w:val="003155FB"/>
    <w:rsid w:val="003D3A71"/>
    <w:rsid w:val="00412B30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1718F"/>
    <w:rsid w:val="00737DD6"/>
    <w:rsid w:val="0074283F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B4CB4"/>
    <w:rsid w:val="009E1BCA"/>
    <w:rsid w:val="009E337A"/>
    <w:rsid w:val="009F1E68"/>
    <w:rsid w:val="009F79C1"/>
    <w:rsid w:val="00A16C3E"/>
    <w:rsid w:val="00A17CC3"/>
    <w:rsid w:val="00A3110F"/>
    <w:rsid w:val="00A369B4"/>
    <w:rsid w:val="00AA5FA1"/>
    <w:rsid w:val="00AD5BE5"/>
    <w:rsid w:val="00AF1A08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St-2244/2015</izvorni_sadrzaj>
    <derivirana_varijabla naziv="DomainObject.Predmet.OznakaBroj_1">St-2244/2015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SECOND HAND jednostavno društvo s ograničenom odgovornošću za trgovinu i usluge</izvorni_sadrzaj>
    <derivirana_varijabla naziv="DomainObject.Predmet.ProtustrankaFormated_1">  SECOND HAND jednostavno društvo s ograničenom odgovornošću za trgovinu i usluge</derivirana_varijabla>
  </DomainObject.Predmet.ProtustrankaFormated>
  <DomainObject.Predmet.ProtustrankaFormatedOIB>
    <izvorni_sadrzaj>  SECOND HAND jednostavno društvo s ograničenom odgovornošću za trgovinu i usluge, OIB 29809061839</izvorni_sadrzaj>
    <derivirana_varijabla naziv="DomainObject.Predmet.ProtustrankaFormatedOIB_1">  SECOND HAND jednostavno društvo s ograničenom odgovornošću za trgovinu i usluge, OIB 29809061839</derivirana_varijabla>
  </DomainObject.Predmet.ProtustrankaFormatedOIB>
  <DomainObject.Predmet.ProtustrankaFormatedWithAdress>
    <izvorni_sadrzaj> SECOND HAND jednostavno društvo s ograničenom odgovornošću za trgovinu i usluge, Poljička cesta 15, 21000 Split</izvorni_sadrzaj>
    <derivirana_varijabla naziv="DomainObject.Predmet.ProtustrankaFormatedWithAdress_1"> SECOND HAND jednostavno društvo s ograničenom odgovornošću za trgovinu i usluge, Poljička cesta 15, 21000 Split</derivirana_varijabla>
  </DomainObject.Predmet.ProtustrankaFormatedWithAdress>
  <DomainObject.Predmet.ProtustrankaFormatedWithAdressOIB>
    <izvorni_sadrzaj> SECOND HAND jednostavno društvo s ograničenom odgovornošću za trgovinu i usluge, OIB 29809061839, Poljička cesta 15, 21000 Split</izvorni_sadrzaj>
    <derivirana_varijabla naziv="DomainObject.Predmet.ProtustrankaFormatedWithAdressOIB_1"> SECOND HAND jednostavno društvo s ograničenom odgovornošću za trgovinu i usluge, OIB 29809061839, Poljička cesta 15, 21000 Split</derivirana_varijabla>
  </DomainObject.Predmet.ProtustrankaFormatedWithAdressOIB>
  <DomainObject.Predmet.ProtustrankaWithAdress>
    <izvorni_sadrzaj>SECOND HAND jednostavno društvo s ograničenom odgovornošću za trgovinu i usluge Poljička cesta 15, 21000 Split</izvorni_sadrzaj>
    <derivirana_varijabla naziv="DomainObject.Predmet.ProtustrankaWithAdress_1">SECOND HAND jednostavno društvo s ograničenom odgovornošću za trgovinu i usluge Poljička cesta 15, 21000 Split</derivirana_varijabla>
  </DomainObject.Predmet.ProtustrankaWithAdress>
  <DomainObject.Predmet.ProtustrankaWithAdressOIB>
    <izvorni_sadrzaj>SECOND HAND jednostavno društvo s ograničenom odgovornošću za trgovinu i usluge, OIB 29809061839, Poljička cesta 15, 21000 Split</izvorni_sadrzaj>
    <derivirana_varijabla naziv="DomainObject.Predmet.ProtustrankaWithAdressOIB_1">SECOND HAND jednostavno društvo s ograničenom odgovornošću za trgovinu i usluge, OIB 29809061839, Poljička cesta 15, 21000 Split</derivirana_varijabla>
  </DomainObject.Predmet.ProtustrankaWithAdressOIB>
  <DomainObject.Predmet.ProtustrankaNazivFormated>
    <izvorni_sadrzaj>SECOND HAND jednostavno društvo s ograničenom odgovornošću za trgovinu i usluge</izvorni_sadrzaj>
    <derivirana_varijabla naziv="DomainObject.Predmet.ProtustrankaNazivFormated_1">SECOND HAND jednostavno društvo s ograničenom odgovornošću za trgovinu i usluge</derivirana_varijabla>
  </DomainObject.Predmet.ProtustrankaNazivFormated>
  <DomainObject.Predmet.ProtustrankaNazivFormatedOIB>
    <izvorni_sadrzaj>SECOND HAND jednostavno društvo s ograničenom odgovornošću za trgovinu i usluge, OIB 29809061839</izvorni_sadrzaj>
    <derivirana_varijabla naziv="DomainObject.Predmet.ProtustrankaNazivFormatedOIB_1">SECOND HAND jednostavno društvo s ograničenom odgovornošću za trgovinu i usluge, OIB 29809061839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12719.18</izvorni_sadrzaj>
    <derivirana_varijabla naziv="DomainObject.Predmet.TrenutnaVrijednost_1">12719.18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SECOND HAND jednostavno društvo s ograničenom odgovornošću za trgovinu i usluge</item>
    </izvorni_sadrzaj>
    <derivirana_varijabla naziv="DomainObject.Predmet.ProtuStrankaListFormated_1">
      <item>SECOND HAND jednostavno društvo s ograničenom odgovornošću za trgovinu i usluge</item>
    </derivirana_varijabla>
  </DomainObject.Predmet.ProtuStrankaListFormated>
  <DomainObject.Predmet.ProtuStrankaListFormatedOIB>
    <izvorni_sadrzaj>
      <item>SECOND HAND jednostavno društvo s ograničenom odgovornošću za trgovinu i usluge, OIB 29809061839</item>
    </izvorni_sadrzaj>
    <derivirana_varijabla naziv="DomainObject.Predmet.ProtuStrankaListFormatedOIB_1">
      <item>SECOND HAND jednostavno društvo s ograničenom odgovornošću za trgovinu i usluge, OIB 29809061839</item>
    </derivirana_varijabla>
  </DomainObject.Predmet.ProtuStrankaListFormatedOIB>
  <DomainObject.Predmet.ProtuStrankaListFormatedWithAdress>
    <izvorni_sadrzaj>
      <item>SECOND HAND jednostavno društvo s ograničenom odgovornošću za trgovinu i usluge, Poljička cesta 15, 21000 Split</item>
    </izvorni_sadrzaj>
    <derivirana_varijabla naziv="DomainObject.Predmet.ProtuStrankaListFormatedWithAdress_1">
      <item>SECOND HAND jednostavno društvo s ograničenom odgovornošću za trgovinu i usluge, Poljička cesta 15, 21000 Split</item>
    </derivirana_varijabla>
  </DomainObject.Predmet.ProtuStrankaListFormatedWithAdress>
  <DomainObject.Predmet.ProtuStrankaListFormatedWithAdressOIB>
    <izvorni_sadrzaj>
      <item>SECOND HAND jednostavno društvo s ograničenom odgovornošću za trgovinu i usluge, OIB 29809061839, Poljička cesta 15, 21000 Split</item>
    </izvorni_sadrzaj>
    <derivirana_varijabla naziv="DomainObject.Predmet.ProtuStrankaListFormatedWithAdressOIB_1">
      <item>SECOND HAND jednostavno društvo s ograničenom odgovornošću za trgovinu i usluge, OIB 29809061839, Poljička cesta 15, 21000 Split</item>
    </derivirana_varijabla>
  </DomainObject.Predmet.ProtuStrankaListFormatedWithAdressOIB>
  <DomainObject.Predmet.ProtuStrankaListNazivFormated>
    <izvorni_sadrzaj>
      <item>SECOND HAND jednostavno društvo s ograničenom odgovornošću za trgovinu i usluge</item>
    </izvorni_sadrzaj>
    <derivirana_varijabla naziv="DomainObject.Predmet.ProtuStrankaListNazivFormated_1">
      <item>SECOND HAND jednostavno društvo s ograničenom odgovornošću za trgovinu i usluge</item>
    </derivirana_varijabla>
  </DomainObject.Predmet.ProtuStrankaListNazivFormated>
  <DomainObject.Predmet.ProtuStrankaListNazivFormatedOIB>
    <izvorni_sadrzaj>
      <item>SECOND HAND jednostavno društvo s ograničenom odgovornošću za trgovinu i usluge, OIB 29809061839</item>
    </izvorni_sadrzaj>
    <derivirana_varijabla naziv="DomainObject.Predmet.ProtuStrankaListNazivFormatedOIB_1">
      <item>SECOND HAND jednostavno društvo s ograničenom odgovornošću za trgovinu i usluge, OIB 29809061839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SECOND HAND jednostavno društvo s ograničenom odgovornošću za trgovinu i usluge</izvorni_sadrzaj>
    <derivirana_varijabla naziv="DomainObject.Predmet.ProtustrankaIDrugi_1">SECOND HAND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SECOND HAND jednostavno društvo s ograničenom odgovornošću za trgovinu i usluge, OIB 29809061839, Poljička cesta 15, 21000 Split</izvorni_sadrzaj>
    <derivirana_varijabla naziv="DomainObject.Predmet.ProtustrankaIDrugiAdressOIB_1">SECOND HAND jednostavno društvo s ograničenom odgovornošću za trgovinu i usluge, OIB 29809061839, Poljička cesta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SECOND HAND jednostavno društvo s ograničenom odgovornošću za trgovinu i usluge</item>
      <item>FINANCIJSKA AGENCIJA, RC SPLIT</item>
    </izvorni_sadrzaj>
    <derivirana_varijabla naziv="DomainObject.Predmet.SudioniciListNaziv_1">
      <item>SECOND HAND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SECOND HAND jednostavno društvo s ograničenom odgovornošću za trgovinu i usluge, OIB 29809061839, Poljička cesta 15,21000 Split</item>
      <item>FINANCIJSKA AGENCIJA, RC SPLIT, OIB 85821130368, Mažuranićevo šetalište 24 b,21000 Split</item>
    </izvorni_sadrzaj>
    <derivirana_varijabla naziv="DomainObject.Predmet.SudioniciListAdressOIB_1">
      <item>SECOND HAND jednostavno društvo s ograničenom odgovornošću za trgovinu i usluge, OIB 29809061839, Poljička cesta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29809061839</item>
      <item>, OIB 85821130368</item>
    </izvorni_sadrzaj>
    <derivirana_varijabla naziv="DomainObject.Predmet.SudioniciListNazivOIB_1">
      <item>, OIB 29809061839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2016-02-24T08:00:00Z</dcterms:created>
  <dc:creator>Lari Glavaš</dc:creator>
  <cp:lastModifiedBy>Lari Glavaš</cp:lastModifiedBy>
  <cp:lastPrinted>2016-02-24T08:00:00Z</cp:lastPrinted>
  <dcterms:modified xmlns:xsi="http://www.w3.org/2001/XMLSchema-instance" xsi:type="dcterms:W3CDTF">2016-02-24T08:01:00Z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