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5b2bf" w14:paraId="725b2bf" w:rsidRDefault="004950A2" w:rsidP="004950A2" w:rsidR="004950A2">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4950A2" w:rsidP="004950A2" w:rsidR="004950A2">
      <w:pPr>
        <w:spacing w:after="0"/>
        <w:jc w:val="both"/>
      </w:pPr>
      <w:r>
        <w:t xml:space="preserve">       REPUBLIKA HRVATSKA</w:t>
      </w:r>
    </w:p>
    <w:p w:rsidRDefault="004950A2" w:rsidP="004950A2" w:rsidR="004950A2">
      <w:pPr>
        <w:spacing w:after="0"/>
        <w:jc w:val="both"/>
      </w:pPr>
      <w:r>
        <w:rPr>
          <w:lang w:val="pt-BR"/>
        </w:rPr>
        <w:t>TRGOVA</w:t>
      </w:r>
      <w:r>
        <w:t>Č</w:t>
      </w:r>
      <w:r>
        <w:rPr>
          <w:lang w:val="pt-BR"/>
        </w:rPr>
        <w:t>KI SUD U VARA</w:t>
      </w:r>
      <w:r>
        <w:t>Ž</w:t>
      </w:r>
      <w:r>
        <w:rPr>
          <w:lang w:val="pt-BR"/>
        </w:rPr>
        <w:t>DINU</w:t>
      </w:r>
    </w:p>
    <w:p w:rsidRDefault="004950A2" w:rsidP="004950A2" w:rsidR="004950A2">
      <w:pPr>
        <w:spacing w:after="0"/>
        <w:rPr>
          <w:bCs/>
        </w:rPr>
      </w:pPr>
      <w:r>
        <w:t xml:space="preserve">                      </w:t>
      </w:r>
      <w:r>
        <w:rPr>
          <w:lang w:val="pt-BR"/>
        </w:rPr>
        <w:t>B. Radić 2</w:t>
      </w:r>
      <w:r>
        <w:rPr>
          <w:bCs/>
        </w:rPr>
        <w:t xml:space="preserve">   </w:t>
      </w:r>
    </w:p>
    <w:p w:rsidRDefault="004950A2" w:rsidP="004950A2" w:rsidR="004950A2">
      <w:pPr>
        <w:spacing w:after="0"/>
        <w:rPr>
          <w:bCs/>
        </w:rPr>
      </w:pPr>
    </w:p>
    <w:p w:rsidRDefault="004950A2" w:rsidP="004950A2" w:rsidR="004950A2">
      <w:pPr>
        <w:spacing w:after="0"/>
        <w:jc w:val="right"/>
      </w:pPr>
      <w:r>
        <w:t>Poslovni broj: 3 St-43/15-37</w:t>
      </w:r>
    </w:p>
    <w:p w:rsidRDefault="004950A2" w:rsidP="004950A2" w:rsidR="004950A2">
      <w:pPr>
        <w:spacing w:after="0"/>
        <w:jc w:val="both"/>
        <w:rPr>
          <w:rFonts w:cs="Times New Roman" w:eastAsia="Times New Roman"/>
        </w:rPr>
      </w:pPr>
      <w:r>
        <w:rPr>
          <w:rFonts w:cs="Times New Roman" w:eastAsia="Times New Roman"/>
        </w:rPr>
        <w:t xml:space="preserve">                                                                                                             </w:t>
      </w:r>
    </w:p>
    <w:p w:rsidRDefault="004950A2" w:rsidP="004950A2" w:rsidR="004950A2">
      <w:pPr>
        <w:spacing w:after="0"/>
        <w:jc w:val="both"/>
        <w:rPr>
          <w:rFonts w:cs="Times New Roman" w:eastAsia="Times New Roman"/>
        </w:rPr>
      </w:pPr>
    </w:p>
    <w:p w:rsidRDefault="004950A2" w:rsidP="004950A2" w:rsidR="004950A2">
      <w:pPr>
        <w:spacing w:after="0"/>
        <w:jc w:val="center"/>
        <w:rPr>
          <w:rFonts w:cs="Times New Roman" w:eastAsia="SimSun"/>
        </w:rPr>
      </w:pPr>
    </w:p>
    <w:p w:rsidRDefault="004950A2" w:rsidP="004950A2" w:rsidR="004950A2">
      <w:pPr>
        <w:pStyle w:val="Tijeloteksta21"/>
        <w:jc w:val="both"/>
        <w:rPr>
          <w:rFonts w:cs="Times New Roman" w:hAnsi="Times New Roman" w:ascii="Times New Roman"/>
        </w:rPr>
      </w:pPr>
      <w:r>
        <w:rPr>
          <w:rFonts w:cs="Times New Roman" w:eastAsia="Times New Roman" w:hAnsi="Times New Roman" w:ascii="Times New Roman"/>
          <w:b/>
          <w:bCs/>
        </w:rPr>
        <w:t xml:space="preserve">           </w:t>
      </w:r>
      <w:r>
        <w:rPr>
          <w:rFonts w:cs="Times New Roman" w:hAnsi="Times New Roman" w:ascii="Times New Roman"/>
          <w:b/>
          <w:bCs/>
        </w:rPr>
        <w:tab/>
        <w:t>TRGOVAČKI SUD U VARAŽDINU</w:t>
      </w:r>
      <w:r>
        <w:rPr>
          <w:rFonts w:cs="Times New Roman" w:hAnsi="Times New Roman" w:ascii="Times New Roman"/>
        </w:rPr>
        <w:t xml:space="preserve">, po sucu toga suda Jasni Lekić, kao stečajnom sucu, u stečajnom postupku nad stečajnim dužnikom </w:t>
      </w:r>
      <w:r>
        <w:t>IZOLIT d.o.o. u stečaju, Draškovec, Kralja Zvonimira 5, MBS: 070005839, OIB: 98400093746</w:t>
      </w:r>
      <w:r>
        <w:rPr>
          <w:rFonts w:cs="Times New Roman" w:hAnsi="Times New Roman" w:ascii="Times New Roman"/>
        </w:rPr>
        <w:t xml:space="preserve">, </w:t>
      </w:r>
      <w:r>
        <w:t>na temelju rješenja o prodaji broj 7 St-43/15-22 od 3. lipnja 2016. godine</w:t>
      </w:r>
      <w:r>
        <w:rPr>
          <w:rFonts w:cs="Times New Roman" w:hAnsi="Times New Roman" w:ascii="Times New Roman"/>
        </w:rPr>
        <w:t>, suglasnosti razlučnog vjerovnika RH Ministarstva financija broj S-DO-61/16 od 10.3.2017. te na temelju prijedloga stečajnog upravitelja od 14.3.2017., dana 03. svibnja 2017. godine</w:t>
      </w:r>
      <w:r>
        <w:rPr>
          <w:rFonts w:cs="Times New Roman" w:hAnsi="Times New Roman" w:ascii="Times New Roman"/>
          <w:b/>
          <w:bCs/>
        </w:rPr>
        <w:t xml:space="preserve"> </w:t>
      </w:r>
      <w:r>
        <w:rPr>
          <w:rFonts w:cs="Times New Roman" w:hAnsi="Times New Roman" w:ascii="Times New Roman"/>
        </w:rPr>
        <w:t>donio je slijedeći</w:t>
      </w:r>
    </w:p>
    <w:p w:rsidRDefault="004950A2" w:rsidP="004950A2" w:rsidR="004950A2">
      <w:pPr>
        <w:pStyle w:val="Tijeloteksta21"/>
        <w:jc w:val="both"/>
        <w:rPr>
          <w:rFonts w:cs="Times New Roman" w:hAnsi="Times New Roman" w:ascii="Times New Roman"/>
        </w:rPr>
      </w:pPr>
    </w:p>
    <w:p w:rsidRDefault="004950A2" w:rsidP="004950A2" w:rsidR="004950A2">
      <w:pPr>
        <w:pStyle w:val="Tijeloteksta21"/>
        <w:jc w:val="both"/>
        <w:rPr>
          <w:rFonts w:cs="Times New Roman" w:hAnsi="Times New Roman" w:ascii="Times New Roman"/>
        </w:rPr>
      </w:pPr>
    </w:p>
    <w:p w:rsidRDefault="004950A2" w:rsidP="004950A2" w:rsidR="004950A2">
      <w:pPr>
        <w:pStyle w:val="Tijeloteksta21"/>
        <w:jc w:val="both"/>
        <w:rPr>
          <w:rFonts w:cs="Times New Roman" w:hAnsi="Times New Roman" w:ascii="Times New Roman"/>
        </w:rPr>
      </w:pPr>
    </w:p>
    <w:p w:rsidRDefault="004950A2" w:rsidP="004950A2" w:rsidR="004950A2" w:rsidRPr="004950A2">
      <w:pPr>
        <w:pStyle w:val="Naslov6"/>
        <w:keepNext/>
        <w:widowControl w:val="false"/>
        <w:numPr>
          <w:ilvl w:val="5"/>
          <w:numId w:val="47"/>
        </w:numPr>
        <w:suppressAutoHyphens/>
        <w:spacing w:before="0"/>
        <w:jc w:val="center"/>
        <w:rPr>
          <w:rFonts w:cs="Times New Roman" w:hAnsi="Times New Roman" w:ascii="Times New Roman"/>
          <w:b/>
          <w:bCs/>
          <w:i w:val="false"/>
          <w:sz w:val="24"/>
        </w:rPr>
      </w:pPr>
      <w:r w:rsidRPr="004950A2">
        <w:rPr>
          <w:rFonts w:cs="Times New Roman" w:hAnsi="Times New Roman" w:ascii="Times New Roman"/>
          <w:b/>
          <w:bCs/>
          <w:i w:val="false"/>
          <w:sz w:val="24"/>
        </w:rPr>
        <w:t>ZAKLJUČAK O PRODAJI</w:t>
      </w:r>
    </w:p>
    <w:p w:rsidRDefault="004950A2" w:rsidP="004950A2" w:rsidR="004950A2">
      <w:pPr>
        <w:pStyle w:val="Tijeloteksta21"/>
        <w:jc w:val="both"/>
        <w:rPr>
          <w:rFonts w:cs="Times New Roman" w:hAnsi="Times New Roman" w:ascii="Times New Roman"/>
        </w:rPr>
      </w:pPr>
    </w:p>
    <w:p w:rsidRDefault="004950A2" w:rsidP="004950A2" w:rsidR="004950A2">
      <w:pPr>
        <w:pStyle w:val="Tijeloteksta21"/>
        <w:jc w:val="both"/>
        <w:rPr>
          <w:rFonts w:cs="Times New Roman" w:hAnsi="Times New Roman" w:ascii="Times New Roman"/>
        </w:rPr>
      </w:pPr>
    </w:p>
    <w:p w:rsidRDefault="004950A2" w:rsidP="004950A2" w:rsidR="004950A2">
      <w:pPr>
        <w:pStyle w:val="Tijeloteksta21"/>
        <w:ind w:firstLine="705"/>
        <w:jc w:val="both"/>
        <w:rPr>
          <w:rFonts w:cs="Times New Roman" w:hAnsi="Times New Roman" w:ascii="Times New Roman"/>
        </w:rPr>
      </w:pPr>
      <w:r>
        <w:rPr>
          <w:rFonts w:cs="Times New Roman" w:hAnsi="Times New Roman" w:ascii="Times New Roman"/>
        </w:rPr>
        <w:t xml:space="preserve">I/ Određuje se prodaja nekretnina u vlasništvu stečajnog dužnika </w:t>
      </w:r>
      <w:r>
        <w:t>IZOLIT d.o.o. u stečaju, Draškovec, Kralja Zvonimira 5</w:t>
      </w:r>
      <w:r>
        <w:rPr>
          <w:rFonts w:cs="Times New Roman" w:hAnsi="Times New Roman" w:ascii="Times New Roman"/>
        </w:rPr>
        <w:t xml:space="preserve"> i to: </w:t>
      </w:r>
    </w:p>
    <w:p w:rsidRDefault="004950A2" w:rsidP="004950A2" w:rsidR="004950A2">
      <w:pPr>
        <w:pStyle w:val="Tijeloteksta21"/>
        <w:jc w:val="both"/>
        <w:rPr>
          <w:rFonts w:cs="Times New Roman" w:hAnsi="Times New Roman" w:ascii="Times New Roman"/>
        </w:rPr>
      </w:pPr>
    </w:p>
    <w:p w:rsidRDefault="004950A2" w:rsidP="004950A2" w:rsidR="004950A2" w:rsidRPr="004950A2">
      <w:pPr>
        <w:pStyle w:val="Naslov2"/>
        <w:widowControl w:val="false"/>
        <w:numPr>
          <w:ilvl w:val="0"/>
          <w:numId w:val="48"/>
        </w:numPr>
        <w:tabs>
          <w:tab w:pos="708" w:val="left"/>
        </w:tabs>
        <w:suppressAutoHyphens/>
        <w:spacing w:after="0"/>
        <w:jc w:val="both"/>
        <w:rPr>
          <w:rFonts w:cs="Times New Roman"/>
          <w:b w:val="false"/>
          <w:sz w:val="24"/>
          <w:szCs w:val="24"/>
        </w:rPr>
      </w:pPr>
      <w:r w:rsidRPr="004950A2">
        <w:rPr>
          <w:rFonts w:cs="Times New Roman"/>
          <w:b w:val="false"/>
          <w:sz w:val="24"/>
          <w:szCs w:val="24"/>
        </w:rPr>
        <w:t>nekretnina upisana u zk.ul. 7663 k.o. Prelog i to čkbr. 4193/1 – pašnjak površine 1 jutro i 46 čhv., što u naravi čini poslovnu zgradu (proizvodnu halu u izgradnji).</w:t>
      </w:r>
    </w:p>
    <w:p w:rsidRDefault="004950A2" w:rsidP="004950A2" w:rsidR="004950A2">
      <w:pPr>
        <w:spacing w:after="0"/>
        <w:rPr>
          <w:rFonts w:cs="Mangal" w:hAnsi="Liberation Serif" w:ascii="Liberation Serif"/>
        </w:rPr>
      </w:pPr>
    </w:p>
    <w:p w:rsidRDefault="004950A2" w:rsidP="004950A2" w:rsidR="004950A2">
      <w:pPr>
        <w:spacing w:after="0"/>
        <w:ind w:left="705"/>
        <w:rPr>
          <w:b/>
        </w:rPr>
      </w:pPr>
      <w:r>
        <w:t xml:space="preserve">Procijenjena vrijednost nekretnine iznosi </w:t>
      </w:r>
      <w:r>
        <w:rPr>
          <w:b/>
        </w:rPr>
        <w:t>2.550.000,00 kn.</w:t>
      </w:r>
    </w:p>
    <w:p w:rsidRDefault="004950A2" w:rsidP="004950A2" w:rsidR="004950A2">
      <w:pPr>
        <w:spacing w:after="0"/>
        <w:ind w:left="705"/>
      </w:pPr>
      <w:r>
        <w:t xml:space="preserve">Početna prodajna cijena za nekretninu iznosi </w:t>
      </w:r>
      <w:r>
        <w:rPr>
          <w:b/>
        </w:rPr>
        <w:t>2.295.000,00 kn.</w:t>
      </w:r>
    </w:p>
    <w:p w:rsidRDefault="004950A2" w:rsidP="004950A2" w:rsidR="004950A2">
      <w:pPr>
        <w:spacing w:after="0"/>
        <w:jc w:val="both"/>
      </w:pPr>
    </w:p>
    <w:p w:rsidRDefault="004950A2" w:rsidP="004950A2" w:rsidR="004950A2">
      <w:pPr>
        <w:spacing w:after="0"/>
        <w:ind w:firstLine="705"/>
        <w:jc w:val="both"/>
        <w:rPr>
          <w:rFonts w:cs="Times New Roman" w:eastAsia="Times New Roman"/>
        </w:rPr>
      </w:pPr>
      <w:r>
        <w:rPr>
          <w:rFonts w:cs="Times New Roman"/>
        </w:rPr>
        <w:t xml:space="preserve">II/ Na nekretnini koja je predmet prodaje zasnovano je razlučno pravo u korist razlučnog vjerovnika RH Ministarstvo financija Porezna uprava Područni ured Čakovec. </w:t>
      </w:r>
      <w:r>
        <w:rPr>
          <w:rFonts w:cs="Times New Roman" w:eastAsia="Times New Roman"/>
        </w:rPr>
        <w:t xml:space="preserve"> </w:t>
      </w:r>
    </w:p>
    <w:p w:rsidRDefault="004950A2" w:rsidP="004950A2" w:rsidR="004950A2" w:rsidRPr="004950A2">
      <w:pPr>
        <w:pStyle w:val="Naslov3"/>
        <w:keepLines w:val="false"/>
        <w:widowControl w:val="false"/>
        <w:numPr>
          <w:ilvl w:val="8"/>
          <w:numId w:val="47"/>
        </w:numPr>
        <w:suppressAutoHyphens/>
        <w:spacing w:after="0" w:before="240"/>
        <w:jc w:val="both"/>
        <w:rPr>
          <w:rFonts w:cs="Times New Roman" w:eastAsia="SimSun"/>
          <w:b w:val="false"/>
        </w:rPr>
      </w:pPr>
      <w:r>
        <w:rPr>
          <w:rFonts w:cs="Times New Roman"/>
        </w:rPr>
        <w:t xml:space="preserve">           </w:t>
      </w:r>
      <w:r w:rsidRPr="004950A2">
        <w:rPr>
          <w:rFonts w:cs="Times New Roman"/>
          <w:b w:val="false"/>
        </w:rPr>
        <w:t>III/  UVJETI PRODAJE:</w:t>
      </w:r>
    </w:p>
    <w:p w:rsidRDefault="004950A2" w:rsidP="004950A2" w:rsidR="004950A2">
      <w:pPr>
        <w:spacing w:after="0"/>
        <w:ind w:firstLine="709"/>
        <w:jc w:val="both"/>
        <w:rPr>
          <w:rFonts w:cs="Times New Roman"/>
        </w:rPr>
      </w:pPr>
      <w:r>
        <w:rPr>
          <w:rFonts w:cs="Times New Roman"/>
        </w:rPr>
        <w:t>1. Imovina stečajnog dužnika iz točke I. prodati će se putem prikupljanja pisanih ponuda.</w:t>
      </w:r>
    </w:p>
    <w:p w:rsidRDefault="004950A2" w:rsidP="004950A2" w:rsidR="004950A2">
      <w:pPr>
        <w:spacing w:after="0"/>
        <w:ind w:firstLine="709"/>
        <w:jc w:val="both"/>
        <w:rPr>
          <w:rFonts w:cs="Times New Roman"/>
          <w:bCs/>
        </w:rPr>
      </w:pPr>
      <w:r>
        <w:rPr>
          <w:rFonts w:cs="Times New Roman"/>
        </w:rPr>
        <w:t>2. Svaki ponuđač dužan je u ponudi navesti točan naziv tvrtke (za pravne osobe), odnosno ime i prezime, te točnu adresu (za fizičke osobe i obrtnike), OIB, te presliku registracije tvrtke ili presliku obrtnice.</w:t>
      </w:r>
      <w:r>
        <w:rPr>
          <w:rFonts w:cs="Times New Roman"/>
          <w:b/>
          <w:bCs/>
        </w:rPr>
        <w:t xml:space="preserve"> </w:t>
      </w:r>
      <w:r>
        <w:rPr>
          <w:rFonts w:cs="Times New Roman"/>
          <w:bCs/>
        </w:rPr>
        <w:t>Također se obavezno dostavlja i dokaz o izvršenoj uplati jamčevine.</w:t>
      </w:r>
    </w:p>
    <w:p w:rsidRDefault="004950A2" w:rsidP="004950A2" w:rsidR="004950A2">
      <w:pPr>
        <w:spacing w:after="0"/>
        <w:ind w:firstLine="709"/>
        <w:jc w:val="both"/>
        <w:rPr>
          <w:rFonts w:cs="Times New Roman"/>
          <w:b/>
          <w:bCs/>
        </w:rPr>
      </w:pPr>
      <w:r>
        <w:rPr>
          <w:rFonts w:cs="Times New Roman"/>
          <w:bCs/>
        </w:rPr>
        <w:t>3. Nekretnina koja je predmet prodaje prodaje se kao cjelina, s time da početna prodajna cijena za nekretninu iznosi</w:t>
      </w:r>
      <w:r>
        <w:rPr>
          <w:rFonts w:cs="Times New Roman"/>
          <w:b/>
          <w:bCs/>
        </w:rPr>
        <w:t xml:space="preserve"> 2.295.000,00 kn. </w:t>
      </w:r>
    </w:p>
    <w:p w:rsidRDefault="004950A2" w:rsidP="004950A2" w:rsidR="004950A2">
      <w:pPr>
        <w:spacing w:after="0"/>
        <w:ind w:firstLine="709"/>
        <w:jc w:val="both"/>
        <w:rPr>
          <w:rFonts w:cs="Times New Roman"/>
          <w:bCs/>
        </w:rPr>
      </w:pPr>
      <w:r>
        <w:rPr>
          <w:rFonts w:cs="Times New Roman"/>
          <w:bCs/>
        </w:rPr>
        <w:t xml:space="preserve">4. U ponudi mora biti jasno naznačena ponuđena cijena izražena u HRK. Ponuda se dostavlja na adresu: Trgovački sud u Varaždinu, Braće Radića 2, 42 000 Varaždin,s napomenom: "NE OTVARAJ - PONUDA ZA </w:t>
      </w:r>
      <w:r>
        <w:t>IZOLIT d.o.o. u stečaju</w:t>
      </w:r>
      <w:r>
        <w:rPr>
          <w:rFonts w:cs="Times New Roman"/>
          <w:bCs/>
        </w:rPr>
        <w:t>, posl.br. 3 St-43/15".</w:t>
      </w:r>
    </w:p>
    <w:p w:rsidRDefault="004950A2" w:rsidP="004950A2" w:rsidR="004950A2">
      <w:pPr>
        <w:spacing w:after="0"/>
        <w:ind w:firstLine="709"/>
        <w:jc w:val="both"/>
        <w:rPr>
          <w:rFonts w:cs="Times New Roman"/>
        </w:rPr>
      </w:pPr>
      <w:r>
        <w:rPr>
          <w:rFonts w:cs="Times New Roman"/>
          <w:bCs/>
        </w:rPr>
        <w:lastRenderedPageBreak/>
        <w:t>Ročište za otvaranje pristiglih ponuda održati će se kod Trgovačkog suda u Varaždinu, Varaždin, Braće Radića 2, soba 226/II,</w:t>
      </w:r>
      <w:r>
        <w:rPr>
          <w:rFonts w:cs="Times New Roman"/>
          <w:b/>
          <w:bCs/>
        </w:rPr>
        <w:t xml:space="preserve"> </w:t>
      </w:r>
      <w:r>
        <w:rPr>
          <w:rFonts w:cs="Times New Roman"/>
          <w:bCs/>
        </w:rPr>
        <w:t>dana</w:t>
      </w:r>
      <w:r>
        <w:rPr>
          <w:rFonts w:cs="Times New Roman"/>
          <w:b/>
          <w:bCs/>
        </w:rPr>
        <w:t xml:space="preserve"> 20. lipnja 2017. godine u 13,00 sati.</w:t>
      </w:r>
    </w:p>
    <w:p w:rsidRDefault="004950A2" w:rsidP="004950A2" w:rsidR="004950A2">
      <w:pPr>
        <w:spacing w:after="0"/>
        <w:ind w:firstLine="709"/>
        <w:jc w:val="both"/>
        <w:rPr>
          <w:rFonts w:cs="Times New Roman"/>
        </w:rPr>
      </w:pPr>
      <w:r>
        <w:rPr>
          <w:rFonts w:cs="Times New Roman"/>
        </w:rPr>
        <w:t>5. Rok za podnošenje ponuda je 8 dana, računajući od dana objave ovog oglasa u javnom  glasilu.</w:t>
      </w:r>
      <w:r>
        <w:rPr>
          <w:rFonts w:cs="Times New Roman"/>
          <w:i/>
          <w:iCs/>
        </w:rPr>
        <w:t xml:space="preserve"> </w:t>
      </w:r>
      <w:r>
        <w:rPr>
          <w:rFonts w:cs="Times New Roman"/>
        </w:rPr>
        <w:t>Kao pravovremeno pristigle ponude smatrati će se samo ponude koje stignu preporučenom pošiljkom, najkasnije 1 dan nakon isteka roka za predaju ponuda.</w:t>
      </w:r>
    </w:p>
    <w:p w:rsidRDefault="004950A2" w:rsidP="004950A2" w:rsidR="004950A2">
      <w:pPr>
        <w:spacing w:after="0"/>
        <w:ind w:firstLine="709"/>
        <w:jc w:val="both"/>
        <w:rPr>
          <w:rFonts w:cs="Times New Roman"/>
        </w:rPr>
      </w:pPr>
      <w:r>
        <w:rPr>
          <w:rFonts w:cs="Times New Roman"/>
        </w:rPr>
        <w:t>6. Imovina se može prodati i ispod početne vrijednosti, s time da prodavatelj zadržava pravo neprihvaćanja niti jedne ponude, ukoliko bi ista bila u izričitoj suprotnosti s interesima vjerovnika.</w:t>
      </w:r>
    </w:p>
    <w:p w:rsidRDefault="004950A2" w:rsidP="004950A2" w:rsidR="004950A2">
      <w:pPr>
        <w:spacing w:after="0"/>
        <w:ind w:firstLine="709"/>
        <w:jc w:val="both"/>
        <w:rPr>
          <w:rFonts w:cs="Times New Roman"/>
        </w:rPr>
      </w:pPr>
      <w:r>
        <w:rPr>
          <w:rFonts w:cs="Times New Roman"/>
        </w:rPr>
        <w:t>7. Svaki ponuditelj dužan je uplatiti jamčevinu u visini 10% od početne prodajne cijene, najkasnije do dana isteka roka za podnošenje ponuda, na žiro račun Trgovačkog suda u Varaždinu prema IBAN konstrukciji broj: HR4023900011300002754 (u elektroničkom nalogu za plaćanje), HR40 2390 0011 3000 0275 4 (u nalogu za plaćanje na papirnatom obrascu),  pozivom na broj spisa – u koloni svrha uplate. U slučaju neplaćanja jamčevine u određenom roku smatra se da je ponuđač odustao  od svoje ponude.</w:t>
      </w:r>
    </w:p>
    <w:p w:rsidRDefault="004950A2" w:rsidP="004950A2" w:rsidR="004950A2">
      <w:pPr>
        <w:spacing w:after="0"/>
        <w:ind w:firstLine="709"/>
        <w:jc w:val="both"/>
        <w:rPr>
          <w:rFonts w:cs="Times New Roman"/>
        </w:rPr>
      </w:pPr>
      <w:r>
        <w:rPr>
          <w:rFonts w:cs="Times New Roman"/>
        </w:rPr>
        <w:t>8. O prihvatu najpovoljnije ponude sud će odlučiti u rješenju o dosudi. Ponuditelj čija je ponuda prihvaćena te mu dosuđene kupljene nekretnine, dužan je razliku do pune cijene, umanjenu za uračunati iznos jamčevine, uplatiti u roku 15 dana od dana pravomoćnosti rješenja o dosudi. Ukoliko ponuditelj čija je ponuda prihvaćena ne uplati razliku cijene u određenom mu roku, nekretnine će se dosuditi slijedećem najpovoljnijem ponuđaču.</w:t>
      </w:r>
    </w:p>
    <w:p w:rsidRDefault="004950A2" w:rsidP="004950A2" w:rsidR="004950A2">
      <w:pPr>
        <w:spacing w:after="0"/>
        <w:ind w:firstLine="709"/>
        <w:jc w:val="both"/>
        <w:rPr>
          <w:rFonts w:cs="Times New Roman"/>
        </w:rPr>
      </w:pPr>
      <w:r>
        <w:rPr>
          <w:rFonts w:cs="Times New Roman"/>
        </w:rPr>
        <w:t>Nakon što ponuditelj čija je ponuda prihvaćena uplati cijenu u cijelosti, sud će posebnim zaključkom odrediti uknjižbu vlasništva, brisanje tereta te predaju u posjed.</w:t>
      </w:r>
    </w:p>
    <w:p w:rsidRDefault="004950A2" w:rsidP="004950A2" w:rsidR="004950A2">
      <w:pPr>
        <w:spacing w:after="0"/>
        <w:ind w:firstLine="709"/>
        <w:jc w:val="both"/>
        <w:rPr>
          <w:rFonts w:cs="Times New Roman"/>
        </w:rPr>
      </w:pPr>
      <w:r>
        <w:rPr>
          <w:rFonts w:cs="Times New Roman"/>
        </w:rPr>
        <w:t>9. Ovaj zaključak objaviti će se na e-oglasnoj ploči suda te u javnom glasilu. Zadužuje se stečajni upravitelj da ovaj zaključak o prodaji objavi u javnom glasilu te oglas o tome dostavi sudu.</w:t>
      </w:r>
    </w:p>
    <w:p w:rsidRDefault="004950A2" w:rsidP="004950A2" w:rsidR="004950A2">
      <w:pPr>
        <w:spacing w:after="0"/>
        <w:jc w:val="both"/>
        <w:rPr>
          <w:rFonts w:cs="Mangal" w:hAnsi="Liberation Serif" w:ascii="Liberation Serif"/>
        </w:rPr>
      </w:pPr>
      <w:r>
        <w:t xml:space="preserve">           10. Prodaja se provodi po načelu „viđeno-kupljeno“, što isključuje sve naknadne prigovore kupca.</w:t>
      </w:r>
    </w:p>
    <w:p w:rsidRDefault="004950A2" w:rsidP="004950A2" w:rsidR="004950A2">
      <w:pPr>
        <w:pStyle w:val="Tijeloteksta"/>
        <w:tabs>
          <w:tab w:pos="1260" w:val="left"/>
        </w:tabs>
        <w:spacing w:after="0"/>
        <w:jc w:val="both"/>
      </w:pPr>
      <w:r>
        <w:t xml:space="preserve">           11. Zainteresirane osobe mogu razgledati nekretnine koje su predmet prodaje uz prethodni dogovor sa stečajnim upraviteljem Stankom Makar, dipl. oec. iz Ludbrega, na broj 091 2010001, svakog radnog dana od 8,00-15,00 sati.</w:t>
      </w:r>
    </w:p>
    <w:p w:rsidRDefault="004950A2" w:rsidP="004950A2" w:rsidR="004950A2">
      <w:pPr>
        <w:spacing w:after="0"/>
        <w:ind w:firstLine="709"/>
        <w:jc w:val="both"/>
        <w:rPr>
          <w:rFonts w:cs="Times New Roman" w:eastAsia="Times New Roman"/>
        </w:rPr>
      </w:pPr>
    </w:p>
    <w:p w:rsidRDefault="004950A2" w:rsidP="004950A2" w:rsidR="004950A2">
      <w:pPr>
        <w:spacing w:after="0"/>
        <w:jc w:val="both"/>
        <w:rPr>
          <w:rFonts w:cs="Times New Roman" w:eastAsia="Times New Roman"/>
        </w:rPr>
      </w:pPr>
    </w:p>
    <w:p w:rsidRDefault="004950A2" w:rsidP="004950A2" w:rsidR="004950A2">
      <w:pPr>
        <w:spacing w:after="0"/>
        <w:jc w:val="both"/>
        <w:rPr>
          <w:rFonts w:cs="Times New Roman" w:eastAsia="Times New Roman"/>
        </w:rPr>
      </w:pPr>
    </w:p>
    <w:p w:rsidRDefault="004950A2" w:rsidP="004950A2" w:rsidR="004950A2">
      <w:pPr>
        <w:pStyle w:val="Tijeloteksta21"/>
        <w:jc w:val="center"/>
        <w:rPr>
          <w:rFonts w:cs="Times New Roman" w:hAnsi="Times New Roman" w:ascii="Times New Roman"/>
        </w:rPr>
      </w:pPr>
      <w:r>
        <w:rPr>
          <w:rFonts w:cs="Times New Roman" w:hAnsi="Times New Roman" w:ascii="Times New Roman"/>
        </w:rPr>
        <w:t>U Varaždinu, 03. svibnja 2017. godine</w:t>
      </w:r>
    </w:p>
    <w:p w:rsidRDefault="004950A2" w:rsidP="004950A2" w:rsidR="004950A2">
      <w:pPr>
        <w:pStyle w:val="Tijeloteksta21"/>
        <w:rPr>
          <w:rFonts w:cs="Times New Roman" w:hAnsi="Times New Roman" w:ascii="Times New Roman"/>
        </w:rPr>
      </w:pPr>
    </w:p>
    <w:p w:rsidRDefault="004950A2" w:rsidP="004950A2" w:rsidR="004950A2">
      <w:pPr>
        <w:pStyle w:val="Tijeloteksta21"/>
        <w:rPr>
          <w:rFonts w:cs="Times New Roman" w:hAnsi="Times New Roman" w:ascii="Times New Roman"/>
        </w:rPr>
      </w:pPr>
    </w:p>
    <w:p w:rsidRDefault="004950A2" w:rsidP="004950A2" w:rsidR="004950A2">
      <w:pPr>
        <w:pStyle w:val="Tijeloteksta"/>
        <w:tabs>
          <w:tab w:pos="1260" w:val="left"/>
        </w:tabs>
        <w:spacing w:after="0"/>
        <w:ind w:left="720"/>
        <w:jc w:val="cente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t>Stečajni sudac:</w:t>
      </w:r>
    </w:p>
    <w:p w:rsidRDefault="004950A2" w:rsidP="004950A2" w:rsidR="004950A2">
      <w:pPr>
        <w:pStyle w:val="Tijeloteksta"/>
        <w:tabs>
          <w:tab w:pos="1260" w:val="left"/>
        </w:tabs>
        <w:spacing w:after="0"/>
        <w:ind w:left="720"/>
        <w:jc w:val="center"/>
        <w:rPr>
          <w:rFonts w:cs="Mangal" w:hAnsi="Liberation Serif" w:ascii="Liberation Serif"/>
        </w:rPr>
      </w:pPr>
    </w:p>
    <w:p w:rsidRDefault="004950A2" w:rsidP="004950A2" w:rsidR="004950A2">
      <w:pPr>
        <w:pStyle w:val="Tijeloteksta"/>
        <w:tabs>
          <w:tab w:pos="1260" w:val="left"/>
        </w:tabs>
        <w:spacing w:after="0"/>
        <w:ind w:left="720"/>
        <w:jc w:val="center"/>
      </w:pPr>
      <w:r>
        <w:tab/>
      </w:r>
      <w:r>
        <w:tab/>
      </w:r>
      <w:r>
        <w:tab/>
        <w:t xml:space="preserve">                                            Jasna Lekić</w:t>
      </w:r>
    </w:p>
    <w:p w:rsidRDefault="004950A2" w:rsidP="004950A2" w:rsidR="004950A2">
      <w:pPr>
        <w:pStyle w:val="Tijeloteksta"/>
        <w:tabs>
          <w:tab w:pos="1260" w:val="left"/>
        </w:tabs>
        <w:spacing w:after="0"/>
        <w:ind w:left="720"/>
        <w:jc w:val="center"/>
      </w:pPr>
    </w:p>
    <w:p w:rsidRDefault="004950A2" w:rsidP="004950A2" w:rsidR="004950A2">
      <w:pPr>
        <w:pStyle w:val="Tijeloteksta21"/>
        <w:rPr>
          <w:rFonts w:hint="eastAsia"/>
        </w:rPr>
      </w:pPr>
      <w:r>
        <w:tab/>
      </w:r>
      <w:r>
        <w:tab/>
      </w:r>
      <w:r>
        <w:tab/>
      </w:r>
      <w:r>
        <w:tab/>
      </w:r>
      <w:r>
        <w:tab/>
      </w:r>
      <w:r>
        <w:tab/>
      </w:r>
    </w:p>
    <w:p w:rsidRDefault="004950A2" w:rsidP="004950A2" w:rsidR="004950A2">
      <w:pPr>
        <w:tabs>
          <w:tab w:pos="1260" w:val="left"/>
        </w:tabs>
        <w:spacing w:after="0"/>
        <w:jc w:val="both"/>
        <w:rPr>
          <w:rFonts w:cs="Mangal" w:hAnsi="Liberation Serif" w:ascii="Liberation Serif"/>
        </w:rPr>
      </w:pPr>
      <w:r>
        <w:t>POUKA O PRAVNOM LIJEKU:</w:t>
      </w:r>
    </w:p>
    <w:p w:rsidRDefault="004950A2" w:rsidP="004950A2" w:rsidR="004950A2">
      <w:pPr>
        <w:tabs>
          <w:tab w:pos="1260" w:val="left"/>
        </w:tabs>
        <w:spacing w:after="0"/>
        <w:jc w:val="both"/>
      </w:pPr>
    </w:p>
    <w:p w:rsidRDefault="004950A2" w:rsidP="004950A2" w:rsidR="004950A2">
      <w:pPr>
        <w:spacing w:after="0"/>
        <w:jc w:val="both"/>
      </w:pPr>
      <w:r>
        <w:t>Protiv ovog zaključka nije dopušten poseban pravni lijek</w:t>
      </w:r>
    </w:p>
    <w:p w:rsidRDefault="004950A2" w:rsidP="004950A2" w:rsidR="004950A2">
      <w:pPr>
        <w:pStyle w:val="Tijeloteksta21"/>
        <w:rPr>
          <w:rFonts w:cs="Times New Roman" w:hAnsi="Times New Roman" w:ascii="Times New Roman"/>
        </w:rPr>
      </w:pPr>
    </w:p>
    <w:p w:rsidRDefault="004950A2" w:rsidP="004950A2" w:rsidR="004950A2">
      <w:pPr>
        <w:pStyle w:val="Tijeloteksta21"/>
        <w:rPr>
          <w:rFonts w:cs="Times New Roman" w:hAnsi="Times New Roman" w:ascii="Times New Roman"/>
        </w:rPr>
      </w:pPr>
    </w:p>
    <w:p w:rsidRDefault="004950A2" w:rsidP="004950A2" w:rsidR="004950A2">
      <w:pPr>
        <w:pStyle w:val="Tijeloteksta21"/>
        <w:rPr>
          <w:rFonts w:cs="Times New Roman" w:hAnsi="Times New Roman" w:ascii="Times New Roman"/>
        </w:rPr>
      </w:pPr>
    </w:p>
    <w:p w:rsidRDefault="004950A2" w:rsidP="004950A2" w:rsidR="004950A2">
      <w:pPr>
        <w:spacing w:after="0"/>
        <w:jc w:val="both"/>
        <w:rPr>
          <w:rFonts w:cs="Mangal" w:hAnsi="Liberation Serif" w:ascii="Liberation Serif"/>
        </w:rPr>
      </w:pPr>
      <w:r>
        <w:rPr>
          <w:rFonts w:cs="Times New Roman"/>
        </w:rPr>
        <w:t xml:space="preserve">DNA: </w:t>
      </w:r>
      <w:r>
        <w:rPr>
          <w:rFonts w:cs="Times New Roman"/>
        </w:rPr>
        <w:tab/>
        <w:t xml:space="preserve">1. </w:t>
      </w:r>
      <w:r>
        <w:t>Stečajni upravitelj Stanko Makar, dipl. oec. iz Ludbrega, Petra Zrinskog 3</w:t>
      </w:r>
    </w:p>
    <w:p w:rsidRDefault="004950A2" w:rsidP="004950A2" w:rsidR="004950A2">
      <w:pPr>
        <w:spacing w:after="0"/>
        <w:jc w:val="both"/>
      </w:pPr>
      <w:r>
        <w:t xml:space="preserve">            2. ŽDO Varaždin, građansko-upravni odjel</w:t>
      </w:r>
    </w:p>
    <w:p w:rsidRDefault="004950A2" w:rsidP="004950A2" w:rsidR="00AE649C" w:rsidRPr="00B76F3C">
      <w:pPr>
        <w:spacing w:after="0"/>
      </w:pPr>
      <w:r>
        <w:rPr>
          <w:rFonts w:cs="Times New Roman" w:eastAsia="Times New Roman"/>
        </w:rPr>
        <w:t xml:space="preserve">            3.  </w:t>
      </w:r>
      <w:r>
        <w:rPr>
          <w:rFonts w:cs="Times New Roman"/>
        </w:rPr>
        <w:t>e-Oglasna ploča ovog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DC25A5"/>
    <w:multiLevelType w:val="hybridMultilevel"/>
    <w:tmpl w:val="4E462B34"/>
    <w:lvl w:tplc="657A7822" w:ilvl="0">
      <w:start w:val="2"/>
      <w:numFmt w:val="bullet"/>
      <w:lvlText w:val="-"/>
      <w:lvlJc w:val="left"/>
      <w:pPr>
        <w:ind w:hanging="360" w:left="1065"/>
      </w:pPr>
      <w:rPr>
        <w:rFonts w:cs="Times New Roman" w:eastAsia="SimSu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0A2"/>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2D5B"/>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9B9"/>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teksta21" w:type="paragraph">
    <w:name w:val="Tijelo teksta 21"/>
    <w:basedOn w:val="Normal"/>
    <w:rsid w:val="004950A2"/>
    <w:pPr>
      <w:widowControl w:val="false"/>
      <w:suppressAutoHyphens/>
      <w:spacing w:after="0"/>
    </w:pPr>
    <w:rPr>
      <w:rFonts w:cs="Mangal" w:eastAsia="SimSun" w:hAnsi="Liberation Serif" w:ascii="Liberation Serif"/>
      <w:kern w:val="2"/>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teksta21" w:type="paragraph">
    <w:name w:val="Tijelo teksta 21"/>
    <w:basedOn w:val="Normal"/>
    <w:rsid w:val="004950A2"/>
    <w:pPr>
      <w:widowControl w:val="0"/>
      <w:suppressAutoHyphens/>
      <w:spacing w:after="0"/>
    </w:pPr>
    <w:rPr>
      <w:rFonts w:ascii="Liberation Serif" w:cs="Mangal" w:eastAsia="SimSun" w:hAnsi="Liberation Serif"/>
      <w:kern w:val="2"/>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66512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St-43/2015-37</izvorni_sadrzaj>
    <derivirana_varijabla naziv="DomainObject.Oznaka_1">St-43/2015-37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zvorni_sadrzaj>
    <derivirana_varijabla naziv="DomainObject.Predmet.OstaliListFormated_1">
      <item>Sudski registar</item>
      <item>BOJAN SLAVIČEK</item>
      <item>Tomislav Đuričin</item>
      <item>E-oglasna ploča</item>
      <item>Sudski registar, Trgovački sud u Varaždinu</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FormatedOIB_1">
      <item>Sudski registar</item>
      <item>BOJAN SLAVIČEK, OIB 73270656450</item>
      <item>Tomislav Đuričin, OIB 01733609458</item>
      <item>E-oglasna ploča</item>
      <item>Sudski registar, Trgovački sud u Varaždinu</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zvorni_sadrzaj>
    <derivirana_varijabla naziv="DomainObject.Predmet.OstaliListNazivFormated_1">
      <item>Sudski registar</item>
      <item>BOJAN SLAVIČEK</item>
      <item>Tomislav Đuričin</item>
      <item>E-oglasna ploča</item>
      <item>Sudski registar, Trgovački sud u Varaždinu</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NazivFormatedOIB_1">
      <item>Sudski registar</item>
      <item>BOJAN SLAVIČEK, OIB 73270656450</item>
      <item>Tomislav Đuričin, OIB 01733609458</item>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St-43/2015-37</izvorni_sadrzaj>
    <derivirana_varijabla naziv="DomainObject.PoslovniBrojDokumenta_1">St-43/2015-37</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9F0419-CC6A-43D2-99E0-279F55249E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676</properties:Words>
  <properties:Characters>3778</properties:Characters>
  <properties:Lines>93</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2017-05-03T12:05:00Z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St-43/2015-37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