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43986" w14:paraId="0843986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D6488" w:rsidP="009D6488" w:rsidR="009D6488" w:rsidRPr="009D648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9D6488">
        <w:rPr>
          <w:rFonts w:cs="Times New Roman" w:eastAsia="Times New Roman"/>
          <w:noProof/>
          <w:szCs w:val="20"/>
          <w:lang w:eastAsia="hr-HR"/>
        </w:rPr>
        <w:t xml:space="preserve">          5 St-1212/2016-9</w:t>
      </w:r>
    </w:p>
    <w:p w:rsidRDefault="009D6488" w:rsidP="009D6488" w:rsidR="009D6488" w:rsidRPr="009D648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D6488" w:rsidP="009D6488" w:rsidR="009D6488" w:rsidRPr="009D6488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D6488" w:rsidP="009D6488" w:rsidR="009D6488" w:rsidRPr="009D648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9D6488" w:rsidP="009D6488" w:rsidR="009D6488" w:rsidRPr="009D648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9D6488" w:rsidP="009D6488" w:rsidR="009D6488" w:rsidRPr="009D6488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D6488" w:rsidP="009D6488" w:rsidR="009D6488" w:rsidRPr="009D648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D6488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9D6488">
        <w:rPr>
          <w:rFonts w:cs="Times New Roman" w:eastAsia="Times New Roman"/>
          <w:szCs w:val="20"/>
          <w:lang w:eastAsia="hr-HR"/>
        </w:rPr>
        <w:t xml:space="preserve">u skraćenom stečajnom postupku nad dužnikom VIBE PRODUKCIJA d.o.o. za usluge, Zagreb, </w:t>
      </w:r>
      <w:proofErr w:type="spellStart"/>
      <w:r w:rsidRPr="009D6488">
        <w:rPr>
          <w:rFonts w:cs="Times New Roman" w:eastAsia="Times New Roman"/>
          <w:szCs w:val="20"/>
          <w:lang w:eastAsia="hr-HR"/>
        </w:rPr>
        <w:t>Horvaćanska</w:t>
      </w:r>
      <w:proofErr w:type="spellEnd"/>
      <w:r w:rsidRPr="009D6488">
        <w:rPr>
          <w:rFonts w:cs="Times New Roman" w:eastAsia="Times New Roman"/>
          <w:szCs w:val="20"/>
          <w:lang w:eastAsia="hr-HR"/>
        </w:rPr>
        <w:t xml:space="preserve"> 71, MBS: 080812771, OIB: 03161873965, 4. siječnja 2018. don</w:t>
      </w:r>
      <w:r w:rsidRPr="009D6488">
        <w:rPr>
          <w:rFonts w:cs="Times New Roman" w:eastAsia="Times New Roman"/>
          <w:noProof/>
          <w:szCs w:val="20"/>
          <w:lang w:eastAsia="hr-HR"/>
        </w:rPr>
        <w:t>osi</w:t>
      </w:r>
    </w:p>
    <w:p w:rsidRDefault="009D6488" w:rsidP="009D6488" w:rsidR="009D6488" w:rsidRPr="009D64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D6488" w:rsidP="009D6488" w:rsidR="009D6488" w:rsidRPr="009D64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D6488" w:rsidP="009D6488" w:rsidR="009D6488" w:rsidRPr="009D648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D6488">
        <w:rPr>
          <w:rFonts w:cs="Times New Roman" w:eastAsia="Times New Roman"/>
          <w:noProof/>
          <w:szCs w:val="20"/>
          <w:lang w:eastAsia="hr-HR"/>
        </w:rPr>
        <w:t>Z A K L J U Č A K</w:t>
      </w:r>
    </w:p>
    <w:p w:rsidRDefault="009D6488" w:rsidP="009D6488" w:rsidR="009D6488" w:rsidRPr="009D64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D6488" w:rsidP="009D6488" w:rsidR="009D6488" w:rsidRPr="009D64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D6488" w:rsidP="009D6488" w:rsidR="009D6488" w:rsidRPr="009D64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D6488">
        <w:rPr>
          <w:rFonts w:cs="Times New Roman" w:eastAsia="Times New Roman"/>
          <w:szCs w:val="20"/>
          <w:lang w:eastAsia="hr-HR"/>
        </w:rPr>
        <w:t xml:space="preserve">Nalaže se Financijskoj agenciji da naloži </w:t>
      </w:r>
      <w:proofErr w:type="spellStart"/>
      <w:r w:rsidRPr="009D6488">
        <w:rPr>
          <w:rFonts w:cs="Times New Roman" w:eastAsia="Times New Roman"/>
          <w:szCs w:val="20"/>
          <w:lang w:eastAsia="hr-HR"/>
        </w:rPr>
        <w:t>Raiffeisenbank</w:t>
      </w:r>
      <w:proofErr w:type="spellEnd"/>
      <w:r w:rsidRPr="009D6488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9D6488">
        <w:rPr>
          <w:rFonts w:cs="Times New Roman" w:eastAsia="Times New Roman"/>
          <w:szCs w:val="20"/>
          <w:lang w:eastAsia="hr-HR"/>
        </w:rPr>
        <w:t>Austria</w:t>
      </w:r>
      <w:proofErr w:type="spellEnd"/>
      <w:r w:rsidRPr="009D6488">
        <w:rPr>
          <w:rFonts w:cs="Times New Roman" w:eastAsia="Times New Roman"/>
          <w:szCs w:val="20"/>
          <w:lang w:eastAsia="hr-HR"/>
        </w:rPr>
        <w:t xml:space="preserve"> d.d. prijenos zaplijenjenih novčanih sredstava na ime predujma za namirenje troškova stečajnog postupka u iznosu od 333,50 kn, s računa dužnika u Fond za namirenje troškova stečajnog postupka koji se vodi kod Trgovačkog suda u Bjelovaru </w:t>
      </w:r>
      <w:r w:rsidRPr="009D6488">
        <w:rPr>
          <w:rFonts w:cs="Times New Roman" w:eastAsia="Times New Roman"/>
          <w:noProof/>
          <w:szCs w:val="20"/>
          <w:lang w:eastAsia="hr-HR"/>
        </w:rPr>
        <w:t>IBAN: HR6123900011300000630 model HR05 51-1212</w:t>
      </w:r>
      <w:r w:rsidRPr="009D6488">
        <w:rPr>
          <w:rFonts w:cs="Times New Roman" w:eastAsia="Times New Roman"/>
          <w:szCs w:val="20"/>
          <w:lang w:eastAsia="hr-HR"/>
        </w:rPr>
        <w:t xml:space="preserve">-16.    </w:t>
      </w:r>
    </w:p>
    <w:p w:rsidRDefault="009D6488" w:rsidP="009D6488" w:rsidR="009D6488" w:rsidRPr="009D648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9D6488" w:rsidP="009D6488" w:rsidR="009D6488" w:rsidRPr="009D648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9D6488" w:rsidP="009D6488" w:rsidR="009D6488" w:rsidRPr="009D648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D6488">
        <w:rPr>
          <w:rFonts w:cs="Times New Roman" w:eastAsia="Times New Roman"/>
          <w:szCs w:val="20"/>
          <w:lang w:eastAsia="hr-HR"/>
        </w:rPr>
        <w:t>Obrazloženje</w:t>
      </w:r>
    </w:p>
    <w:p w:rsidRDefault="009D6488" w:rsidP="009D6488" w:rsidR="009D6488" w:rsidRPr="009D648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D6488" w:rsidP="009D6488" w:rsidR="009D6488" w:rsidRPr="009D64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D6488">
        <w:rPr>
          <w:rFonts w:cs="Times New Roman" w:eastAsia="Times New Roman"/>
          <w:szCs w:val="20"/>
          <w:lang w:eastAsia="hr-HR"/>
        </w:rPr>
        <w:t xml:space="preserve">Iz prijedloga za otvaranje stečajnog postupka proizlazi da dužnik na dan 28. ožujka 2016. na računu kod banke temeljem čl.112. Stečajnog zakona </w:t>
      </w:r>
      <w:r w:rsidRPr="009D6488">
        <w:rPr>
          <w:rFonts w:cs="Times New Roman" w:eastAsia="Times New Roman"/>
          <w:noProof/>
          <w:szCs w:val="20"/>
          <w:lang w:eastAsia="hr-HR"/>
        </w:rPr>
        <w:t xml:space="preserve">("Narodne novine" broj 71/15, dalje: SZ) </w:t>
      </w:r>
      <w:r w:rsidRPr="009D6488">
        <w:rPr>
          <w:rFonts w:cs="Times New Roman" w:eastAsia="Times New Roman"/>
          <w:szCs w:val="20"/>
          <w:lang w:eastAsia="hr-HR"/>
        </w:rPr>
        <w:t>ima zaplijenjena sredstva u iznosu od 333,50 kn na ime predujma za namirenje troškova stečajnog postupka.</w:t>
      </w:r>
    </w:p>
    <w:p w:rsidRDefault="009D6488" w:rsidP="009D6488" w:rsidR="009D6488" w:rsidRPr="009D64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D6488" w:rsidP="009D6488" w:rsidR="009D6488" w:rsidRPr="009D64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D6488">
        <w:rPr>
          <w:rFonts w:cs="Times New Roman" w:eastAsia="Times New Roman"/>
          <w:szCs w:val="20"/>
          <w:lang w:eastAsia="hr-HR"/>
        </w:rPr>
        <w:t xml:space="preserve">Pravomoćnim rješenjem od 11. svibnja 2017. sud je otvorio i istovremeno zaključio stečajni postupak nad dužnikom i dužnik je brisan iz sudskog registra.  </w:t>
      </w:r>
    </w:p>
    <w:p w:rsidRDefault="009D6488" w:rsidP="009D6488" w:rsidR="009D6488" w:rsidRPr="009D64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D6488" w:rsidP="009D6488" w:rsidR="009D6488" w:rsidRPr="009D64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D6488">
        <w:rPr>
          <w:rFonts w:cs="Times New Roman" w:eastAsia="Times New Roman"/>
          <w:szCs w:val="20"/>
          <w:lang w:eastAsia="hr-HR"/>
        </w:rPr>
        <w:t xml:space="preserve">Budući da tijekom skraćenog stečajnog postupka nisu nastali troškovi koji bi se trebali namiriti iz zaplijenjenih sredstava, temeljem odredbe čl.133. st.1. SZ-a riješeno je da je se iznos od 333,50 kn prenese u Fond za namirenje troškova stečajnog postupka, koji je, sukladno čl.111. st.1. SZ-a, osnovan na ovom sudu.  </w:t>
      </w:r>
    </w:p>
    <w:p w:rsidRDefault="009D6488" w:rsidP="009D6488" w:rsidR="009D6488" w:rsidRPr="009D648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D6488" w:rsidP="009D6488" w:rsidR="009D6488" w:rsidRPr="009D648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D6488">
        <w:rPr>
          <w:rFonts w:cs="Times New Roman" w:eastAsia="Times New Roman"/>
          <w:szCs w:val="20"/>
          <w:lang w:eastAsia="hr-HR"/>
        </w:rPr>
        <w:t>U Bjelovaru, 4. siječnja 2018.</w:t>
      </w:r>
    </w:p>
    <w:p w:rsidRDefault="009D6488" w:rsidP="009D6488" w:rsidR="009D6488" w:rsidRPr="009D64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D6488" w:rsidP="009D6488" w:rsidR="009D6488" w:rsidRPr="009D64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D648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STEČAJNI SUDAC</w:t>
      </w:r>
    </w:p>
    <w:p w:rsidRDefault="009D6488" w:rsidP="009D6488" w:rsidR="009D6488" w:rsidRPr="009D64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D648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MARIJA PETRINA KUBICA v.r.</w:t>
      </w:r>
    </w:p>
    <w:p w:rsidRDefault="009D6488" w:rsidP="009D6488" w:rsidR="009D6488" w:rsidRPr="009D64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D6488" w:rsidP="009D6488" w:rsidR="009D6488" w:rsidRPr="009D648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9D6488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9D6488" w:rsidP="009D6488" w:rsidR="009D6488" w:rsidRPr="009D648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9D6488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9D6488" w:rsidP="009D6488" w:rsidR="009D6488" w:rsidRPr="009D648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9D6488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488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734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St-1212/2016-9</izvorni_sadrzaj>
    <derivirana_varijabla naziv="DomainObject.Oznaka_1">St-1212/2016-9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1212</izvorni_sadrzaj>
    <derivirana_varijabla naziv="DomainObject.Predmet.Broj_1">1212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svibnja 2017.</izvorni_sadrzaj>
    <derivirana_varijabla naziv="DomainObject.Predmet.DatumRjesavanja_1">11.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St-1212/2016</izvorni_sadrzaj>
    <derivirana_varijabla naziv="DomainObject.Predmet.OznakaBroj_1">St-1212/2016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VIBE PRODUKCIJA d.o.o. zastupanog po punomoćniku Ilija Ageljić</izvorni_sadrzaj>
    <derivirana_varijabla naziv="DomainObject.Predmet.ProtustrankaFormated_1">  VIBE PRODUKCIJA d.o.o. zastupanog po punomoćniku Ilija Ageljić</derivirana_varijabla>
  </DomainObject.Predmet.ProtustrankaFormated>
  <DomainObject.Predmet.ProtustrankaFormatedOIB>
    <izvorni_sadrzaj>  VIBE PRODUKCIJA d.o.o., OIB 03161873965 zastupanog po punomoćniku Ilija Ageljić</izvorni_sadrzaj>
    <derivirana_varijabla naziv="DomainObject.Predmet.ProtustrankaFormatedOIB_1">  VIBE PRODUKCIJA d.o.o., OIB 03161873965 zastupanog po punomoćniku Ilija Ageljić</derivirana_varijabla>
  </DomainObject.Predmet.ProtustrankaFormatedOIB>
  <DomainObject.Predmet.ProtustrankaFormatedWithAdress>
    <izvorni_sadrzaj> VIBE PRODUKCIJA d.o.o., Horvaćanska 71, 10000 Zagreb zastupanog po punomoćniku Ilija Ageljić</izvorni_sadrzaj>
    <derivirana_varijabla naziv="DomainObject.Predmet.ProtustrankaFormatedWithAdress_1"> VIBE PRODUKCIJA d.o.o., Horvaćanska 71, 10000 Zagreb zastupanog po punomoćniku Ilija Ageljić</derivirana_varijabla>
  </DomainObject.Predmet.ProtustrankaFormatedWithAdress>
  <DomainObject.Predmet.ProtustrankaFormatedWithAdressOIB>
    <izvorni_sadrzaj> VIBE PRODUKCIJA d.o.o., OIB 03161873965, Horvaćanska 71, 10000 Zagreb zastupanog po punomoćniku Ilija Ageljić</izvorni_sadrzaj>
    <derivirana_varijabla naziv="DomainObject.Predmet.ProtustrankaFormatedWithAdressOIB_1"> VIBE PRODUKCIJA d.o.o., OIB 03161873965, Horvaćanska 71, 10000 Zagreb zastupanog po punomoćniku Ilija Ageljić</derivirana_varijabla>
  </DomainObject.Predmet.ProtustrankaFormatedWithAdressOIB>
  <DomainObject.Predmet.ProtustrankaWithAdress>
    <izvorni_sadrzaj>VIBE PRODUKCIJA d.o.o. Horvaćanska 71, 10000 Zagreb</izvorni_sadrzaj>
    <derivirana_varijabla naziv="DomainObject.Predmet.ProtustrankaWithAdress_1">VIBE PRODUKCIJA d.o.o. Horvaćanska 71, 10000 Zagreb</derivirana_varijabla>
  </DomainObject.Predmet.ProtustrankaWithAdress>
  <DomainObject.Predmet.ProtustrankaWithAdressOIB>
    <izvorni_sadrzaj>VIBE PRODUKCIJA d.o.o., OIB 03161873965, Horvaćanska 71, 10000 Zagreb</izvorni_sadrzaj>
    <derivirana_varijabla naziv="DomainObject.Predmet.ProtustrankaWithAdressOIB_1">VIBE PRODUKCIJA d.o.o., OIB 03161873965, Horvaćanska 71, 10000 Zagreb</derivirana_varijabla>
  </DomainObject.Predmet.ProtustrankaWithAdressOIB>
  <DomainObject.Predmet.ProtustrankaNazivFormated>
    <izvorni_sadrzaj>VIBE PRODUKCIJA d.o.o.</izvorni_sadrzaj>
    <derivirana_varijabla naziv="DomainObject.Predmet.ProtustrankaNazivFormated_1">VIBE PRODUKCIJA d.o.o.</derivirana_varijabla>
  </DomainObject.Predmet.ProtustrankaNazivFormated>
  <DomainObject.Predmet.ProtustrankaNazivFormatedOIB>
    <izvorni_sadrzaj>VIBE PRODUKCIJA d.o.o., OIB 03161873965</izvorni_sadrzaj>
    <derivirana_varijabla naziv="DomainObject.Predmet.ProtustrankaNazivFormatedOIB_1">VIBE PRODUKCIJA d.o.o., OIB 03161873965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VIBE PRODUKCIJA d.o.o. zastupanog po punomoćniku Ilija Ageljić</item>
    </izvorni_sadrzaj>
    <derivirana_varijabla naziv="DomainObject.Predmet.ProtuStrankaListFormated_1">
      <item>VIBE PRODUKCIJA d.o.o. zastupanog po punomoćniku Ilija Ageljić</item>
    </derivirana_varijabla>
  </DomainObject.Predmet.ProtuStrankaListFormated>
  <DomainObject.Predmet.ProtuStrankaListFormatedOIB>
    <izvorni_sadrzaj>
      <item>VIBE PRODUKCIJA d.o.o., OIB 03161873965 zastupanog po punomoćniku Ilija Ageljić</item>
    </izvorni_sadrzaj>
    <derivirana_varijabla naziv="DomainObject.Predmet.ProtuStrankaListFormatedOIB_1">
      <item>VIBE PRODUKCIJA d.o.o., OIB 03161873965 zastupanog po punomoćniku Ilija Ageljić</item>
    </derivirana_varijabla>
  </DomainObject.Predmet.ProtuStrankaListFormatedOIB>
  <DomainObject.Predmet.ProtuStrankaListFormatedWithAdress>
    <izvorni_sadrzaj>
      <item>VIBE PRODUKCIJA d.o.o., Horvaćanska 71, 10000 Zagreb zastupanog po punomoćniku Ilija Ageljić</item>
    </izvorni_sadrzaj>
    <derivirana_varijabla naziv="DomainObject.Predmet.ProtuStrankaListFormatedWithAdress_1">
      <item>VIBE PRODUKCIJA d.o.o., Horvaćanska 71, 10000 Zagreb zastupanog po punomoćniku Ilija Ageljić</item>
    </derivirana_varijabla>
  </DomainObject.Predmet.ProtuStrankaListFormatedWithAdress>
  <DomainObject.Predmet.ProtuStrankaListFormatedWithAdressOIB>
    <izvorni_sadrzaj>
      <item>VIBE PRODUKCIJA d.o.o., OIB 03161873965, Horvaćanska 71, 10000 Zagreb zastupanog po punomoćniku Ilija Ageljić</item>
    </izvorni_sadrzaj>
    <derivirana_varijabla naziv="DomainObject.Predmet.ProtuStrankaListFormatedWithAdressOIB_1">
      <item>VIBE PRODUKCIJA d.o.o., OIB 03161873965, Horvaćanska 71, 10000 Zagreb zastupanog po punomoćniku Ilija Ageljić</item>
    </derivirana_varijabla>
  </DomainObject.Predmet.ProtuStrankaListFormatedWithAdressOIB>
  <DomainObject.Predmet.ProtuStrankaListNazivFormated>
    <izvorni_sadrzaj>
      <item>VIBE PRODUKCIJA d.o.o.</item>
    </izvorni_sadrzaj>
    <derivirana_varijabla naziv="DomainObject.Predmet.ProtuStrankaListNazivFormated_1">
      <item>VIBE PRODUKCIJA d.o.o.</item>
    </derivirana_varijabla>
  </DomainObject.Predmet.ProtuStrankaListNazivFormated>
  <DomainObject.Predmet.ProtuStrankaListNazivFormatedOIB>
    <izvorni_sadrzaj>
      <item>VIBE PRODUKCIJA d.o.o., OIB 03161873965</item>
    </izvorni_sadrzaj>
    <derivirana_varijabla naziv="DomainObject.Predmet.ProtuStrankaListNazivFormatedOIB_1">
      <item>VIBE PRODUKCIJA d.o.o., OIB 03161873965</item>
    </derivirana_varijabla>
  </DomainObject.Predmet.ProtuStrankaListNazivFormatedOIB>
  <DomainObject.Predmet.OstaliListFormated>
    <izvorni_sadrzaj>
      <item>Ilija Ageljić punomoćnik sudionika u postupku VIBE PRODUKCIJA d.o.o.</item>
    </izvorni_sadrzaj>
    <derivirana_varijabla naziv="DomainObject.Predmet.OstaliListFormated_1">
      <item>Ilija Ageljić punomoćnik sudionika u postupku VIBE PRODUKCIJA d.o.o.</item>
    </derivirana_varijabla>
  </DomainObject.Predmet.OstaliListFormated>
  <DomainObject.Predmet.OstaliListFormatedOIB>
    <izvorni_sadrzaj>
      <item>Ilija Ageljić, OIB 30048073080 punomoćnik sudionika u postupku VIBE PRODUKCIJA d.o.o.</item>
    </izvorni_sadrzaj>
    <derivirana_varijabla naziv="DomainObject.Predmet.OstaliListFormatedOIB_1">
      <item>Ilija Ageljić, OIB 30048073080 punomoćnik sudionika u postupku VIBE PRODUKCIJA d.o.o.</item>
    </derivirana_varijabla>
  </DomainObject.Predmet.OstaliListFormatedOIB>
  <DomainObject.Predmet.OstaliListFormatedWithAdress>
    <izvorni_sadrzaj>
      <item>Ilija Ageljić, Augusta Šenoe 79, 10410 Velika Gorica punomoćnik sudionika u postupku VIBE PRODUKCIJA d.o.o.</item>
    </izvorni_sadrzaj>
    <derivirana_varijabla naziv="DomainObject.Predmet.OstaliListFormatedWithAdress_1">
      <item>Ilija Ageljić, Augusta Šenoe 79, 10410 Velika Gorica punomoćnik sudionika u postupku VIBE PRODUKCIJA d.o.o.</item>
    </derivirana_varijabla>
  </DomainObject.Predmet.OstaliListFormatedWithAdress>
  <DomainObject.Predmet.OstaliListFormatedWithAdressOIB>
    <izvorni_sadrzaj>
      <item>Ilija Ageljić, OIB 30048073080, Augusta Šenoe 79, 10410 Velika Gorica punomoćnik sudionika u postupku VIBE PRODUKCIJA d.o.o.</item>
    </izvorni_sadrzaj>
    <derivirana_varijabla naziv="DomainObject.Predmet.OstaliListFormatedWithAdressOIB_1">
      <item>Ilija Ageljić, OIB 30048073080, Augusta Šenoe 79, 10410 Velika Gorica punomoćnik sudionika u postupku VIBE PRODUKCIJA d.o.o.</item>
    </derivirana_varijabla>
  </DomainObject.Predmet.OstaliListFormatedWithAdressOIB>
  <DomainObject.Predmet.OstaliListNazivFormated>
    <izvorni_sadrzaj>
      <item>Ilija Ageljić</item>
    </izvorni_sadrzaj>
    <derivirana_varijabla naziv="DomainObject.Predmet.OstaliListNazivFormated_1">
      <item>Ilija Ageljić</item>
    </derivirana_varijabla>
  </DomainObject.Predmet.OstaliListNazivFormated>
  <DomainObject.Predmet.OstaliListNazivFormatedOIB>
    <izvorni_sadrzaj>
      <item>Ilija Ageljić, OIB 30048073080</item>
    </izvorni_sadrzaj>
    <derivirana_varijabla naziv="DomainObject.Predmet.OstaliListNazivFormatedOIB_1">
      <item>Ilija Ageljić, OIB 30048073080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>St-1212/2016-9</izvorni_sadrzaj>
    <derivirana_varijabla naziv="DomainObject.PoslovniBrojDokumenta_1">St-1212/2016-9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VIBE PRODUKCIJA d.o.o.</izvorni_sadrzaj>
    <derivirana_varijabla naziv="DomainObject.Predmet.ProtustrankaIDrugi_1">VIBE PRODUKCIJA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VIBE PRODUKCIJA d.o.o., OIB 03161873965, Horvaćanska 71, 10000 Zagreb</izvorni_sadrzaj>
    <derivirana_varijabla naziv="DomainObject.Predmet.ProtustrankaIDrugiAdressOIB_1">VIBE PRODUKCIJA d.o.o., OIB 03161873965, Horvaćanska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svibnja 2017.</izvorni_sadrzaj>
    <derivirana_varijabla naziv="DomainObject.Predmet.OdlukaRjesenje.DatumDonosenjaOdluke_1">11.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St-1212/2016-3</izvorni_sadrzaj>
    <derivirana_varijabla naziv="DomainObject.Predmet.OdlukaRjesenje.Oznaka_1">St-1212/2016-3</derivirana_varijabla>
  </DomainObject.Predmet.OdlukaRjesenje.Oznaka>
  <DomainObject.Predmet.SudioniciListNaziv>
    <izvorni_sadrzaj>
      <item>VIBE PRODUKCIJA d.o.o.</item>
      <item>FINA Regionalni centar Zagreb</item>
      <item>Ilija Ageljić</item>
    </izvorni_sadrzaj>
    <derivirana_varijabla naziv="DomainObject.Predmet.SudioniciListNaziv_1">
      <item>VIBE PRODUKCIJA d.o.o.</item>
      <item>FINA Regionalni centar Zagreb</item>
      <item>Ilija Ageljić</item>
    </derivirana_varijabla>
  </DomainObject.Predmet.SudioniciListNaziv>
  <DomainObject.Predmet.SudioniciListAdressOIB>
    <izvorni_sadrzaj>
      <item>VIBE PRODUKCIJA d.o.o., OIB 03161873965, Horvaćanska 71,10000 Zagreb</item>
      <item>FINA Regionalni centar Zagreb, OIB 85821130368, Trg svibanjskih žrtava 1995. 1,10000 Zagreb</item>
      <item>Ilija Ageljić, OIB 30048073080, Augusta Šenoe 79,10410 Velika Gorica</item>
    </izvorni_sadrzaj>
    <derivirana_varijabla naziv="DomainObject.Predmet.SudioniciListAdressOIB_1">
      <item>VIBE PRODUKCIJA d.o.o., OIB 03161873965, Horvaćanska 71,10000 Zagreb</item>
      <item>FINA Regionalni centar Zagreb, OIB 85821130368, Trg svibanjskih žrtava 1995. 1,10000 Zagreb</item>
      <item>Ilija Ageljić, OIB 30048073080, Augusta Šenoe 79,10410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1F74BF-A56D-4375-AB8D-4C8E62EC1B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227</properties:Words>
  <properties:Characters>1292</properties:Characters>
  <properties:Lines>46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2018-01-04T11:37:00Z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St-1212/2016-9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