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b469" w14:paraId="918b469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193A3D">
        <w:rPr>
          <w:rFonts w:hAnsi="Times New Roman" w:ascii="Times New Roman"/>
          <w:szCs w:val="24"/>
          <w:lang w:val="hr-HR"/>
        </w:rPr>
        <w:t>6104</w:t>
      </w:r>
      <w:r w:rsidR="0060609C">
        <w:rPr>
          <w:rFonts w:hAnsi="Times New Roman" w:ascii="Times New Roman"/>
          <w:szCs w:val="24"/>
          <w:lang w:val="hr-HR"/>
        </w:rPr>
        <w:t>/16</w:t>
      </w:r>
      <w:r w:rsidR="0011379C">
        <w:rPr>
          <w:rFonts w:hAnsi="Times New Roman" w:ascii="Times New Roman"/>
          <w:szCs w:val="24"/>
          <w:lang w:val="hr-HR"/>
        </w:rPr>
        <w:t>-47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193A3D">
        <w:rPr>
          <w:rFonts w:hAnsi="Times New Roman" w:ascii="Times New Roman"/>
          <w:szCs w:val="24"/>
        </w:rPr>
        <w:t xml:space="preserve">FLAMMULA NEKRETNINE </w:t>
      </w:r>
      <w:proofErr w:type="spellStart"/>
      <w:r w:rsidR="00193A3D">
        <w:rPr>
          <w:rFonts w:hAnsi="Times New Roman" w:ascii="Times New Roman"/>
          <w:szCs w:val="24"/>
        </w:rPr>
        <w:t>d.o.o</w:t>
      </w:r>
      <w:proofErr w:type="spellEnd"/>
      <w:r w:rsidR="00193A3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93A3D">
        <w:rPr>
          <w:rFonts w:hAnsi="Times New Roman" w:ascii="Times New Roman"/>
          <w:szCs w:val="24"/>
        </w:rPr>
        <w:t>za</w:t>
      </w:r>
      <w:proofErr w:type="spellEnd"/>
      <w:proofErr w:type="gramEnd"/>
      <w:r w:rsidR="00193A3D">
        <w:rPr>
          <w:rFonts w:hAnsi="Times New Roman" w:ascii="Times New Roman"/>
          <w:szCs w:val="24"/>
        </w:rPr>
        <w:t xml:space="preserve"> </w:t>
      </w:r>
      <w:proofErr w:type="spellStart"/>
      <w:r w:rsidR="00193A3D">
        <w:rPr>
          <w:rFonts w:hAnsi="Times New Roman" w:ascii="Times New Roman"/>
          <w:szCs w:val="24"/>
        </w:rPr>
        <w:t>poslovanje</w:t>
      </w:r>
      <w:proofErr w:type="spellEnd"/>
      <w:r w:rsidR="00193A3D">
        <w:rPr>
          <w:rFonts w:hAnsi="Times New Roman" w:ascii="Times New Roman"/>
          <w:szCs w:val="24"/>
        </w:rPr>
        <w:t xml:space="preserve"> </w:t>
      </w:r>
      <w:proofErr w:type="spellStart"/>
      <w:r w:rsidR="00193A3D">
        <w:rPr>
          <w:rFonts w:hAnsi="Times New Roman" w:ascii="Times New Roman"/>
          <w:szCs w:val="24"/>
        </w:rPr>
        <w:t>nekretninama</w:t>
      </w:r>
      <w:proofErr w:type="spellEnd"/>
      <w:r w:rsidR="00193A3D">
        <w:rPr>
          <w:rFonts w:hAnsi="Times New Roman" w:ascii="Times New Roman"/>
          <w:szCs w:val="24"/>
        </w:rPr>
        <w:t xml:space="preserve"> u </w:t>
      </w:r>
      <w:proofErr w:type="spellStart"/>
      <w:r w:rsidR="00193A3D">
        <w:rPr>
          <w:rFonts w:hAnsi="Times New Roman" w:ascii="Times New Roman"/>
          <w:szCs w:val="24"/>
        </w:rPr>
        <w:t>stečaju</w:t>
      </w:r>
      <w:proofErr w:type="spellEnd"/>
      <w:r w:rsidR="00193A3D">
        <w:rPr>
          <w:rFonts w:hAnsi="Times New Roman" w:ascii="Times New Roman"/>
          <w:szCs w:val="24"/>
        </w:rPr>
        <w:t xml:space="preserve">, </w:t>
      </w:r>
      <w:proofErr w:type="spellStart"/>
      <w:r w:rsidR="00193A3D">
        <w:rPr>
          <w:rFonts w:hAnsi="Times New Roman" w:ascii="Times New Roman"/>
          <w:szCs w:val="24"/>
        </w:rPr>
        <w:t>Sesvete</w:t>
      </w:r>
      <w:proofErr w:type="spellEnd"/>
      <w:r w:rsidR="00193A3D">
        <w:rPr>
          <w:rFonts w:hAnsi="Times New Roman" w:ascii="Times New Roman"/>
          <w:szCs w:val="24"/>
        </w:rPr>
        <w:t xml:space="preserve"> (Grad Zagreb), </w:t>
      </w:r>
      <w:proofErr w:type="spellStart"/>
      <w:r w:rsidR="00193A3D">
        <w:rPr>
          <w:rFonts w:hAnsi="Times New Roman" w:ascii="Times New Roman"/>
          <w:szCs w:val="24"/>
        </w:rPr>
        <w:t>Primorska</w:t>
      </w:r>
      <w:proofErr w:type="spellEnd"/>
      <w:r w:rsidR="00193A3D">
        <w:rPr>
          <w:rFonts w:hAnsi="Times New Roman" w:ascii="Times New Roman"/>
          <w:szCs w:val="24"/>
        </w:rPr>
        <w:t xml:space="preserve"> 5, OIB 57849965874</w:t>
      </w:r>
      <w:r w:rsidR="0060609C">
        <w:rPr>
          <w:rFonts w:hAnsi="Times New Roman" w:ascii="Times New Roman"/>
          <w:szCs w:val="24"/>
          <w:lang w:val="hr-HR"/>
        </w:rPr>
        <w:t>, dana 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0609C">
        <w:rPr>
          <w:rFonts w:hAnsi="Times New Roman" w:ascii="Times New Roman"/>
          <w:szCs w:val="24"/>
          <w:lang w:val="hr-HR"/>
        </w:rPr>
        <w:t>travnja</w:t>
      </w:r>
      <w:r w:rsidR="003051E0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C31764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C31764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193A3D" w:rsidRPr="00C31764">
        <w:rPr>
          <w:rFonts w:hAnsi="Times New Roman" w:ascii="Times New Roman"/>
          <w:sz w:val="24"/>
          <w:szCs w:val="24"/>
        </w:rPr>
        <w:t>FLAMMULA NEKRETNINE d.o.o. za poslovanje nekretninama u stečaju, Sesvete (Grad Zagreb), Primorska 5, OIB 57849965874</w:t>
      </w:r>
      <w:r w:rsidRPr="00C31764">
        <w:rPr>
          <w:rFonts w:hAnsi="Times New Roman" w:ascii="Times New Roman"/>
          <w:sz w:val="24"/>
          <w:szCs w:val="24"/>
        </w:rPr>
        <w:t xml:space="preserve">,  </w:t>
      </w:r>
      <w:r w:rsidR="00781D8E" w:rsidRPr="00C31764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7577B2">
        <w:rPr>
          <w:rFonts w:hAnsi="Times New Roman" w:ascii="Times New Roman"/>
          <w:b/>
          <w:sz w:val="24"/>
          <w:szCs w:val="24"/>
          <w:u w:val="single"/>
        </w:rPr>
        <w:t xml:space="preserve"> 21</w:t>
      </w:r>
      <w:r w:rsidR="00930120" w:rsidRPr="00C31764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60609C" w:rsidRPr="00C31764">
        <w:rPr>
          <w:rFonts w:hAnsi="Times New Roman" w:ascii="Times New Roman"/>
          <w:b/>
          <w:sz w:val="24"/>
          <w:szCs w:val="24"/>
          <w:u w:val="single"/>
        </w:rPr>
        <w:t>svibnja</w:t>
      </w:r>
      <w:r w:rsidR="00781D8E" w:rsidRPr="00C3176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 w:rsidRPr="00C3176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C31764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C31764">
        <w:rPr>
          <w:rFonts w:hAnsi="Times New Roman" w:ascii="Times New Roman"/>
          <w:b/>
          <w:sz w:val="24"/>
          <w:szCs w:val="24"/>
          <w:u w:val="single"/>
        </w:rPr>
        <w:t>.</w:t>
      </w:r>
      <w:r w:rsidR="007577B2">
        <w:rPr>
          <w:rFonts w:hAnsi="Times New Roman" w:ascii="Times New Roman"/>
          <w:b/>
          <w:sz w:val="24"/>
          <w:szCs w:val="24"/>
          <w:u w:val="single"/>
        </w:rPr>
        <w:t>godine</w:t>
      </w:r>
      <w:r w:rsidR="00C31764">
        <w:rPr>
          <w:rFonts w:hAnsi="Times New Roman" w:ascii="Times New Roman"/>
          <w:b/>
          <w:sz w:val="24"/>
          <w:szCs w:val="24"/>
          <w:u w:val="single"/>
        </w:rPr>
        <w:t xml:space="preserve"> u 11,15</w:t>
      </w:r>
      <w:r w:rsidRPr="00C31764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</w:t>
      </w:r>
      <w:proofErr w:type="spellStart"/>
      <w:r w:rsidR="00CA303A">
        <w:rPr>
          <w:rFonts w:hAnsi="Times New Roman" w:ascii="Times New Roman"/>
          <w:szCs w:val="24"/>
          <w:lang w:val="hr-HR"/>
        </w:rPr>
        <w:t>posl</w:t>
      </w:r>
      <w:proofErr w:type="spellEnd"/>
      <w:r w:rsidR="00CA303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C31764">
        <w:rPr>
          <w:rFonts w:hAnsi="Times New Roman" w:ascii="Times New Roman"/>
          <w:szCs w:val="24"/>
          <w:lang w:val="hr-HR"/>
        </w:rPr>
        <w:t>6104/16 od 11</w:t>
      </w:r>
      <w:r w:rsidR="001624B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1764">
        <w:rPr>
          <w:rFonts w:hAnsi="Times New Roman" w:ascii="Times New Roman"/>
          <w:szCs w:val="24"/>
          <w:lang w:val="hr-HR"/>
        </w:rPr>
        <w:t>svibnja 2018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</w:t>
      </w:r>
      <w:r w:rsidR="00C31764">
        <w:rPr>
          <w:rFonts w:hAnsi="Times New Roman" w:ascii="Times New Roman"/>
          <w:szCs w:val="24"/>
          <w:lang w:val="hr-HR"/>
        </w:rPr>
        <w:t xml:space="preserve"> 20. rujna 2018.g.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71452">
        <w:rPr>
          <w:rFonts w:hAnsi="Times New Roman" w:ascii="Times New Roman"/>
          <w:szCs w:val="24"/>
          <w:lang w:val="hr-HR"/>
        </w:rPr>
        <w:t>3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671452">
        <w:rPr>
          <w:rFonts w:hAnsi="Times New Roman" w:ascii="Times New Roman"/>
          <w:szCs w:val="24"/>
          <w:lang w:val="hr-HR"/>
        </w:rPr>
        <w:t>travnja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11379C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11379C" w:rsidP="00F32A7B" w:rsidR="0011379C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11379C" w:rsidP="00F32A7B" w:rsidR="0011379C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379C" w:rsidRPr="0011379C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C31764">
      <w:rPr>
        <w:rFonts w:hAnsi="Times New Roman" w:ascii="Times New Roman"/>
        <w:szCs w:val="24"/>
        <w:lang w:val="hr-HR"/>
      </w:rPr>
      <w:t>6104</w:t>
    </w:r>
    <w:r w:rsidR="00241910">
      <w:rPr>
        <w:rFonts w:hAnsi="Times New Roman" w:ascii="Times New Roman"/>
        <w:szCs w:val="24"/>
        <w:lang w:val="hr-HR"/>
      </w:rPr>
      <w:t>/16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061B28"/>
    <w:rsid w:val="0011379C"/>
    <w:rsid w:val="00131240"/>
    <w:rsid w:val="001624BF"/>
    <w:rsid w:val="00193A3D"/>
    <w:rsid w:val="001C1231"/>
    <w:rsid w:val="001E3A3A"/>
    <w:rsid w:val="001E64C5"/>
    <w:rsid w:val="00203E03"/>
    <w:rsid w:val="00223B2F"/>
    <w:rsid w:val="00241910"/>
    <w:rsid w:val="00255A0E"/>
    <w:rsid w:val="002932D7"/>
    <w:rsid w:val="002A5958"/>
    <w:rsid w:val="002B4A0D"/>
    <w:rsid w:val="003051E0"/>
    <w:rsid w:val="00337FEE"/>
    <w:rsid w:val="00376C74"/>
    <w:rsid w:val="00386BAB"/>
    <w:rsid w:val="0039033C"/>
    <w:rsid w:val="003A6EAD"/>
    <w:rsid w:val="003E539A"/>
    <w:rsid w:val="004310F9"/>
    <w:rsid w:val="0045338F"/>
    <w:rsid w:val="00454E96"/>
    <w:rsid w:val="004A2C35"/>
    <w:rsid w:val="004D5E1A"/>
    <w:rsid w:val="005024A7"/>
    <w:rsid w:val="00546D77"/>
    <w:rsid w:val="0058036C"/>
    <w:rsid w:val="0060609C"/>
    <w:rsid w:val="0061313D"/>
    <w:rsid w:val="00671452"/>
    <w:rsid w:val="006D74BA"/>
    <w:rsid w:val="007577B2"/>
    <w:rsid w:val="00781D8E"/>
    <w:rsid w:val="00793A3D"/>
    <w:rsid w:val="0079646B"/>
    <w:rsid w:val="007B5318"/>
    <w:rsid w:val="00805B3B"/>
    <w:rsid w:val="0089037E"/>
    <w:rsid w:val="00930120"/>
    <w:rsid w:val="009B182C"/>
    <w:rsid w:val="00A10B7B"/>
    <w:rsid w:val="00A1312D"/>
    <w:rsid w:val="00A50991"/>
    <w:rsid w:val="00A57F56"/>
    <w:rsid w:val="00AD7C35"/>
    <w:rsid w:val="00AF570D"/>
    <w:rsid w:val="00B1003F"/>
    <w:rsid w:val="00B17261"/>
    <w:rsid w:val="00B31130"/>
    <w:rsid w:val="00B42EDC"/>
    <w:rsid w:val="00BA3FAA"/>
    <w:rsid w:val="00C17135"/>
    <w:rsid w:val="00C31764"/>
    <w:rsid w:val="00C63CC7"/>
    <w:rsid w:val="00C95232"/>
    <w:rsid w:val="00C96BE7"/>
    <w:rsid w:val="00CA303A"/>
    <w:rsid w:val="00D0799E"/>
    <w:rsid w:val="00D51F8D"/>
    <w:rsid w:val="00DA4990"/>
    <w:rsid w:val="00E11AA3"/>
    <w:rsid w:val="00E4473F"/>
    <w:rsid w:val="00EC74CF"/>
    <w:rsid w:val="00F13E6D"/>
    <w:rsid w:val="00F21CE3"/>
    <w:rsid w:val="00F65521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37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79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79C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79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79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37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7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79C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7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7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St-6104/2016-47</izvorni_sadrzaj>
    <derivirana_varijabla naziv="DomainObject.Oznaka_1">St-6104/2016-47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St-6104/2016-47</izvorni_sadrzaj>
    <derivirana_varijabla naziv="DomainObject.PoslovniBrojDokumenta_1">St-6104/2016-47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St-6104/2016-44</izvorni_sadrzaj>
    <derivirana_varijabla naziv="DomainObject.PredzadnjaOdlukaIzPredmeta.Oznaka_1">St-6104/2016-44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1740</properties:Characters>
  <properties:Lines>76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2019-04-03T12:51:00Z</dcterms:created>
  <dc:creator>Monika Grbac</dc:creator>
  <cp:lastModifiedBy>Monika Grbac</cp:lastModifiedBy>
  <cp:lastPrinted>2019-01-17T12:04:00Z</cp:lastPrinted>
  <dcterms:modified xmlns:xsi="http://www.w3.org/2001/XMLSchema-instance" xsi:type="dcterms:W3CDTF">2019-04-03T12:55:00Z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St-6104/2016-47 / Odluka - Rješenje - određivanje završnog ročišta vjerovnika (st-6104-16 FLAMULA.docx)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