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d06b" w14:paraId="38ad06b" w:rsidRDefault="00DF12DB" w:rsidP="00DF12DB" w:rsidR="00ED2B09">
      <w:pPr>
        <w:ind w:firstLine="708"/>
        <w15:collapsed w:val="false"/>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ED2B09" w:rsidP="00ED2B09" w:rsidR="00ED2B09">
      <w:r>
        <w:t>TRGOVAČKI SUD U OSIJEKU</w:t>
      </w:r>
    </w:p>
    <w:p w:rsidRDefault="00ED2B09" w:rsidP="00ED2B09" w:rsidR="00ED2B09">
      <w:r>
        <w:t>STALNA SLUŽBA U SLAVONSKOM BRODU</w:t>
      </w:r>
    </w:p>
    <w:p w:rsidRDefault="00ED2B09" w:rsidP="00ED2B09" w:rsidR="00572A8B">
      <w:r>
        <w:t>Trg pobjede 13                                                                                Broj: 3 St-593/2016-</w:t>
      </w:r>
      <w:r w:rsidR="00DF12DB">
        <w:t>9</w:t>
      </w:r>
    </w:p>
    <w:p w:rsidRDefault="00ED2B09" w:rsidP="00ED2B09" w:rsidR="00ED2B09">
      <w:r>
        <w:t>35000 Slavonski Brod</w:t>
      </w:r>
    </w:p>
    <w:p w:rsidRDefault="00ED2B09" w:rsidP="00ED2B09" w:rsidR="00ED2B09"/>
    <w:p w:rsidRDefault="00ED2B09" w:rsidP="00DF12DB" w:rsidR="00ED2B09" w:rsidRPr="00DF12DB">
      <w:pPr>
        <w:jc w:val="center"/>
        <w:rPr>
          <w:b/>
        </w:rPr>
      </w:pPr>
      <w:r w:rsidRPr="00DF12DB">
        <w:rPr>
          <w:b/>
        </w:rPr>
        <w:t>R E P U B L I K A  H R V A T S K A</w:t>
      </w:r>
    </w:p>
    <w:p w:rsidRDefault="00ED2B09" w:rsidP="00DF12DB" w:rsidR="00ED2B09">
      <w:pPr>
        <w:jc w:val="center"/>
      </w:pPr>
      <w:r w:rsidRPr="00DF12DB">
        <w:rPr>
          <w:b/>
        </w:rPr>
        <w:t>R J E Š E N J E</w:t>
      </w:r>
    </w:p>
    <w:p w:rsidRDefault="00ED2B09" w:rsidP="00DF12DB" w:rsidR="00ED2B09">
      <w:pPr>
        <w:jc w:val="both"/>
      </w:pPr>
      <w:r>
        <w:t xml:space="preserve"> </w:t>
      </w:r>
      <w:r w:rsidR="00DF12DB">
        <w:tab/>
      </w:r>
      <w:r>
        <w:t xml:space="preserve"> TRGOVAČKI SUD U  OSIJEKU, STALNA SLUŽBA U SLAVONSKOM BRODU, po sutkinji Danijeli Martini Maoduš, u pravnoj stvari predlagatelja, FINA,  povodom prijedloga za otvaranje stečajnog postupka  po čl. 110. stavak 1 Stečajnog zakona nad dužnikom  </w:t>
      </w:r>
      <w:r w:rsidRPr="00DF12DB">
        <w:rPr>
          <w:b/>
        </w:rPr>
        <w:t xml:space="preserve">WERT j.d.o.o. za usluge i trgovinu, Nova Gradiška, Naselje </w:t>
      </w:r>
      <w:proofErr w:type="spellStart"/>
      <w:r w:rsidRPr="00DF12DB">
        <w:rPr>
          <w:b/>
        </w:rPr>
        <w:t>Urije</w:t>
      </w:r>
      <w:proofErr w:type="spellEnd"/>
      <w:r w:rsidRPr="00DF12DB">
        <w:rPr>
          <w:b/>
        </w:rPr>
        <w:t xml:space="preserve"> 27C, OIB: 35027986544</w:t>
      </w:r>
      <w:r>
        <w:t xml:space="preserve">, dana </w:t>
      </w:r>
      <w:r w:rsidR="00DF12DB">
        <w:t>31.svibnja 2016.</w:t>
      </w:r>
    </w:p>
    <w:p w:rsidRDefault="00ED2B09" w:rsidP="00ED2B09" w:rsidR="00ED2B09">
      <w:r>
        <w:t xml:space="preserve">                                                                   r i j e š i o    j e  </w:t>
      </w:r>
    </w:p>
    <w:p w:rsidRDefault="00DF12DB" w:rsidP="00DF12DB" w:rsidR="00DF12DB">
      <w:pPr>
        <w:jc w:val="both"/>
      </w:pPr>
      <w:r>
        <w:t xml:space="preserve"> </w:t>
      </w:r>
      <w:r>
        <w:tab/>
        <w:t xml:space="preserve"> I - Otvara se stečajni postupak nad dužnikom </w:t>
      </w:r>
      <w:r w:rsidRPr="00DF12DB">
        <w:rPr>
          <w:b/>
        </w:rPr>
        <w:t xml:space="preserve">WERT j.d.o.o. za usluge i trgovinu, Nova Gradiška, Naselje </w:t>
      </w:r>
      <w:proofErr w:type="spellStart"/>
      <w:r w:rsidRPr="00DF12DB">
        <w:rPr>
          <w:b/>
        </w:rPr>
        <w:t>Urije</w:t>
      </w:r>
      <w:proofErr w:type="spellEnd"/>
      <w:r w:rsidRPr="00DF12DB">
        <w:rPr>
          <w:b/>
        </w:rPr>
        <w:t xml:space="preserve"> 27C, OIB: 35027986544 </w:t>
      </w:r>
      <w:r>
        <w:t>dana 31. svibnja 2016. u 15,00 sati.</w:t>
      </w:r>
    </w:p>
    <w:p w:rsidRDefault="00DF12DB" w:rsidP="00DF12DB" w:rsidR="00DF12DB" w:rsidRPr="00DF12DB">
      <w:pPr>
        <w:pBdr>
          <w:bottom w:space="1" w:sz="6" w:color="auto" w:val="single"/>
        </w:pBdr>
        <w:ind w:firstLine="708"/>
        <w:jc w:val="both"/>
        <w:rPr>
          <w:b/>
        </w:rPr>
      </w:pPr>
      <w:r>
        <w:t xml:space="preserve"> II – Za stečajnog upravitelja se imenuje</w:t>
      </w:r>
      <w:r w:rsidRPr="00DF12DB">
        <w:t xml:space="preserve"> </w:t>
      </w:r>
      <w:r w:rsidRPr="00DF12DB">
        <w:rPr>
          <w:b/>
        </w:rPr>
        <w:t xml:space="preserve">Marko </w:t>
      </w:r>
      <w:proofErr w:type="spellStart"/>
      <w:r w:rsidRPr="00DF12DB">
        <w:rPr>
          <w:b/>
        </w:rPr>
        <w:t>Tominac</w:t>
      </w:r>
      <w:proofErr w:type="spellEnd"/>
      <w:r w:rsidRPr="00DF12DB">
        <w:rPr>
          <w:b/>
        </w:rPr>
        <w:t xml:space="preserve"> iz Vinkovaca, V. Nazora 3, OIB: 98361792494.</w:t>
      </w:r>
    </w:p>
    <w:p w:rsidRDefault="00DF12DB" w:rsidP="00DF12DB" w:rsidR="00DF12DB">
      <w:pPr>
        <w:pBdr>
          <w:bottom w:space="1" w:sz="6" w:color="auto" w:val="single"/>
        </w:pBdr>
        <w:ind w:firstLine="708"/>
      </w:pPr>
      <w:r>
        <w:t>III – Istovremeno se zaključuje  stečajni postupak nad dužnikom.</w:t>
      </w:r>
    </w:p>
    <w:p w:rsidRDefault="00DF12DB" w:rsidP="00DF12DB" w:rsidR="00DF12DB">
      <w:pPr>
        <w:ind w:firstLine="708"/>
      </w:pPr>
      <w:r>
        <w:t xml:space="preserve">IV – Ovo rješenje se objavljuje na E oglasnoj ploči, a po pravomoćnosti dostavlja sudskom registru radi brisanja dužnika, te Fini i banci koja vodi račun dužnika radi zatvaranja računa. </w:t>
      </w:r>
    </w:p>
    <w:p w:rsidRDefault="00DF12DB" w:rsidP="00DF12DB" w:rsidR="00DF12DB">
      <w:pPr>
        <w:ind w:firstLine="708"/>
        <w:jc w:val="both"/>
      </w:pPr>
      <w:r>
        <w:t xml:space="preserve">V –  Ako nastanu  troškovi, isti će se  podmiriti  iz   Fonda  za vođenje stečajnog postupka ovog suda. </w:t>
      </w:r>
    </w:p>
    <w:p w:rsidRDefault="00DF12DB" w:rsidP="00DF12DB" w:rsidR="00DF12DB">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DF12DB" w:rsidP="00DF12DB" w:rsidR="00DF12DB">
      <w:pPr>
        <w:jc w:val="both"/>
      </w:pPr>
      <w:r>
        <w:t xml:space="preserve"> </w:t>
      </w:r>
    </w:p>
    <w:p w:rsidRDefault="00DF12DB" w:rsidP="00DF12DB" w:rsidR="00DF12DB">
      <w:pPr>
        <w:ind w:firstLine="708" w:left="5664"/>
        <w:jc w:val="both"/>
      </w:pPr>
      <w:r>
        <w:lastRenderedPageBreak/>
        <w:t>Broj: 3 St-593/2016-9</w:t>
      </w:r>
    </w:p>
    <w:p w:rsidRDefault="00DF12DB" w:rsidP="00DF12DB" w:rsidR="00DF12DB">
      <w:pPr>
        <w:ind w:firstLine="708"/>
        <w:jc w:val="both"/>
      </w:pPr>
      <w:r>
        <w:t xml:space="preserve">VII -  Nalaže se Banci, odnosno Financijskoj agenciji koja vodi račun dužnika, isti račun zatvoriti, a </w:t>
      </w:r>
      <w:proofErr w:type="spellStart"/>
      <w:r>
        <w:t>steč.upravitelju</w:t>
      </w:r>
      <w:proofErr w:type="spellEnd"/>
      <w:r>
        <w:t xml:space="preserve"> poduzeti mjere radi otkaza i odjave zaposlenika stečajnog dužnika.</w:t>
      </w:r>
    </w:p>
    <w:p w:rsidRDefault="00DF12DB" w:rsidP="00DF12DB" w:rsidR="00DF12DB">
      <w:pPr>
        <w:pBdr>
          <w:bottom w:space="1" w:sz="6" w:color="auto" w:val="single"/>
        </w:pBdr>
        <w:ind w:firstLine="708"/>
        <w:jc w:val="both"/>
      </w:pPr>
      <w:r>
        <w:t xml:space="preserve">VIII - Ako se naknadno pronađe kakva imovina, iz koje bi se mogli namiriti stečajni vjerovnici, stečajni postupak će se ponovo  otvoriti, te će vjerovnici biti pozvani na prijavu tražbina, odnosno obavijest o pravima.      </w:t>
      </w:r>
    </w:p>
    <w:p w:rsidRDefault="00ED2B09" w:rsidP="00DF12DB" w:rsidR="00ED2B09">
      <w:pPr>
        <w:jc w:val="center"/>
      </w:pPr>
      <w:r>
        <w:t>Obrazloženje</w:t>
      </w:r>
    </w:p>
    <w:p w:rsidRDefault="00ED2B09" w:rsidP="00DF12DB" w:rsidR="00ED2B09">
      <w:pPr>
        <w:jc w:val="both"/>
      </w:pPr>
      <w:r>
        <w:t xml:space="preserve"> </w:t>
      </w:r>
      <w:r w:rsidR="00DF12DB">
        <w:tab/>
      </w:r>
      <w:r>
        <w:t>FINA je  podnijela  prijedlog za otvaranje stečajnog postupka nad dužnikom, jer je dužnik blokiran i ima jednog zaposlenika .</w:t>
      </w:r>
    </w:p>
    <w:p w:rsidRDefault="00ED2B09" w:rsidP="00DF12DB" w:rsidR="00ED2B09">
      <w:pPr>
        <w:jc w:val="both"/>
      </w:pPr>
      <w:r>
        <w:t xml:space="preserve">            U  prijedlogu se navodi da dužnik ima nenamirene obveze za plaćanje na računu u neprekinutom razdoblju dužem od 120 dana, u ukupnom iznosu od 12.329,34 kn ,te da ima jednog zaposlenog radnika.</w:t>
      </w:r>
    </w:p>
    <w:p w:rsidRDefault="00ED2B09" w:rsidP="00DF12DB" w:rsidR="00ED2B09">
      <w:pPr>
        <w:jc w:val="both"/>
      </w:pPr>
      <w:r>
        <w:t xml:space="preserve">               Iz dostavljenog izvješća privremenog stečajnog upravitelja Marka </w:t>
      </w:r>
      <w:proofErr w:type="spellStart"/>
      <w:r>
        <w:t>Tominca</w:t>
      </w:r>
      <w:proofErr w:type="spellEnd"/>
      <w:r>
        <w:t xml:space="preserve"> proizlazi da se direktor dužnika Robert Ivanišević nalazi u Njemačkoj, a da je isti sačinio svoje izvješće temeljem dokumentacije dobivene od supruge direktora i to bruto bilance, popisa dugotrajne imovine za 2015., izvoda iz otvorenih stavaka te izjava direktora dužnika. Iz potvrde Porezne uprave o stanju duga prema istoj proizlazi da je dužnik u obvezi prema istom plaćanje iznosa od 37.892,40 kn. Iz bruto bilance i popisa dugotrajne imovine proizlazi da dužnik nema imovine iz koje bi se mogli podmiriti troškovi stečajnog postupka jer se tražbine odnose na dužnike iz inozemstva i to WERTGBR u iznosu od 3.820,00 kn i JAHA GMGH u iznosu od 34.265,64 kn, a iz izjave dane u ime zastupnika po zakonu proizlazi da su otvorene stavke nastale jer su za te iznose računi umanjeni u inozemstvu zbog nedostataka iz kojeg razloga proizlazi da se radi o tražbini čije namirenje nije vjerojatno. </w:t>
      </w:r>
    </w:p>
    <w:p w:rsidRDefault="00ED2B09" w:rsidP="00DF12DB" w:rsidR="00ED2B09">
      <w:pPr>
        <w:ind w:firstLine="708"/>
        <w:jc w:val="both"/>
      </w:pPr>
      <w:r>
        <w:t xml:space="preserve">Sud je odlučio ne saslušavati zastupnika po zakonu dužnika jer iz dostavljene dokumentacije po privremenom </w:t>
      </w:r>
      <w:proofErr w:type="spellStart"/>
      <w:r>
        <w:t>steč.upravitelju</w:t>
      </w:r>
      <w:proofErr w:type="spellEnd"/>
      <w:r>
        <w:t xml:space="preserve"> je bilo moguće utvrditi relevantnu činjenicu, a saslušanje istog bi znatno odužilo postupak s obzirom da se isti nalazi u Njemačkoj. </w:t>
      </w:r>
    </w:p>
    <w:p w:rsidRDefault="00ED2B09" w:rsidP="00DF12DB" w:rsidR="00ED2B09">
      <w:pPr>
        <w:jc w:val="both"/>
      </w:pPr>
      <w:r>
        <w:t xml:space="preserve">            Iz dostavljene dokumentacije koju je sud zatražio po službenoj dužnosti , sud  je utvrdio da  postoji stečajni razlog  zbog blokade duže od 120 dana, a dužnik nema dovoljno imovine za pokriće troškova vođenja stečaja.</w:t>
      </w:r>
    </w:p>
    <w:p w:rsidRDefault="00ED2B09" w:rsidP="00DF12DB" w:rsidR="00ED2B09">
      <w:pPr>
        <w:jc w:val="both"/>
      </w:pPr>
      <w:r>
        <w:t xml:space="preserve">          Stečajni postupak se može otvoriti samo ako se utvrdi postojanje kojeg od zakonom predviđenih stečajnih razloga, a stečajni su razlozi nesposobnost za plaćanje i prezaduženost. </w:t>
      </w:r>
    </w:p>
    <w:p w:rsidRDefault="00ED2B09" w:rsidP="00DF12DB" w:rsidR="00ED2B09">
      <w:pPr>
        <w:ind w:firstLine="708"/>
        <w:jc w:val="both"/>
      </w:pPr>
      <w:r>
        <w:t xml:space="preserve">Vezano za predvidive  osnovne troškove stečajnog postupka-visinu, sud se ovdje izjašnjava prema općepoznatim podatcima o visini takvih troškova.       </w:t>
      </w:r>
    </w:p>
    <w:p w:rsidRDefault="00ED2B09" w:rsidP="00DF12DB" w:rsidR="00ED2B09">
      <w:pPr>
        <w:ind w:firstLine="708"/>
      </w:pPr>
      <w:r>
        <w:t>Notorna je činjenica da već nekoliko godina nije došlo do bitne promjene cijena u  financijsko – knjigovodstvenoj djelat</w:t>
      </w:r>
      <w:r w:rsidR="00DF12DB">
        <w:t>nosti.</w:t>
      </w:r>
    </w:p>
    <w:p w:rsidRDefault="00ED2B09" w:rsidP="00ED2B09" w:rsidR="00ED2B09">
      <w:r>
        <w:lastRenderedPageBreak/>
        <w:t xml:space="preserve">      </w:t>
      </w:r>
      <w:r w:rsidR="00DF12DB">
        <w:tab/>
      </w:r>
      <w:r w:rsidR="00DF12DB">
        <w:tab/>
      </w:r>
      <w:r w:rsidR="00DF12DB">
        <w:tab/>
      </w:r>
      <w:r w:rsidR="00DF12DB">
        <w:tab/>
      </w:r>
      <w:r w:rsidR="00DF12DB">
        <w:tab/>
      </w:r>
      <w:r w:rsidR="00DF12DB">
        <w:tab/>
      </w:r>
      <w:r w:rsidR="00DF12DB">
        <w:tab/>
      </w:r>
      <w:r w:rsidR="00DF12DB">
        <w:tab/>
      </w:r>
      <w:r w:rsidR="00DF12DB">
        <w:tab/>
        <w:t>Broj: 3 St-593/2016-9</w:t>
      </w:r>
    </w:p>
    <w:p w:rsidRDefault="00DF12DB" w:rsidP="00ED2B09" w:rsidR="00DF12DB"/>
    <w:p w:rsidRDefault="00ED2B09" w:rsidP="00DF12DB" w:rsidR="00ED2B09">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w:t>
      </w:r>
      <w:r w:rsidR="00DF12DB">
        <w:t xml:space="preserve">du istima za njihove troškove. </w:t>
      </w:r>
    </w:p>
    <w:p w:rsidRDefault="00DF12DB" w:rsidP="00DF12DB" w:rsidR="00DF12DB">
      <w:pPr>
        <w:ind w:firstLine="708"/>
        <w:jc w:val="both"/>
      </w:pPr>
    </w:p>
    <w:p w:rsidRDefault="00ED2B09" w:rsidP="00DF12DB" w:rsidR="00ED2B09">
      <w:pPr>
        <w:jc w:val="both"/>
      </w:pPr>
      <w:r>
        <w:t xml:space="preserve">            Zaključak suda je stoga slijedeći: da za sada nije utvrđena imovina iz koje bi se mogli naplatiti vjerovnici i troškovi stečajnog postupka , ali, treba sukladno </w:t>
      </w:r>
      <w:proofErr w:type="spellStart"/>
      <w:r>
        <w:t>čl</w:t>
      </w:r>
      <w:proofErr w:type="spellEnd"/>
      <w:r>
        <w:t xml:space="preserve"> 132 stavak 1 SZ-a i vjerovnicima i drugim zainteresiranim osobama  pružiti mogućnost da predujme trošak vođenja stečajnog postupka u tijeku kojeg bi se eventualno moglo utvrditi da li postoji još kakva imovina. Proizlazi da bi vjerovnici trebali predujmiti minimalno 25.000,00 kn na ime predujma za  troškove vođenja stečaja.</w:t>
      </w:r>
    </w:p>
    <w:p w:rsidRDefault="00DF12DB" w:rsidP="00DF12DB" w:rsidR="00DF12DB">
      <w:pPr>
        <w:jc w:val="both"/>
      </w:pPr>
    </w:p>
    <w:p w:rsidRDefault="00ED2B09" w:rsidP="00DF12DB" w:rsidR="00ED2B09">
      <w:pPr>
        <w:jc w:val="both"/>
      </w:pPr>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ED2B09" w:rsidP="00DF12DB" w:rsidR="00DF12DB">
      <w:pPr>
        <w:jc w:val="both"/>
      </w:pPr>
      <w:r>
        <w:t xml:space="preserve">            Stoga sud zaključuje da postoji nedostatnost stečajne mase, pa je odlučeno kao u izreci, pozvane su sve zainteresirane osobe na uplatu potrebnog predujma za pokriće troškova eventualnog vođenja stečajnog postupka.          </w:t>
      </w:r>
    </w:p>
    <w:p w:rsidRDefault="00ED2B09" w:rsidP="00DF12DB" w:rsidR="00ED2B09">
      <w:pPr>
        <w:jc w:val="both"/>
      </w:pPr>
      <w:r>
        <w:t xml:space="preserve">       </w:t>
      </w:r>
    </w:p>
    <w:p w:rsidRDefault="00ED2B09" w:rsidP="00DF12DB" w:rsidR="00ED2B09">
      <w:pPr>
        <w:ind w:firstLine="708"/>
        <w:jc w:val="both"/>
      </w:pPr>
      <w:r>
        <w:t xml:space="preserve">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DF12DB" w:rsidP="00DF12DB" w:rsidR="00DF12DB">
      <w:pPr>
        <w:ind w:firstLine="708"/>
        <w:jc w:val="both"/>
      </w:pPr>
    </w:p>
    <w:p w:rsidRDefault="00ED2B09" w:rsidP="00DF12DB" w:rsidR="00DF12DB">
      <w:pPr>
        <w:jc w:val="both"/>
      </w:pPr>
      <w:r>
        <w:t xml:space="preserve">            Međutim, postupak se neće zaključiti ako se u roku koji rješenjem odredi stečajni sudac predujmi dostatan iznos novca za pokriće troškova kako prethodnog tako i stečajnog</w:t>
      </w:r>
      <w:r w:rsidR="00DF12DB">
        <w:t xml:space="preserve">  Stoga sud zaključuje da postoji nedostatnost stečajne mase pa je odlučeno posebnim rješenjem od 4.5.2016., pozvati sve zainteresirane osobe na uplatu potrebnog predujma za pokriće troškova eventualnog vođenja stečajnog postupka u roku od 15 dana, a isto rješenje je </w:t>
      </w:r>
    </w:p>
    <w:p w:rsidRDefault="00DF12DB" w:rsidP="00DF12DB" w:rsidR="00DF12DB">
      <w:pPr>
        <w:ind w:left="6372"/>
        <w:jc w:val="both"/>
      </w:pPr>
      <w:r>
        <w:lastRenderedPageBreak/>
        <w:t>Broj: 3 St-593/2016-9</w:t>
      </w:r>
    </w:p>
    <w:p w:rsidRDefault="00DF12DB" w:rsidP="00DF12DB" w:rsidR="00DF12DB">
      <w:pPr>
        <w:jc w:val="both"/>
      </w:pPr>
    </w:p>
    <w:p w:rsidRDefault="00DF12DB" w:rsidP="00DF12DB" w:rsidR="00DF12DB">
      <w:pPr>
        <w:jc w:val="both"/>
      </w:pPr>
      <w:r>
        <w:t xml:space="preserve">objavljeno na </w:t>
      </w:r>
      <w:proofErr w:type="spellStart"/>
      <w:r>
        <w:t>eOglasnoj</w:t>
      </w:r>
      <w:proofErr w:type="spellEnd"/>
      <w:r>
        <w:t xml:space="preserve"> ploči s danom donošenja rješenja. U određenom roku nije uplaćen predujam za vođenje stečajnog postupka.</w:t>
      </w:r>
    </w:p>
    <w:p w:rsidRDefault="00DF12DB" w:rsidP="00DF12DB" w:rsidR="00DF12DB">
      <w:pPr>
        <w:ind w:firstLine="708"/>
        <w:jc w:val="both"/>
      </w:pPr>
      <w:r>
        <w:t>Stoga je odlučeno kao u izreci rješenja.</w:t>
      </w:r>
    </w:p>
    <w:p w:rsidRDefault="00DF12DB" w:rsidP="00DF12DB" w:rsidR="00DF12DB">
      <w:pPr>
        <w:ind w:firstLine="708"/>
      </w:pPr>
      <w:r>
        <w:t xml:space="preserve">   U Slavonskom Brodu 31. svibnja 2016.</w:t>
      </w:r>
    </w:p>
    <w:p w:rsidRDefault="00DF12DB" w:rsidP="00DF12DB" w:rsidR="00DF12DB">
      <w:pPr>
        <w:ind w:left="5664"/>
      </w:pPr>
      <w:r>
        <w:t xml:space="preserve">  Stečajna sutkinja:</w:t>
      </w:r>
    </w:p>
    <w:p w:rsidRDefault="00DF12DB" w:rsidP="00DF12DB" w:rsidR="00DF12DB">
      <w:pPr>
        <w:ind w:left="5664"/>
      </w:pPr>
      <w:r>
        <w:t>Daniela Martini Maoduš, v.r.</w:t>
      </w:r>
    </w:p>
    <w:p w:rsidRDefault="00DF12DB" w:rsidP="00DF12DB" w:rsidR="00DF12DB"/>
    <w:p w:rsidRDefault="00DF12DB" w:rsidP="00DF12DB" w:rsidR="00DF12DB"/>
    <w:p w:rsidRDefault="00DF12DB" w:rsidP="00DF12DB" w:rsidR="00DF12DB"/>
    <w:p w:rsidRDefault="00DF12DB" w:rsidP="00DF12DB" w:rsidR="00DF12DB" w:rsidRPr="00DF12DB">
      <w:pPr>
        <w:rPr>
          <w:sz w:val="18"/>
          <w:szCs w:val="18"/>
        </w:rPr>
      </w:pPr>
    </w:p>
    <w:p w:rsidRDefault="00DF12DB" w:rsidP="00DF12DB" w:rsidR="00DF12DB" w:rsidRPr="00DF12DB">
      <w:pPr>
        <w:rPr>
          <w:sz w:val="18"/>
          <w:szCs w:val="18"/>
        </w:rPr>
      </w:pPr>
      <w:r w:rsidRPr="00DF12DB">
        <w:rPr>
          <w:sz w:val="18"/>
          <w:szCs w:val="18"/>
        </w:rPr>
        <w:t xml:space="preserve">Naputak o pravnom lijeku: Protiv ovog rješenja zainteresirane osobe mogu </w:t>
      </w:r>
    </w:p>
    <w:p w:rsidRDefault="00DF12DB" w:rsidP="00DF12DB" w:rsidR="00DF12DB" w:rsidRPr="00DF12DB">
      <w:pPr>
        <w:rPr>
          <w:sz w:val="18"/>
          <w:szCs w:val="18"/>
        </w:rPr>
      </w:pPr>
      <w:r w:rsidRPr="00DF12DB">
        <w:rPr>
          <w:sz w:val="18"/>
          <w:szCs w:val="18"/>
        </w:rPr>
        <w:t>uložiti žalbu u roku od 8 dana od dana, koji rok počinje teći po isteku 8 dana</w:t>
      </w:r>
    </w:p>
    <w:p w:rsidRDefault="00DF12DB" w:rsidP="00DF12DB" w:rsidR="00DF12DB" w:rsidRPr="00DF12DB">
      <w:pPr>
        <w:rPr>
          <w:sz w:val="18"/>
          <w:szCs w:val="18"/>
        </w:rPr>
      </w:pPr>
      <w:r w:rsidRPr="00DF12DB">
        <w:rPr>
          <w:sz w:val="18"/>
          <w:szCs w:val="18"/>
        </w:rPr>
        <w:t xml:space="preserve"> od  objave ovog rješenja  na E oglasnoj ploči. </w:t>
      </w:r>
    </w:p>
    <w:p w:rsidRDefault="00DF12DB" w:rsidP="00DF12DB" w:rsidR="00DF12DB"/>
    <w:p w:rsidRDefault="00DF12DB" w:rsidP="00DF12DB" w:rsidR="00DF12DB"/>
    <w:p w:rsidRDefault="00DF12DB" w:rsidP="00DF12DB" w:rsidR="00DF12DB">
      <w:proofErr w:type="spellStart"/>
      <w:r>
        <w:t>Rj</w:t>
      </w:r>
      <w:proofErr w:type="spellEnd"/>
      <w:r>
        <w:t>. Rješenje nepravomoćno</w:t>
      </w:r>
    </w:p>
    <w:p w:rsidRDefault="00DF12DB" w:rsidP="00DF12DB" w:rsidR="00DF12DB">
      <w:r>
        <w:t>Dostaviti:</w:t>
      </w:r>
    </w:p>
    <w:p w:rsidRDefault="00DF12DB" w:rsidP="00DF12DB" w:rsidR="00DF12DB">
      <w:r>
        <w:t xml:space="preserve">- E oglasna ploča – objaviti  </w:t>
      </w:r>
    </w:p>
    <w:p w:rsidRDefault="00DF12DB" w:rsidP="00DF12DB" w:rsidR="00DF12DB">
      <w:r>
        <w:t xml:space="preserve">- </w:t>
      </w:r>
      <w:proofErr w:type="spellStart"/>
      <w:r>
        <w:t>steč.upravitelju</w:t>
      </w:r>
      <w:proofErr w:type="spellEnd"/>
      <w:r>
        <w:t xml:space="preserve"> i  direktoru dužnika poštom </w:t>
      </w:r>
    </w:p>
    <w:p w:rsidRDefault="00DF12DB" w:rsidP="00DF12DB" w:rsidR="00DF12DB">
      <w:r>
        <w:t>- Kalendar 20 dan</w:t>
      </w:r>
    </w:p>
    <w:p w:rsidRDefault="00DF12DB" w:rsidP="00DF12DB" w:rsidR="00DF12DB"/>
    <w:p w:rsidRDefault="00ED2B09" w:rsidP="00ED2B09" w:rsidR="00ED2B09"/>
    <w:sectPr w:rsidR="00ED2B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66A4"/>
    <w:rsid w:val="00345FF7"/>
    <w:rsid w:val="004A0119"/>
    <w:rsid w:val="00572A8B"/>
    <w:rsid w:val="00A4712D"/>
    <w:rsid w:val="00B666A4"/>
    <w:rsid w:val="00D40642"/>
    <w:rsid w:val="00DF12DB"/>
    <w:rsid w:val="00ED2B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2D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2DB"/>
    <w:rPr>
      <w:rFonts w:cs="Tahoma" w:hAnsi="Tahoma" w:ascii="Tahoma"/>
      <w:sz w:val="16"/>
      <w:szCs w:val="16"/>
    </w:rPr>
  </w:style>
  <w:style w:styleId="Tekstrezerviranogmjesta" w:type="character">
    <w:name w:val="Placeholder Text"/>
    <w:basedOn w:val="Zadanifontodlomka"/>
    <w:uiPriority w:val="99"/>
    <w:semiHidden/>
    <w:rsid w:val="00345FF7"/>
    <w:rPr>
      <w:color w:val="808080"/>
      <w:bdr w:space="0" w:sz="0" w:color="auto" w:val="none"/>
      <w:shd w:fill="CCFFFF" w:color="auto" w:val="clear"/>
    </w:rPr>
  </w:style>
  <w:style w:customStyle="true" w:styleId="eSPISCCParagraphDefaultFont" w:type="character">
    <w:name w:val="eSPIS_CC_Paragraph Default Font"/>
    <w:basedOn w:val="Zadanifontodlomka"/>
    <w:rsid w:val="00345F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FF7"/>
    <w:rPr>
      <w:bdr w:space="0" w:sz="0" w:color="auto" w:val="none"/>
      <w:shd w:fill="FFFFCC" w:color="auto" w:val="clear"/>
      <w:lang w:val="hr-HR"/>
    </w:rPr>
  </w:style>
  <w:style w:customStyle="true" w:styleId="PozadinaSvijetloCrvena" w:type="character">
    <w:name w:val="Pozadina_SvijetloCrvena"/>
    <w:basedOn w:val="eSPISCCParagraphDefaultFont"/>
    <w:rsid w:val="00345F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F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2D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2DB"/>
    <w:rPr>
      <w:rFonts w:ascii="Tahoma" w:cs="Tahoma" w:hAnsi="Tahoma"/>
      <w:sz w:val="16"/>
      <w:szCs w:val="16"/>
    </w:rPr>
  </w:style>
  <w:style w:styleId="Tekstrezerviranogmjesta" w:type="character">
    <w:name w:val="Placeholder Text"/>
    <w:basedOn w:val="Zadanifontodlomka"/>
    <w:uiPriority w:val="99"/>
    <w:semiHidden/>
    <w:rsid w:val="00345FF7"/>
    <w:rPr>
      <w:color w:val="808080"/>
      <w:bdr w:color="auto" w:space="0" w:sz="0" w:val="none"/>
      <w:shd w:color="auto" w:fill="CCFFFF" w:val="clear"/>
    </w:rPr>
  </w:style>
  <w:style w:customStyle="1" w:styleId="eSPISCCParagraphDefaultFont" w:type="character">
    <w:name w:val="eSPIS_CC_Paragraph Default Font"/>
    <w:basedOn w:val="Zadanifontodlomka"/>
    <w:rsid w:val="00345F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FF7"/>
    <w:rPr>
      <w:bdr w:color="auto" w:space="0" w:sz="0" w:val="none"/>
      <w:shd w:color="auto" w:fill="FFFFCC" w:val="clear"/>
      <w:lang w:val="hr-HR"/>
    </w:rPr>
  </w:style>
  <w:style w:customStyle="1" w:styleId="PozadinaSvijetloCrvena" w:type="character">
    <w:name w:val="Pozadina_SvijetloCrvena"/>
    <w:basedOn w:val="eSPISCCParagraphDefaultFont"/>
    <w:rsid w:val="00345F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F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St-593/2016-9</izvorni_sadrzaj>
    <derivirana_varijabla naziv="DomainObject.Oznaka_1">St-593/2016-9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12329.34</izvorni_sadrzaj>
    <derivirana_varijabla naziv="DomainObject.Predmet.InicijalnaVrijednost_1">12329.34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st.2 SZ</izvorni_sadrzaj>
    <derivirana_varijabla naziv="DomainObject.Predmet.PrimjedbaSuca_1">čl.444 st.2 SZ</derivirana_varijabla>
  </DomainObject.Predmet.PrimjedbaSuca>
  <DomainObject.Predmet.PrimjedbaUpisnicara>
    <izvorni_sadrzaj/>
    <derivirana_varijabla naziv="DomainObject.Predmet.PrimjedbaUpisnicara_1"/>
  </DomainObject.Predmet.PrimjedbaUpisnicara>
  <DomainObject.Predmet.ProtustrankaFormated>
    <izvorni_sadrzaj>  WERT jednostavno društvo s ograničenom odgovornošću za usluge i trgovinu</izvorni_sadrzaj>
    <derivirana_varijabla naziv="DomainObject.Predmet.ProtustrankaFormated_1">  WERT jednostavno društvo s ograničenom odgovornošću za usluge i trgovinu</derivirana_varijabla>
  </DomainObject.Predmet.ProtustrankaFormated>
  <DomainObject.Predmet.ProtustrankaFormatedOIB>
    <izvorni_sadrzaj>  WERT jednostavno društvo s ograničenom odgovornošću za usluge i trgovinu, OIB 35027986544</izvorni_sadrzaj>
    <derivirana_varijabla naziv="DomainObject.Predmet.ProtustrankaFormatedOIB_1">  WERT jednostavno društvo s ograničenom odgovornošću za usluge i trgovinu, OIB 35027986544</derivirana_varijabla>
  </DomainObject.Predmet.ProtustrankaFormatedOIB>
  <DomainObject.Predmet.ProtustrankaFormatedWithAdress>
    <izvorni_sadrzaj> WERT jednostavno društvo s ograničenom odgovornošću za usluge i trgovinu, Naselje Urije 27 C , 35400 Nova Gradiška</izvorni_sadrzaj>
    <derivirana_varijabla naziv="DomainObject.Predmet.ProtustrankaFormatedWithAdress_1"> WERT jednostavno društvo s ograničenom odgovornošću za usluge i trgovinu, Naselje Urije 27 C , 35400 Nova Gradiška</derivirana_varijabla>
  </DomainObject.Predmet.ProtustrankaFormatedWithAdress>
  <DomainObject.Predmet.ProtustrankaFormatedWithAdressOIB>
    <izvorni_sadrzaj> WERT jednostavno društvo s ograničenom odgovornošću za usluge i trgovinu, OIB 35027986544, Naselje Urije 27 C , 35400 Nova Gradiška</izvorni_sadrzaj>
    <derivirana_varijabla naziv="DomainObject.Predmet.ProtustrankaFormatedWithAdressOIB_1"> WERT jednostavno društvo s ograničenom odgovornošću za usluge i trgovinu, OIB 35027986544, Naselje Urije 27 C , 35400 Nova Gradiška</derivirana_varijabla>
  </DomainObject.Predmet.ProtustrankaFormatedWithAdressOIB>
  <DomainObject.Predmet.ProtustrankaWithAdress>
    <izvorni_sadrzaj>WERT jednostavno društvo s ograničenom odgovornošću za usluge i trgovinu Naselje Urije 27 C , 35400 Nova Gradiška</izvorni_sadrzaj>
    <derivirana_varijabla naziv="DomainObject.Predmet.ProtustrankaWithAdress_1">WERT jednostavno društvo s ograničenom odgovornošću za usluge i trgovinu Naselje Urije 27 C , 35400 Nova Gradiška</derivirana_varijabla>
  </DomainObject.Predmet.ProtustrankaWithAdress>
  <DomainObject.Predmet.ProtustrankaWithAdressOIB>
    <izvorni_sadrzaj>WERT jednostavno društvo s ograničenom odgovornošću za usluge i trgovinu, OIB 35027986544, Naselje Urije 27 C , 35400 Nova Gradiška</izvorni_sadrzaj>
    <derivirana_varijabla naziv="DomainObject.Predmet.ProtustrankaWithAdressOIB_1">WERT jednostavno društvo s ograničenom odgovornošću za usluge i trgovinu, OIB 35027986544, Naselje Urije 27 C , 35400 Nova Gradiška</derivirana_varijabla>
  </DomainObject.Predmet.ProtustrankaWithAdressOIB>
  <DomainObject.Predmet.ProtustrankaNazivFormated>
    <izvorni_sadrzaj>WERT jednostavno društvo s ograničenom odgovornošću za usluge i trgovinu</izvorni_sadrzaj>
    <derivirana_varijabla naziv="DomainObject.Predmet.ProtustrankaNazivFormated_1">WERT jednostavno društvo s ograničenom odgovornošću za usluge i trgovinu</derivirana_varijabla>
  </DomainObject.Predmet.ProtustrankaNazivFormated>
  <DomainObject.Predmet.ProtustrankaNazivFormatedOIB>
    <izvorni_sadrzaj>WERT jednostavno društvo s ograničenom odgovornošću za usluge i trgovinu, OIB 35027986544</izvorni_sadrzaj>
    <derivirana_varijabla naziv="DomainObject.Predmet.ProtustrankaNazivFormatedOIB_1">WERT jednostavno društvo s ograničenom odgovornošću za usluge i trgovinu, OIB 35027986544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WERT jednostavno društvo s ograničenom odgovornošću za usluge i trgovinu</item>
    </izvorni_sadrzaj>
    <derivirana_varijabla naziv="DomainObject.Predmet.ProtuStrankaListFormated_1">
      <item>WERT jednostavno društvo s ograničenom odgovornošću za usluge i trgovinu</item>
    </derivirana_varijabla>
  </DomainObject.Predmet.ProtuStrankaListFormated>
  <DomainObject.Predmet.ProtuStrankaListFormatedOIB>
    <izvorni_sadrzaj>
      <item>WERT jednostavno društvo s ograničenom odgovornošću za usluge i trgovinu, OIB 35027986544</item>
    </izvorni_sadrzaj>
    <derivirana_varijabla naziv="DomainObject.Predmet.ProtuStrankaListFormatedOIB_1">
      <item>WERT jednostavno društvo s ograničenom odgovornošću za usluge i trgovinu, OIB 35027986544</item>
    </derivirana_varijabla>
  </DomainObject.Predmet.ProtuStrankaListFormatedOIB>
  <DomainObject.Predmet.ProtuStrankaListFormatedWithAdress>
    <izvorni_sadrzaj>
      <item>WERT jednostavno društvo s ograničenom odgovornošću za usluge i trgovinu, Naselje Urije 27 C , 35400 Nova Gradiška</item>
    </izvorni_sadrzaj>
    <derivirana_varijabla naziv="DomainObject.Predmet.ProtuStrankaListFormatedWithAdress_1">
      <item>WERT jednostavno društvo s ograničenom odgovornošću za usluge i trgovinu, Naselje Urije 27 C , 35400 Nova Gradiška</item>
    </derivirana_varijabla>
  </DomainObject.Predmet.ProtuStrankaListFormatedWithAdress>
  <DomainObject.Predmet.ProtuStrankaListFormatedWithAdressOIB>
    <izvorni_sadrzaj>
      <item>WERT jednostavno društvo s ograničenom odgovornošću za usluge i trgovinu, OIB 35027986544, Naselje Urije 27 C , 35400 Nova Gradiška</item>
    </izvorni_sadrzaj>
    <derivirana_varijabla naziv="DomainObject.Predmet.ProtuStrankaListFormatedWithAdressOIB_1">
      <item>WERT jednostavno društvo s ograničenom odgovornošću za usluge i trgovinu, OIB 35027986544, Naselje Urije 27 C , 35400 Nova Gradiška</item>
    </derivirana_varijabla>
  </DomainObject.Predmet.ProtuStrankaListFormatedWithAdressOIB>
  <DomainObject.Predmet.ProtuStrankaListNazivFormated>
    <izvorni_sadrzaj>
      <item>WERT jednostavno društvo s ograničenom odgovornošću za usluge i trgovinu</item>
    </izvorni_sadrzaj>
    <derivirana_varijabla naziv="DomainObject.Predmet.ProtuStrankaListNazivFormated_1">
      <item>WERT jednostavno društvo s ograničenom odgovornošću za usluge i trgovinu</item>
    </derivirana_varijabla>
  </DomainObject.Predmet.ProtuStrankaListNazivFormated>
  <DomainObject.Predmet.ProtuStrankaListNazivFormatedOIB>
    <izvorni_sadrzaj>
      <item>WERT jednostavno društvo s ograničenom odgovornošću za usluge i trgovinu, OIB 35027986544</item>
    </izvorni_sadrzaj>
    <derivirana_varijabla naziv="DomainObject.Predmet.ProtuStrankaListNazivFormatedOIB_1">
      <item>WERT jednostavno društvo s ograničenom odgovornošću za usluge i trgovinu, OIB 35027986544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St-593/2016-9</izvorni_sadrzaj>
    <derivirana_varijabla naziv="DomainObject.PoslovniBrojDokumenta_1">St-593/2016-9</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WERT jednostavno društvo s ograničenom odgovornošću za usluge i trgovinu</izvorni_sadrzaj>
    <derivirana_varijabla naziv="DomainObject.Predmet.ProtustrankaIDrugi_1">WERT jednostavno društvo s ograničenom odgovornošću za usluge i trgovinu</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WERT jednostavno društvo s ograničenom odgovornošću za usluge i trgovinu, OIB 35027986544, Naselje Urije 27 C , 35400 Nova Gradiška</izvorni_sadrzaj>
    <derivirana_varijabla naziv="DomainObject.Predmet.ProtustrankaIDrugiAdressOIB_1">WERT jednostavno društvo s ograničenom odgovornošću za usluge i trgovinu, OIB 35027986544, Naselje Urije 27 C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WERT jednostavno društvo s ograničenom odgovornošću za usluge i trgovinu</item>
    </izvorni_sadrzaj>
    <derivirana_varijabla naziv="DomainObject.Predmet.SudioniciListNaziv_1">
      <item>FINANCIJSKA AGENCIJA RC OSIJEK</item>
      <item>WERT jednostavno društvo s ograničenom odgovornošću za usluge i trgovinu</item>
    </derivirana_varijabla>
  </DomainObject.Predmet.SudioniciListNaziv>
  <DomainObject.Predmet.SudioniciListAdressOIB>
    <izvorni_sadrzaj>
      <item>FINANCIJSKA AGENCIJA RC OSIJEK, OIB 85821130368, P.Krešimira IV 20,35000 Slavonski Brod</item>
      <item>WERT jednostavno društvo s ograničenom odgovornošću za usluge i trgovinu, OIB 35027986544, Naselje Urije 27 C ,35400 Nova Gradiška</item>
    </izvorni_sadrzaj>
    <derivirana_varijabla naziv="DomainObject.Predmet.SudioniciListAdressOIB_1">
      <item>FINANCIJSKA AGENCIJA RC OSIJEK, OIB 85821130368, P.Krešimira IV 20,35000 Slavonski Brod</item>
      <item>WERT jednostavno društvo s ograničenom odgovornošću za usluge i trgovinu, OIB 35027986544, Naselje Urije 27 C ,35400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35027986544</item>
    </izvorni_sadrzaj>
    <derivirana_varijabla naziv="DomainObject.Predmet.SudioniciListNazivOIB_1">
      <item>, OIB 85821130368</item>
      <item>, OIB 35027986544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1168</properties:Words>
  <properties:Characters>6333</properties:Characters>
  <properties:Lines>127</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2016-05-31T12:32:00Z</dcterms:created>
  <dc:creator>Danijela Martini Maoduš</dc:creator>
  <cp:lastModifiedBy>wsadmin</cp:lastModifiedBy>
  <cp:lastPrinted>2016-05-31T12:31:00Z</cp:lastPrinted>
  <dcterms:modified xmlns:xsi="http://www.w3.org/2001/XMLSchema-instance" xsi:type="dcterms:W3CDTF">2016-05-31T12:33:00Z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St-593/2016-9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