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58d2" w14:paraId="94b58d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C3E35">
        <w:rPr>
          <w:rFonts w:hAnsi="Times New Roman" w:ascii="Times New Roman"/>
          <w:szCs w:val="24"/>
          <w:lang w:val="hr-HR"/>
        </w:rPr>
        <w:t xml:space="preserve"> </w:t>
      </w:r>
      <w:r w:rsidR="00EC3E35" w:rsidRPr="00585413">
        <w:rPr>
          <w:rFonts w:hAnsi="Times New Roman" w:ascii="Times New Roman"/>
        </w:rPr>
        <w:t>KOBI-PROM d.o.o. Zagreb, Ljubljanica 5, OIB 23715027354</w:t>
      </w:r>
      <w:r w:rsidR="00DA4BF7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</w:t>
      </w:r>
      <w:r w:rsidR="00DA4BF7">
        <w:rPr>
          <w:rFonts w:hAnsi="Times New Roman" w:ascii="Times New Roman"/>
          <w:szCs w:val="24"/>
          <w:lang w:val="hr-HR"/>
        </w:rPr>
        <w:t>7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F36266">
        <w:rPr>
          <w:rFonts w:hAnsi="Times New Roman" w:ascii="Times New Roman"/>
          <w:szCs w:val="24"/>
          <w:lang w:val="hr-HR"/>
        </w:rPr>
        <w:t xml:space="preserve"> </w:t>
      </w:r>
      <w:r w:rsidR="00EC3E35">
        <w:rPr>
          <w:rFonts w:hAnsi="Times New Roman" w:ascii="Times New Roman"/>
          <w:szCs w:val="24"/>
          <w:lang w:val="hr-HR"/>
        </w:rPr>
        <w:t>Matija Krevzelj, Zagreb, Ljubljanica 5, OIB 22238522443</w:t>
      </w:r>
      <w:r w:rsidR="00655137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D615F">
        <w:rPr>
          <w:rFonts w:hAnsi="Times New Roman" w:ascii="Times New Roman"/>
          <w:lang w:val="hr-HR"/>
        </w:rPr>
        <w:t>6</w:t>
      </w:r>
      <w:r w:rsidR="00DA4BF7">
        <w:rPr>
          <w:rFonts w:hAnsi="Times New Roman" w:ascii="Times New Roman"/>
          <w:lang w:val="hr-HR"/>
        </w:rPr>
        <w:t>901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CC6F70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CC6F70" w:rsidP="00492E13" w:rsidR="00CC6F70" w:rsidRPr="00CC6F70">
      <w:pPr>
        <w:jc w:val="center"/>
        <w:rPr>
          <w:rFonts w:hAnsi="Times New Roman" w:ascii="Times New Roman"/>
        </w:rPr>
      </w:pPr>
    </w:p>
    <w:p w:rsidRDefault="00CC6F70" w:rsidP="002152A3" w:rsidR="00CC6F70" w:rsidRPr="00CC6F70">
      <w:pPr>
        <w:jc w:val="right"/>
        <w:rPr>
          <w:rFonts w:hAnsi="Times New Roman" w:ascii="Times New Roman"/>
        </w:rPr>
      </w:pPr>
      <w:r w:rsidRPr="00CC6F70">
        <w:rPr>
          <w:rFonts w:hAnsi="Times New Roman" w:ascii="Times New Roman"/>
        </w:rPr>
        <w:t>za točnost otpravka</w:t>
      </w:r>
    </w:p>
    <w:p w:rsidRDefault="00CC6F70" w:rsidP="002152A3" w:rsidR="00CC6F70" w:rsidRPr="00CC6F70">
      <w:pPr>
        <w:jc w:val="right"/>
        <w:rPr>
          <w:rFonts w:hAnsi="Times New Roman" w:ascii="Times New Roman"/>
        </w:rPr>
      </w:pPr>
      <w:r w:rsidRPr="00CC6F70">
        <w:rPr>
          <w:rFonts w:hAnsi="Times New Roman" w:ascii="Times New Roman"/>
        </w:rPr>
        <w:t>ovlašteni službenik</w:t>
      </w:r>
    </w:p>
    <w:p w:rsidRDefault="00CC6F70" w:rsidP="002152A3" w:rsidR="00CC6F70" w:rsidRPr="00CC6F70">
      <w:pPr>
        <w:jc w:val="right"/>
        <w:rPr>
          <w:rFonts w:hAnsi="Times New Roman" w:ascii="Times New Roman"/>
        </w:rPr>
      </w:pPr>
      <w:r w:rsidRPr="00CC6F70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C6F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CF1A56">
      <w:rPr>
        <w:rFonts w:hAnsi="Times New Roman" w:ascii="Times New Roman"/>
        <w:lang w:val="hr-HR"/>
      </w:rPr>
      <w:t>6</w:t>
    </w:r>
    <w:r w:rsidR="00EC3E35">
      <w:rPr>
        <w:rFonts w:hAnsi="Times New Roman" w:ascii="Times New Roman"/>
        <w:lang w:val="hr-HR"/>
      </w:rPr>
      <w:t>938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E1830">
      <w:rPr>
        <w:rFonts w:hAnsi="Times New Roman" w:ascii="Times New Roman"/>
        <w:lang w:val="hr-HR"/>
      </w:rPr>
      <w:t>6</w:t>
    </w:r>
    <w:r w:rsidR="00EC3E35">
      <w:rPr>
        <w:rFonts w:hAnsi="Times New Roman" w:ascii="Times New Roman"/>
        <w:lang w:val="hr-HR"/>
      </w:rPr>
      <w:t>938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55137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BD615F"/>
    <w:rsid w:val="00BF65E3"/>
    <w:rsid w:val="00C224D0"/>
    <w:rsid w:val="00CA2B0F"/>
    <w:rsid w:val="00CA73FC"/>
    <w:rsid w:val="00CB7981"/>
    <w:rsid w:val="00CC475E"/>
    <w:rsid w:val="00CC6F70"/>
    <w:rsid w:val="00CE7A5E"/>
    <w:rsid w:val="00CF1A56"/>
    <w:rsid w:val="00CF2939"/>
    <w:rsid w:val="00D207ED"/>
    <w:rsid w:val="00D44D4F"/>
    <w:rsid w:val="00D7032A"/>
    <w:rsid w:val="00D77C43"/>
    <w:rsid w:val="00D955F3"/>
    <w:rsid w:val="00DA4BF7"/>
    <w:rsid w:val="00DA637E"/>
    <w:rsid w:val="00DB241B"/>
    <w:rsid w:val="00DB29D2"/>
    <w:rsid w:val="00DB4528"/>
    <w:rsid w:val="00E15B93"/>
    <w:rsid w:val="00EA075A"/>
    <w:rsid w:val="00EC3E35"/>
    <w:rsid w:val="00EC3F01"/>
    <w:rsid w:val="00EE5750"/>
    <w:rsid w:val="00F13669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F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F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F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F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F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F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F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F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St-6938/2015</izvorni_sadrzaj>
    <derivirana_varijabla naziv="DomainObject.Predmet.OznakaBroj_1">St-6938/2015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KOBI-PROM d.o.o. zastupanog po punomoćniku MATIJA KREVZELJ</izvorni_sadrzaj>
    <derivirana_varijabla naziv="DomainObject.Predmet.ProtustrankaFormated_1">  KOBI-PROM d.o.o. zastupanog po punomoćniku MATIJA KREVZELJ</derivirana_varijabla>
  </DomainObject.Predmet.ProtustrankaFormated>
  <DomainObject.Predmet.ProtustrankaFormatedOIB>
    <izvorni_sadrzaj>  KOBI-PROM d.o.o., OIB 23715027354 zastupanog po punomoćniku MATIJA KREVZELJ</izvorni_sadrzaj>
    <derivirana_varijabla naziv="DomainObject.Predmet.ProtustrankaFormatedOIB_1">  KOBI-PROM d.o.o., OIB 23715027354 zastupanog po punomoćniku MATIJA KREVZELJ</derivirana_varijabla>
  </DomainObject.Predmet.ProtustrankaFormatedOIB>
  <DomainObject.Predmet.ProtustrankaFormatedWithAdress>
    <izvorni_sadrzaj> KOBI-PROM d.o.o., Ljubljanica 5, 10000 Zagreb zastupanog po punomoćniku MATIJA KREVZELJ</izvorni_sadrzaj>
    <derivirana_varijabla naziv="DomainObject.Predmet.ProtustrankaFormatedWithAdress_1"> KOBI-PROM d.o.o., Ljubljanica 5, 10000 Zagreb zastupanog po punomoćniku MATIJA KREVZELJ</derivirana_varijabla>
  </DomainObject.Predmet.ProtustrankaFormatedWithAdress>
  <DomainObject.Predmet.ProtustrankaFormatedWithAdressOIB>
    <izvorni_sadrzaj> KOBI-PROM d.o.o., OIB 23715027354, Ljubljanica 5, 10000 Zagreb zastupanog po punomoćniku MATIJA KREVZELJ</izvorni_sadrzaj>
    <derivirana_varijabla naziv="DomainObject.Predmet.ProtustrankaFormatedWithAdressOIB_1"> KOBI-PROM d.o.o., OIB 23715027354, Ljubljanica 5, 10000 Zagreb zastupanog po punomoćniku MATIJA KREVZELJ</derivirana_varijabla>
  </DomainObject.Predmet.ProtustrankaFormatedWithAdressOIB>
  <DomainObject.Predmet.ProtustrankaWithAdress>
    <izvorni_sadrzaj>KOBI-PROM d.o.o. Ljubljanica 5, 10000 Zagreb</izvorni_sadrzaj>
    <derivirana_varijabla naziv="DomainObject.Predmet.ProtustrankaWithAdress_1">KOBI-PROM d.o.o. Ljubljanica 5, 10000 Zagreb</derivirana_varijabla>
  </DomainObject.Predmet.ProtustrankaWithAdress>
  <DomainObject.Predmet.ProtustrankaWithAdressOIB>
    <izvorni_sadrzaj>KOBI-PROM d.o.o., OIB 23715027354, Ljubljanica 5, 10000 Zagreb</izvorni_sadrzaj>
    <derivirana_varijabla naziv="DomainObject.Predmet.ProtustrankaWithAdressOIB_1">KOBI-PROM d.o.o., OIB 23715027354, Ljubljanica 5, 10000 Zagreb</derivirana_varijabla>
  </DomainObject.Predmet.ProtustrankaWithAdressOIB>
  <DomainObject.Predmet.ProtustrankaNazivFormated>
    <izvorni_sadrzaj>KOBI-PROM d.o.o.</izvorni_sadrzaj>
    <derivirana_varijabla naziv="DomainObject.Predmet.ProtustrankaNazivFormated_1">KOBI-PROM d.o.o.</derivirana_varijabla>
  </DomainObject.Predmet.ProtustrankaNazivFormated>
  <DomainObject.Predmet.ProtustrankaNazivFormatedOIB>
    <izvorni_sadrzaj>KOBI-PROM d.o.o., OIB 23715027354</izvorni_sadrzaj>
    <derivirana_varijabla naziv="DomainObject.Predmet.ProtustrankaNazivFormatedOIB_1">KOBI-PROM d.o.o., OIB 23715027354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KOBI-PROM d.o.o. zastupanog po punomoćniku MATIJA KREVZELJ</item>
    </izvorni_sadrzaj>
    <derivirana_varijabla naziv="DomainObject.Predmet.ProtuStrankaListFormated_1">
      <item>KOBI-PROM d.o.o. zastupanog po punomoćniku MATIJA KREVZELJ</item>
    </derivirana_varijabla>
  </DomainObject.Predmet.ProtuStrankaListFormated>
  <DomainObject.Predmet.ProtuStrankaListFormatedOIB>
    <izvorni_sadrzaj>
      <item>KOBI-PROM d.o.o., OIB 23715027354 zastupanog po punomoćniku MATIJA KREVZELJ</item>
    </izvorni_sadrzaj>
    <derivirana_varijabla naziv="DomainObject.Predmet.ProtuStrankaListFormatedOIB_1">
      <item>KOBI-PROM d.o.o., OIB 23715027354 zastupanog po punomoćniku MATIJA KREVZELJ</item>
    </derivirana_varijabla>
  </DomainObject.Predmet.ProtuStrankaListFormatedOIB>
  <DomainObject.Predmet.ProtuStrankaListFormatedWithAdress>
    <izvorni_sadrzaj>
      <item>KOBI-PROM d.o.o., Ljubljanica 5, 10000 Zagreb zastupanog po punomoćniku MATIJA KREVZELJ</item>
    </izvorni_sadrzaj>
    <derivirana_varijabla naziv="DomainObject.Predmet.ProtuStrankaListFormatedWithAdress_1">
      <item>KOBI-PROM d.o.o., Ljubljanica 5, 10000 Zagreb zastupanog po punomoćniku MATIJA KREVZELJ</item>
    </derivirana_varijabla>
  </DomainObject.Predmet.ProtuStrankaListFormatedWithAdress>
  <DomainObject.Predmet.ProtuStrankaListFormatedWithAdressOIB>
    <izvorni_sadrzaj>
      <item>KOBI-PROM d.o.o., OIB 23715027354, Ljubljanica 5, 10000 Zagreb zastupanog po punomoćniku MATIJA KREVZELJ</item>
    </izvorni_sadrzaj>
    <derivirana_varijabla naziv="DomainObject.Predmet.ProtuStrankaListFormatedWithAdressOIB_1">
      <item>KOBI-PROM d.o.o., OIB 23715027354, Ljubljanica 5, 10000 Zagreb zastupanog po punomoćniku MATIJA KREVZELJ</item>
    </derivirana_varijabla>
  </DomainObject.Predmet.ProtuStrankaListFormatedWithAdressOIB>
  <DomainObject.Predmet.ProtuStrankaListNazivFormated>
    <izvorni_sadrzaj>
      <item>KOBI-PROM d.o.o.</item>
    </izvorni_sadrzaj>
    <derivirana_varijabla naziv="DomainObject.Predmet.ProtuStrankaListNazivFormated_1">
      <item>KOBI-PROM d.o.o.</item>
    </derivirana_varijabla>
  </DomainObject.Predmet.ProtuStrankaListNazivFormated>
  <DomainObject.Predmet.ProtuStrankaListNazivFormatedOIB>
    <izvorni_sadrzaj>
      <item>KOBI-PROM d.o.o., OIB 23715027354</item>
    </izvorni_sadrzaj>
    <derivirana_varijabla naziv="DomainObject.Predmet.ProtuStrankaListNazivFormatedOIB_1">
      <item>KOBI-PROM d.o.o., OIB 23715027354</item>
    </derivirana_varijabla>
  </DomainObject.Predmet.ProtuStrankaListNazivFormatedOIB>
  <DomainObject.Predmet.OstaliListFormated>
    <izvorni_sadrzaj>
      <item>MATIJA KREVZELJ punomoćnik sudionika u postupku KOBI-PROM d.o.o.</item>
    </izvorni_sadrzaj>
    <derivirana_varijabla naziv="DomainObject.Predmet.OstaliListFormated_1">
      <item>MATIJA KREVZELJ punomoćnik sudionika u postupku KOBI-PROM d.o.o.</item>
    </derivirana_varijabla>
  </DomainObject.Predmet.OstaliListFormated>
  <DomainObject.Predmet.OstaliListFormatedOIB>
    <izvorni_sadrzaj>
      <item>MATIJA KREVZELJ, OIB 22238522443 punomoćnik sudionika u postupku KOBI-PROM d.o.o.</item>
    </izvorni_sadrzaj>
    <derivirana_varijabla naziv="DomainObject.Predmet.OstaliListFormatedOIB_1">
      <item>MATIJA KREVZELJ, OIB 22238522443 punomoćnik sudionika u postupku KOBI-PROM d.o.o.</item>
    </derivirana_varijabla>
  </DomainObject.Predmet.OstaliListFormatedOIB>
  <DomainObject.Predmet.OstaliListFormatedWithAdress>
    <izvorni_sadrzaj>
      <item>MATIJA KREVZELJ, LJUBLJANICA 5, 10000 Zagreb punomoćnik sudionika u postupku KOBI-PROM d.o.o.</item>
    </izvorni_sadrzaj>
    <derivirana_varijabla naziv="DomainObject.Predmet.OstaliListFormatedWithAdress_1">
      <item>MATIJA KREVZELJ, LJUBLJANICA 5, 10000 Zagreb punomoćnik sudionika u postupku KOBI-PROM d.o.o.</item>
    </derivirana_varijabla>
  </DomainObject.Predmet.OstaliListFormatedWithAdress>
  <DomainObject.Predmet.OstaliListFormatedWithAdressOIB>
    <izvorni_sadrzaj>
      <item>MATIJA KREVZELJ, OIB 22238522443, LJUBLJANICA 5, 10000 Zagreb punomoćnik sudionika u postupku KOBI-PROM d.o.o.</item>
    </izvorni_sadrzaj>
    <derivirana_varijabla naziv="DomainObject.Predmet.OstaliListFormatedWithAdressOIB_1">
      <item>MATIJA KREVZELJ, OIB 22238522443, LJUBLJANICA 5, 10000 Zagreb punomoćnik sudionika u postupku KOBI-PROM d.o.o.</item>
    </derivirana_varijabla>
  </DomainObject.Predmet.OstaliListFormatedWithAdressOIB>
  <DomainObject.Predmet.OstaliListNazivFormated>
    <izvorni_sadrzaj>
      <item>MATIJA KREVZELJ</item>
    </izvorni_sadrzaj>
    <derivirana_varijabla naziv="DomainObject.Predmet.OstaliListNazivFormated_1">
      <item>MATIJA KREVZELJ</item>
    </derivirana_varijabla>
  </DomainObject.Predmet.OstaliListNazivFormated>
  <DomainObject.Predmet.OstaliListNazivFormatedOIB>
    <izvorni_sadrzaj>
      <item>MATIJA KREVZELJ, OIB 22238522443</item>
    </izvorni_sadrzaj>
    <derivirana_varijabla naziv="DomainObject.Predmet.OstaliListNazivFormatedOIB_1">
      <item>MATIJA KREVZELJ, OIB 22238522443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KOBI-PROM d.o.o.</izvorni_sadrzaj>
    <derivirana_varijabla naziv="DomainObject.Predmet.ProtustrankaIDrugi_1">KOBI-PROM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KOBI-PROM d.o.o., OIB 23715027354, Ljubljanica 5, 10000 Zagreb</izvorni_sadrzaj>
    <derivirana_varijabla naziv="DomainObject.Predmet.ProtustrankaIDrugiAdressOIB_1">KOBI-PROM d.o.o., OIB 23715027354, Ljubljanica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KOBI-PROM d.o.o.</item>
      <item>MATIJA KREVZELJ</item>
    </izvorni_sadrzaj>
    <derivirana_varijabla naziv="DomainObject.Predmet.SudioniciListNaziv_1">
      <item>FINA Regionalni centar Zagreb</item>
      <item>KOBI-PROM d.o.o.</item>
      <item>MATIJA KREVZELJ</item>
    </derivirana_varijabla>
  </DomainObject.Predmet.SudioniciListNaziv>
  <DomainObject.Predmet.SudioniciListAdressOIB>
    <izvorni_sadrzaj>
      <item>FINA Regionalni centar Zagreb, OIB 85821130368, Trg svibanjskih žrtava 1995.1,10000 Zagreb</item>
      <item>KOBI-PROM d.o.o., OIB 23715027354, Ljubljanica 5,10000 Zagreb</item>
      <item>MATIJA KREVZELJ, OIB 22238522443, LJUBLJANICA 5,10000 Zagreb</item>
    </izvorni_sadrzaj>
    <derivirana_varijabla naziv="DomainObject.Predmet.SudioniciListAdressOIB_1">
      <item>FINA Regionalni centar Zagreb, OIB 85821130368, Trg svibanjskih žrtava 1995.1,10000 Zagreb</item>
      <item>KOBI-PROM d.o.o., OIB 23715027354, Ljubljanica 5,10000 Zagreb</item>
      <item>MATIJA KREVZELJ, OIB 22238522443, LJUBLJANICA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23715027354</item>
      <item>, OIB 22238522443</item>
    </izvorni_sadrzaj>
    <derivirana_varijabla naziv="DomainObject.Predmet.SudioniciListNazivOIB_1">
      <item>, OIB 85821130368</item>
      <item>, OIB 23715027354</item>
      <item>, OIB 22238522443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456</properties:Words>
  <properties:Characters>2427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2016-06-27T07:56:00Z</dcterms:created>
  <dc:creator>Sudsko vijeæe</dc:creator>
  <cp:lastModifiedBy>Višnja Svečak</cp:lastModifiedBy>
  <cp:lastPrinted>2016-06-27T07:59:00Z</cp:lastPrinted>
  <dcterms:modified xmlns:xsi="http://www.w3.org/2001/XMLSchema-instance" xsi:type="dcterms:W3CDTF">2016-06-27T07:59:00Z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