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8abb" w14:paraId="d2f8ab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341EF6">
        <w:rPr>
          <w:rFonts w:hAnsi="Times New Roman" w:ascii="Times New Roman"/>
          <w:szCs w:val="24"/>
          <w:lang w:val="hr-HR"/>
        </w:rPr>
        <w:t>416</w:t>
      </w:r>
      <w:r w:rsidR="0091241D">
        <w:rPr>
          <w:rFonts w:hAnsi="Times New Roman" w:ascii="Times New Roman"/>
          <w:szCs w:val="24"/>
          <w:lang w:val="hr-HR"/>
        </w:rPr>
        <w:t>/2016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B0366A" w:rsidP="00D17329" w:rsidR="00B0366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B0366A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B0366A">
        <w:rPr>
          <w:rFonts w:hAnsi="Times New Roman" w:ascii="Times New Roman"/>
          <w:szCs w:val="24"/>
          <w:lang w:val="hr-HR"/>
        </w:rPr>
        <w:t>Trgovački sud u Zagrebu po sucu</w:t>
      </w:r>
      <w:r w:rsidR="00B0366A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B0366A">
        <w:rPr>
          <w:rFonts w:hAnsi="Times New Roman" w:ascii="Times New Roman"/>
          <w:szCs w:val="24"/>
          <w:lang w:val="hr-HR"/>
        </w:rPr>
        <w:t>Vesni Sremac Šoštar</w:t>
      </w:r>
      <w:r w:rsidR="00D17329" w:rsidRPr="00B0366A">
        <w:rPr>
          <w:rFonts w:hAnsi="Times New Roman" w:ascii="Times New Roman"/>
          <w:szCs w:val="24"/>
          <w:lang w:val="hr-HR"/>
        </w:rPr>
        <w:t xml:space="preserve"> u skraće</w:t>
      </w:r>
      <w:r w:rsidRPr="00B0366A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B0366A">
        <w:rPr>
          <w:rFonts w:hAnsi="Times New Roman" w:ascii="Times New Roman"/>
          <w:szCs w:val="24"/>
          <w:lang w:val="hr-HR"/>
        </w:rPr>
        <w:t xml:space="preserve">m </w:t>
      </w:r>
      <w:r w:rsidR="001F2D7D" w:rsidRPr="00B0366A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B0366A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B0366A">
        <w:rPr>
          <w:rFonts w:hAnsi="Times New Roman" w:ascii="Times New Roman"/>
          <w:szCs w:val="24"/>
          <w:lang w:val="hr-HR"/>
        </w:rPr>
        <w:t xml:space="preserve">nad </w:t>
      </w:r>
      <w:r w:rsidR="005555DF" w:rsidRPr="00B0366A">
        <w:rPr>
          <w:rFonts w:hAnsi="Times New Roman" w:ascii="Times New Roman"/>
          <w:szCs w:val="24"/>
          <w:lang w:val="hr-HR"/>
        </w:rPr>
        <w:t>dužnikom</w:t>
      </w:r>
      <w:r w:rsidR="00B0366A" w:rsidRPr="00B0366A">
        <w:rPr>
          <w:rFonts w:hAnsi="Times New Roman" w:ascii="Times New Roman"/>
          <w:szCs w:val="24"/>
          <w:lang w:val="hr-HR"/>
        </w:rPr>
        <w:t xml:space="preserve"> SAN-TOURS turistička agencija d.o.o. Dugo Selo, Hrvatskog preporoda 15,</w:t>
      </w:r>
      <w:r w:rsidR="00B0366A">
        <w:rPr>
          <w:rFonts w:hAnsi="Times New Roman" w:ascii="Times New Roman"/>
          <w:szCs w:val="24"/>
          <w:lang w:val="hr-HR"/>
        </w:rPr>
        <w:t xml:space="preserve"> OIB:18588140464, MBS:080805442,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B0366A">
        <w:rPr>
          <w:rFonts w:hAnsi="Times New Roman" w:ascii="Times New Roman"/>
          <w:szCs w:val="24"/>
        </w:rPr>
        <w:t>I.</w:t>
      </w:r>
      <w:r w:rsidR="00A843F7" w:rsidRPr="00B0366A">
        <w:rPr>
          <w:rFonts w:hAnsi="Times New Roman" w:ascii="Times New Roman"/>
          <w:szCs w:val="24"/>
        </w:rPr>
        <w:t xml:space="preserve"> </w:t>
      </w:r>
      <w:r w:rsidR="00D17329" w:rsidRPr="00B0366A">
        <w:rPr>
          <w:rFonts w:hAnsi="Times New Roman" w:ascii="Times New Roman"/>
          <w:szCs w:val="24"/>
        </w:rPr>
        <w:t>Otvara se stečajni postupak nad dužnikom</w:t>
      </w:r>
      <w:r w:rsidR="00B0366A" w:rsidRPr="00B0366A">
        <w:rPr>
          <w:rFonts w:hAnsi="Times New Roman" w:ascii="Times New Roman"/>
          <w:szCs w:val="24"/>
        </w:rPr>
        <w:t xml:space="preserve"> </w:t>
      </w:r>
      <w:r w:rsidR="00B0366A" w:rsidRPr="00B0366A">
        <w:rPr>
          <w:rFonts w:hAnsi="Times New Roman" w:ascii="Times New Roman"/>
          <w:szCs w:val="24"/>
          <w:lang w:val="hr-HR"/>
        </w:rPr>
        <w:t>SAN-TOURS turistička agencija d.o.o. Dugo Selo, Hrvatskog preporoda 15, OIB:</w:t>
      </w:r>
      <w:r w:rsidR="00B0366A">
        <w:rPr>
          <w:rFonts w:hAnsi="Times New Roman" w:ascii="Times New Roman"/>
          <w:szCs w:val="24"/>
          <w:lang w:val="hr-HR"/>
        </w:rPr>
        <w:t xml:space="preserve"> </w:t>
      </w:r>
      <w:r w:rsidR="00B0366A" w:rsidRPr="00B0366A">
        <w:rPr>
          <w:rFonts w:hAnsi="Times New Roman" w:ascii="Times New Roman"/>
          <w:szCs w:val="24"/>
          <w:lang w:val="hr-HR"/>
        </w:rPr>
        <w:t>18588140464, MBS:</w:t>
      </w:r>
      <w:r w:rsidR="00B0366A">
        <w:rPr>
          <w:rFonts w:hAnsi="Times New Roman" w:ascii="Times New Roman"/>
          <w:szCs w:val="24"/>
          <w:lang w:val="hr-HR"/>
        </w:rPr>
        <w:t xml:space="preserve"> </w:t>
      </w:r>
      <w:r w:rsidR="00B0366A" w:rsidRPr="00B0366A">
        <w:rPr>
          <w:rFonts w:hAnsi="Times New Roman" w:ascii="Times New Roman"/>
          <w:szCs w:val="24"/>
          <w:lang w:val="hr-HR"/>
        </w:rPr>
        <w:t>080805442.</w:t>
      </w:r>
      <w:r w:rsidR="00B0366A"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622FC9">
        <w:rPr>
          <w:rFonts w:hAnsi="Times New Roman" w:ascii="Times New Roman"/>
          <w:szCs w:val="24"/>
        </w:rPr>
        <w:t>05</w:t>
      </w:r>
      <w:r w:rsidR="005555DF">
        <w:rPr>
          <w:rFonts w:hAnsi="Times New Roman" w:ascii="Times New Roman"/>
          <w:szCs w:val="24"/>
        </w:rPr>
        <w:t xml:space="preserve">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C373B">
        <w:rPr>
          <w:rFonts w:hAnsi="Times New Roman" w:ascii="Times New Roman"/>
          <w:szCs w:val="24"/>
        </w:rPr>
        <w:t xml:space="preserve"> Hrvoje Kraljičković, </w:t>
      </w:r>
      <w:r w:rsidR="00914FE1">
        <w:rPr>
          <w:rFonts w:hAnsi="Times New Roman" w:ascii="Times New Roman"/>
          <w:szCs w:val="24"/>
        </w:rPr>
        <w:t xml:space="preserve"> OIB: </w:t>
      </w:r>
      <w:r w:rsidR="006C373B">
        <w:rPr>
          <w:rFonts w:hAnsi="Times New Roman" w:ascii="Times New Roman"/>
          <w:szCs w:val="24"/>
        </w:rPr>
        <w:t xml:space="preserve"> </w:t>
      </w:r>
      <w:r w:rsidR="006C373B" w:rsidRPr="006C373B">
        <w:rPr>
          <w:rFonts w:hAnsi="Times New Roman" w:ascii="Times New Roman"/>
          <w:szCs w:val="24"/>
        </w:rPr>
        <w:t>63875916042</w:t>
      </w:r>
      <w:r w:rsidR="006C373B">
        <w:rPr>
          <w:rFonts w:hAnsi="Times New Roman" w:ascii="Times New Roman"/>
          <w:szCs w:val="24"/>
        </w:rPr>
        <w:t xml:space="preserve">  </w:t>
      </w:r>
      <w:r w:rsidR="009924E3">
        <w:rPr>
          <w:rFonts w:hAnsi="Times New Roman" w:ascii="Times New Roman"/>
          <w:szCs w:val="24"/>
        </w:rPr>
        <w:t xml:space="preserve">iz </w:t>
      </w:r>
      <w:r w:rsidR="00273D37">
        <w:rPr>
          <w:rFonts w:hAnsi="Times New Roman" w:ascii="Times New Roman"/>
          <w:szCs w:val="24"/>
        </w:rPr>
        <w:t>Zagreb</w:t>
      </w:r>
      <w:r w:rsidR="00A843F7">
        <w:rPr>
          <w:rFonts w:hAnsi="Times New Roman" w:ascii="Times New Roman"/>
          <w:szCs w:val="24"/>
        </w:rPr>
        <w:t>a</w:t>
      </w:r>
      <w:r w:rsidR="006C373B">
        <w:rPr>
          <w:rFonts w:hAnsi="Times New Roman" w:ascii="Times New Roman"/>
          <w:szCs w:val="24"/>
        </w:rPr>
        <w:t xml:space="preserve">, Trg Hrvatskih Velikana 4. </w:t>
      </w:r>
      <w:r w:rsidR="00B0366A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B0366A" w:rsidR="00B0366A" w:rsidRPr="00B0366A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B0366A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B0366A" w:rsidRPr="00B0366A">
        <w:rPr>
          <w:rFonts w:hAnsi="Times New Roman" w:ascii="Times New Roman"/>
          <w:szCs w:val="24"/>
          <w:lang w:val="hr-HR"/>
        </w:rPr>
        <w:t>SAN-TOURS turistička agencija d.o.o. Dugo Selo, Hrvatskog preporoda 15, OIB:</w:t>
      </w:r>
      <w:r w:rsidR="00B0366A">
        <w:rPr>
          <w:rFonts w:hAnsi="Times New Roman" w:ascii="Times New Roman"/>
          <w:szCs w:val="24"/>
          <w:lang w:val="hr-HR"/>
        </w:rPr>
        <w:t xml:space="preserve"> </w:t>
      </w:r>
      <w:r w:rsidR="00B0366A" w:rsidRPr="00B0366A">
        <w:rPr>
          <w:rFonts w:hAnsi="Times New Roman" w:ascii="Times New Roman"/>
          <w:szCs w:val="24"/>
          <w:lang w:val="hr-HR"/>
        </w:rPr>
        <w:t>18588140464, MBS:</w:t>
      </w:r>
      <w:r w:rsidR="00B0366A">
        <w:rPr>
          <w:rFonts w:hAnsi="Times New Roman" w:ascii="Times New Roman"/>
          <w:szCs w:val="24"/>
          <w:lang w:val="hr-HR"/>
        </w:rPr>
        <w:t xml:space="preserve"> </w:t>
      </w:r>
      <w:r w:rsidR="00B0366A" w:rsidRPr="00B0366A">
        <w:rPr>
          <w:rFonts w:hAnsi="Times New Roman" w:ascii="Times New Roman"/>
          <w:szCs w:val="24"/>
          <w:lang w:val="hr-HR"/>
        </w:rPr>
        <w:t>080805442.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B0366A">
        <w:rPr>
          <w:rFonts w:hAnsi="Times New Roman" w:ascii="Times New Roman"/>
          <w:szCs w:val="24"/>
          <w:lang w:val="hr-HR"/>
        </w:rPr>
        <w:t xml:space="preserve"> 04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1B24E1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1B24E1" w:rsidP="001B24E1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1B24E1" w:rsidP="001B24E1" w:rsidR="001B24E1" w:rsidRPr="00222B4D">
      <w:pPr>
        <w:jc w:val="right"/>
        <w:rPr>
          <w:rFonts w:hAnsi="Times New Roman" w:ascii="Times New Roman"/>
        </w:rPr>
      </w:pPr>
      <w:r w:rsidRPr="001B24E1">
        <w:rPr>
          <w:rFonts w:hAnsi="Times New Roman" w:ascii="Times New Roman"/>
        </w:rPr>
        <w:t>Zlatka Plivelić</w:t>
      </w:r>
    </w:p>
    <w:p w:rsidRDefault="00222B4D" w:rsidP="00222B4D" w:rsidR="00222B4D" w:rsidRPr="00222B4D">
      <w:pPr>
        <w:rPr>
          <w:rFonts w:hAnsi="Times New Roman" w:ascii="Times New Roman"/>
          <w:szCs w:val="24"/>
          <w:lang w:val="hr-HR"/>
        </w:rPr>
      </w:pPr>
    </w:p>
    <w:sectPr w:rsidSect="00AD3559" w:rsidR="00222B4D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F0C" w:rsidR="00280A5F">
    <w:pPr>
      <w:pStyle w:val="Podnoje"/>
      <w:jc w:val="right"/>
    </w:pPr>
  </w:p>
  <w:p w:rsidRDefault="00CD4F0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D4F0C" w:rsidRPr="00CD4F0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341EF6">
      <w:rPr>
        <w:rFonts w:hAnsi="Times New Roman" w:ascii="Times New Roman"/>
      </w:rPr>
      <w:t>416</w:t>
    </w:r>
    <w:r w:rsidR="0091241D">
      <w:rPr>
        <w:rFonts w:hAnsi="Times New Roman" w:ascii="Times New Roman"/>
      </w:rPr>
      <w:t>/2016</w:t>
    </w:r>
  </w:p>
  <w:p w:rsidRDefault="00CD4F0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26AF442C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0F0F22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E0703"/>
    <w:rsid w:val="000E4DE6"/>
    <w:rsid w:val="000F6D4C"/>
    <w:rsid w:val="00101281"/>
    <w:rsid w:val="001823AC"/>
    <w:rsid w:val="00192B41"/>
    <w:rsid w:val="00194DE9"/>
    <w:rsid w:val="00197606"/>
    <w:rsid w:val="001B24E1"/>
    <w:rsid w:val="001F2D7D"/>
    <w:rsid w:val="00215918"/>
    <w:rsid w:val="00222B4D"/>
    <w:rsid w:val="0026538D"/>
    <w:rsid w:val="00273D37"/>
    <w:rsid w:val="002C44C3"/>
    <w:rsid w:val="00310684"/>
    <w:rsid w:val="00341EF6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370E2"/>
    <w:rsid w:val="005555DF"/>
    <w:rsid w:val="00557926"/>
    <w:rsid w:val="005653CC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3ACE"/>
    <w:rsid w:val="00686392"/>
    <w:rsid w:val="0069268B"/>
    <w:rsid w:val="006A68F9"/>
    <w:rsid w:val="006C373B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50744"/>
    <w:rsid w:val="008679BD"/>
    <w:rsid w:val="008C31DE"/>
    <w:rsid w:val="0090317B"/>
    <w:rsid w:val="0091241D"/>
    <w:rsid w:val="00914FE1"/>
    <w:rsid w:val="00947CAE"/>
    <w:rsid w:val="00980D7A"/>
    <w:rsid w:val="009924E3"/>
    <w:rsid w:val="009A15E0"/>
    <w:rsid w:val="009A248B"/>
    <w:rsid w:val="009A4F5F"/>
    <w:rsid w:val="009C4A02"/>
    <w:rsid w:val="009E209B"/>
    <w:rsid w:val="00A61611"/>
    <w:rsid w:val="00A73AE4"/>
    <w:rsid w:val="00A7799D"/>
    <w:rsid w:val="00A843F7"/>
    <w:rsid w:val="00A93B0F"/>
    <w:rsid w:val="00AD3559"/>
    <w:rsid w:val="00AF31FC"/>
    <w:rsid w:val="00B00AAF"/>
    <w:rsid w:val="00B0366A"/>
    <w:rsid w:val="00B16C1E"/>
    <w:rsid w:val="00B27D67"/>
    <w:rsid w:val="00BB51AF"/>
    <w:rsid w:val="00BC1743"/>
    <w:rsid w:val="00BE31D6"/>
    <w:rsid w:val="00C12511"/>
    <w:rsid w:val="00C445F4"/>
    <w:rsid w:val="00C53C54"/>
    <w:rsid w:val="00C91C62"/>
    <w:rsid w:val="00C94D0E"/>
    <w:rsid w:val="00C95486"/>
    <w:rsid w:val="00CA4729"/>
    <w:rsid w:val="00CD00B9"/>
    <w:rsid w:val="00CD4F0C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73706"/>
    <w:rsid w:val="00EB2BFF"/>
    <w:rsid w:val="00EB6112"/>
    <w:rsid w:val="00EE1E9D"/>
    <w:rsid w:val="00EF1841"/>
    <w:rsid w:val="00EF6476"/>
    <w:rsid w:val="00F700F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F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F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F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F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F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F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F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F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0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64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73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SAN-TOURS turistička agencija d.o.o. zastupanog po punomoćniku Jasmina Dubravčić</izvorni_sadrzaj>
    <derivirana_varijabla naziv="DomainObject.Predmet.ProtustrankaFormated_1">  SAN-TOURS turistička agencija d.o.o. zastupanog po punomoćniku Jasmina Dubravčić</derivirana_varijabla>
  </DomainObject.Predmet.ProtustrankaFormated>
  <DomainObject.Predmet.ProtustrankaFormatedOIB>
    <izvorni_sadrzaj>  SAN-TOURS turistička agencija d.o.o., OIB 18588140464 zastupanog po punomoćniku Jasmina Dubravčić</izvorni_sadrzaj>
    <derivirana_varijabla naziv="DomainObject.Predmet.ProtustrankaFormatedOIB_1">  SAN-TOURS turistička agencija d.o.o., OIB 18588140464 zastupanog po punomoćniku Jasmina Dubravčić</derivirana_varijabla>
  </DomainObject.Predmet.ProtustrankaFormatedOIB>
  <DomainObject.Predmet.ProtustrankaFormatedWithAdress>
    <izvorni_sadrzaj> SAN-TOURS turistička agencija d.o.o., Hrvatskog preporoda 15, 10370 Dugo Selo zastupanog po punomoćniku Jasmina Dubravčić</izvorni_sadrzaj>
    <derivirana_varijabla naziv="DomainObject.Predmet.ProtustrankaFormatedWithAdress_1"> SAN-TOURS turistička agencija d.o.o., Hrvatskog preporoda 15, 10370 Dugo Selo zastupanog po punomoćniku Jasmina Dubravčić</derivirana_varijabla>
  </DomainObject.Predmet.ProtustrankaFormatedWithAdress>
  <DomainObject.Predmet.ProtustrankaFormatedWithAdressOIB>
    <izvorni_sadrzaj> SAN-TOURS turistička agencija d.o.o., OIB 18588140464, Hrvatskog preporoda 15, 10370 Dugo Selo zastupanog po punomoćniku Jasmina Dubravčić</izvorni_sadrzaj>
    <derivirana_varijabla naziv="DomainObject.Predmet.ProtustrankaFormatedWithAdressOIB_1"> SAN-TOURS turistička agencija d.o.o., OIB 18588140464, Hrvatskog preporoda 15, 10370 Dugo Selo zastupanog po punomoćniku Jasmina Dubravčić</derivirana_varijabla>
  </DomainObject.Predmet.ProtustrankaFormatedWithAdressOIB>
  <DomainObject.Predmet.ProtustrankaWithAdress>
    <izvorni_sadrzaj>SAN-TOURS turistička agencija d.o.o. Hrvatskog preporoda 15, 10370 Dugo Selo</izvorni_sadrzaj>
    <derivirana_varijabla naziv="DomainObject.Predmet.ProtustrankaWithAdress_1">SAN-TOURS turistička agencija d.o.o. Hrvatskog preporoda 15, 10370 Dugo Selo</derivirana_varijabla>
  </DomainObject.Predmet.ProtustrankaWithAdress>
  <DomainObject.Predmet.ProtustrankaWithAdressOIB>
    <izvorni_sadrzaj>SAN-TOURS turistička agencija d.o.o., OIB 18588140464, Hrvatskog preporoda 15, 10370 Dugo Selo</izvorni_sadrzaj>
    <derivirana_varijabla naziv="DomainObject.Predmet.ProtustrankaWithAdressOIB_1">SAN-TOURS turistička agencija d.o.o., OIB 18588140464, Hrvatskog preporoda 15, 10370 Dugo Selo</derivirana_varijabla>
  </DomainObject.Predmet.ProtustrankaWithAdressOIB>
  <DomainObject.Predmet.ProtustrankaNazivFormated>
    <izvorni_sadrzaj>SAN-TOURS turistička agencija d.o.o.</izvorni_sadrzaj>
    <derivirana_varijabla naziv="DomainObject.Predmet.ProtustrankaNazivFormated_1">SAN-TOURS turistička agencija d.o.o.</derivirana_varijabla>
  </DomainObject.Predmet.ProtustrankaNazivFormated>
  <DomainObject.Predmet.ProtustrankaNazivFormatedOIB>
    <izvorni_sadrzaj>SAN-TOURS turistička agencija d.o.o., OIB 18588140464</izvorni_sadrzaj>
    <derivirana_varijabla naziv="DomainObject.Predmet.ProtustrankaNazivFormatedOIB_1">SAN-TOURS turistička agencija d.o.o., OIB 18588140464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SAN-TOURS turistička agencija d.o.o. zastupanog po punomoćniku Jasmina Dubravčić</item>
    </izvorni_sadrzaj>
    <derivirana_varijabla naziv="DomainObject.Predmet.ProtuStrankaListFormated_1">
      <item>SAN-TOURS turistička agencija d.o.o. zastupanog po punomoćniku Jasmina Dubravčić</item>
    </derivirana_varijabla>
  </DomainObject.Predmet.ProtuStrankaListFormated>
  <DomainObject.Predmet.ProtuStrankaListFormatedOIB>
    <izvorni_sadrzaj>
      <item>SAN-TOURS turistička agencija d.o.o., OIB 18588140464 zastupanog po punomoćniku Jasmina Dubravčić</item>
    </izvorni_sadrzaj>
    <derivirana_varijabla naziv="DomainObject.Predmet.ProtuStrankaListFormatedOIB_1">
      <item>SAN-TOURS turistička agencija d.o.o., OIB 18588140464 zastupanog po punomoćniku Jasmina Dubravčić</item>
    </derivirana_varijabla>
  </DomainObject.Predmet.ProtuStrankaListFormatedOIB>
  <DomainObject.Predmet.ProtuStrankaListFormatedWithAdress>
    <izvorni_sadrzaj>
      <item>SAN-TOURS turistička agencija d.o.o., Hrvatskog preporoda 15, 10370 Dugo Selo zastupanog po punomoćniku Jasmina Dubravčić</item>
    </izvorni_sadrzaj>
    <derivirana_varijabla naziv="DomainObject.Predmet.ProtuStrankaListFormatedWithAdress_1">
      <item>SAN-TOURS turistička agencija d.o.o., Hrvatskog preporoda 15, 10370 Dugo Selo zastupanog po punomoćniku Jasmina Dubravčić</item>
    </derivirana_varijabla>
  </DomainObject.Predmet.ProtuStrankaListFormatedWithAdress>
  <DomainObject.Predmet.ProtuStrankaListFormatedWithAdressOIB>
    <izvorni_sadrzaj>
      <item>SAN-TOURS turistička agencija d.o.o., OIB 18588140464, Hrvatskog preporoda 15, 10370 Dugo Selo zastupanog po punomoćniku Jasmina Dubravčić</item>
    </izvorni_sadrzaj>
    <derivirana_varijabla naziv="DomainObject.Predmet.ProtuStrankaListFormatedWithAdressOIB_1">
      <item>SAN-TOURS turistička agencija d.o.o., OIB 18588140464, Hrvatskog preporoda 15, 10370 Dugo Selo zastupanog po punomoćniku Jasmina Dubravčić</item>
    </derivirana_varijabla>
  </DomainObject.Predmet.ProtuStrankaListFormatedWithAdressOIB>
  <DomainObject.Predmet.ProtuStrankaListNazivFormated>
    <izvorni_sadrzaj>
      <item>SAN-TOURS turistička agencija d.o.o.</item>
    </izvorni_sadrzaj>
    <derivirana_varijabla naziv="DomainObject.Predmet.ProtuStrankaListNazivFormated_1">
      <item>SAN-TOURS turistička agencija d.o.o.</item>
    </derivirana_varijabla>
  </DomainObject.Predmet.ProtuStrankaListNazivFormated>
  <DomainObject.Predmet.ProtuStrankaListNazivFormatedOIB>
    <izvorni_sadrzaj>
      <item>SAN-TOURS turistička agencija d.o.o., OIB 18588140464</item>
    </izvorni_sadrzaj>
    <derivirana_varijabla naziv="DomainObject.Predmet.ProtuStrankaListNazivFormatedOIB_1">
      <item>SAN-TOURS turistička agencija d.o.o., OIB 18588140464</item>
    </derivirana_varijabla>
  </DomainObject.Predmet.ProtuStrankaListNazivFormatedOIB>
  <DomainObject.Predmet.OstaliListFormated>
    <izvorni_sadrzaj>
      <item>Jasmina Dubravčić punomoćnik sudionika u postupku SAN-TOURS turistička agencija d.o.o.</item>
      <item>HRVOJE KRALJIČKOVIĆ</item>
    </izvorni_sadrzaj>
    <derivirana_varijabla naziv="DomainObject.Predmet.OstaliListFormated_1">
      <item>Jasmina Dubravčić punomoćnik sudionika u postupku SAN-TOURS turistička agencija d.o.o.</item>
      <item>HRVOJE KRALJIČKOVIĆ</item>
    </derivirana_varijabla>
  </DomainObject.Predmet.OstaliListFormated>
  <DomainObject.Predmet.OstaliListFormatedOIB>
    <izvorni_sadrzaj>
      <item>Jasmina Dubravčić, OIB 62020553296 punomoćnik sudionika u postupku SAN-TOURS turistička agencija d.o.o.</item>
      <item>HRVOJE KRALJIČKOVIĆ, OIB 63875916042</item>
    </izvorni_sadrzaj>
    <derivirana_varijabla naziv="DomainObject.Predmet.OstaliListFormatedOIB_1">
      <item>Jasmina Dubravčić, OIB 62020553296 punomoćnik sudionika u postupku SAN-TOURS turistička agencija d.o.o.</item>
      <item>HRVOJE KRALJIČKOVIĆ, OIB 63875916042</item>
    </derivirana_varijabla>
  </DomainObject.Predmet.OstaliListFormatedOIB>
  <DomainObject.Predmet.OstaliListFormatedWithAdress>
    <izvorni_sadrzaj>
      <item>Jasmina Dubravčić, Kozinska 50, 10370 Kozinščak punomoćnik sudionika u postupku SAN-TOURS turistička agencija d.o.o.</item>
      <item>HRVOJE KRALJIČKOVIĆ, Trg Hrvatskih Velikana 4, 10000 Zagreb</item>
    </izvorni_sadrzaj>
    <derivirana_varijabla naziv="DomainObject.Predmet.OstaliListFormatedWithAdress_1">
      <item>Jasmina Dubravčić, Kozinska 50, 10370 Kozinščak punomoćnik sudionika u postupku SAN-TOURS turistička agencija d.o.o.</item>
      <item>HRVOJE KRALJIČKOVIĆ, Trg Hrvatskih Velikana 4, 10000 Zagreb</item>
    </derivirana_varijabla>
  </DomainObject.Predmet.OstaliListFormatedWithAdress>
  <DomainObject.Predmet.OstaliListFormatedWithAdressOIB>
    <izvorni_sadrzaj>
      <item>Jasmina Dubravčić, OIB 62020553296, Kozinska 50, 10370 Kozinščak punomoćnik sudionika u postupku SAN-TOURS turistička agencija d.o.o.</item>
      <item>HRVOJE KRALJIČKOVIĆ, OIB 63875916042, Trg Hrvatskih Velikana 4, 10000 Zagreb</item>
    </izvorni_sadrzaj>
    <derivirana_varijabla naziv="DomainObject.Predmet.OstaliListFormatedWithAdressOIB_1">
      <item>Jasmina Dubravčić, OIB 62020553296, Kozinska 50, 10370 Kozinščak punomoćnik sudionika u postupku SAN-TOURS turistička agencija d.o.o.</item>
      <item>HRVOJE KRALJIČKOVIĆ, OIB 63875916042, Trg Hrvatskih Velikana 4, 10000 Zagreb</item>
    </derivirana_varijabla>
  </DomainObject.Predmet.OstaliListFormatedWithAdressOIB>
  <DomainObject.Predmet.OstaliListNazivFormated>
    <izvorni_sadrzaj>
      <item>Jasmina Dubravčić</item>
      <item>HRVOJE KRALJIČKOVIĆ</item>
    </izvorni_sadrzaj>
    <derivirana_varijabla naziv="DomainObject.Predmet.OstaliListNazivFormated_1">
      <item>Jasmina Dubravčić</item>
      <item>HRVOJE KRALJIČKOVIĆ</item>
    </derivirana_varijabla>
  </DomainObject.Predmet.OstaliListNazivFormated>
  <DomainObject.Predmet.OstaliListNazivFormatedOIB>
    <izvorni_sadrzaj>
      <item>Jasmina Dubravčić, OIB 62020553296</item>
      <item>HRVOJE KRALJIČKOVIĆ, OIB 63875916042</item>
    </izvorni_sadrzaj>
    <derivirana_varijabla naziv="DomainObject.Predmet.OstaliListNazivFormatedOIB_1">
      <item>Jasmina Dubravčić, OIB 62020553296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SAN-TOURS turistička agencija d.o.o.</izvorni_sadrzaj>
    <derivirana_varijabla naziv="DomainObject.Predmet.ProtustrankaIDrugi_1">SAN-TOURS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SAN-TOURS turistička agencija d.o.o., OIB 18588140464, Hrvatskog preporoda 15, 10370 Dugo Selo</izvorni_sadrzaj>
    <derivirana_varijabla naziv="DomainObject.Predmet.ProtustrankaIDrugiAdressOIB_1">SAN-TOURS turistička agencija d.o.o., OIB 18588140464, Hrvatskog preporoda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SAN-TOURS turistička agencija d.o.o.</item>
      <item>Jasmina Dubravčić</item>
      <item>HRVOJE KRALJIČKOVIĆ</item>
    </izvorni_sadrzaj>
    <derivirana_varijabla naziv="DomainObject.Predmet.SudioniciListNaziv_1">
      <item>FINA Regionalni centar Zagreb</item>
      <item>SAN-TOURS turistička agencija d.o.o.</item>
      <item>Jasmina Dubravčić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SAN-TOURS turistička agencija d.o.o., OIB 18588140464, Hrvatskog preporoda 15,10370 Dugo Selo</item>
      <item>Jasmina Dubravčić, OIB 62020553296, Kozinska 50,10370 Kozinščak</item>
      <item>HRVOJE KRALJIČKOVIĆ, OIB 63875916042, Trg Hrvatskih Velikana 4,10000 Zagreb</item>
    </izvorni_sadrzaj>
    <derivirana_varijabla naziv="DomainObject.Predmet.SudioniciListAdressOIB_1">
      <item>FINA Regionalni centar Zagreb, OIB 85821130368, Trg svibanjskih žrtava 1995. 1,10000 Zagreb</item>
      <item>SAN-TOURS turistička agencija d.o.o., OIB 18588140464, Hrvatskog preporoda 15,10370 Dugo Selo</item>
      <item>Jasmina Dubravčić, OIB 62020553296, Kozinska 50,10370 Kozinščak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18588140464</item>
      <item>, OIB 62020553296</item>
      <item>, OIB 63875916042</item>
    </izvorni_sadrzaj>
    <derivirana_varijabla naziv="DomainObject.Predmet.SudioniciListNazivOIB_1">
      <item>, OIB 85821130368</item>
      <item>, OIB 18588140464</item>
      <item>, OIB 62020553296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2722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2016-07-04T12:59:00Z</dcterms:created>
  <dc:creator>Karmela Dolenc</dc:creator>
  <cp:lastModifiedBy>Zlatka Plivelić</cp:lastModifiedBy>
  <cp:lastPrinted>2016-07-05T08:47:00Z</cp:lastPrinted>
  <dcterms:modified xmlns:xsi="http://www.w3.org/2001/XMLSchema-instance" xsi:type="dcterms:W3CDTF">2016-07-05T10:01:00Z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