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9d9e" w14:paraId="a059d9e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B843E0">
        <w:t>2126/16-13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B843E0" w:rsidR="00B843E0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B843E0">
        <w:t xml:space="preserve">Financijska agencija OIB 85821130368, Regionalni centar Osijek, Podružnica Osijek L. Jagera 3, za otvaranje stečajnog postupka nad dužnikom </w:t>
      </w:r>
      <w:r w:rsidR="00B843E0" w:rsidRPr="004C25BA">
        <w:t>GAGULA PROTEIN SHOP d.o.o., Vinkovci, Ante Starčevića 37, MBS: 030116038, OIB: 06505341766</w:t>
      </w:r>
      <w:r w:rsidR="00B843E0" w:rsidRPr="00D14516">
        <w:t>,</w:t>
      </w:r>
      <w:r w:rsidR="00B843E0">
        <w:t xml:space="preserve"> dana 3. ožujka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B843E0" w:rsidRPr="004C25BA">
        <w:t>Blaž Šuker, OIB: 64568457901, Vinkovci, Kralja Tomislava 26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B843E0">
        <w:t>3.500</w:t>
      </w:r>
      <w:r w:rsidR="00C06AA6" w:rsidRPr="003E6B02"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B843E0">
        <w:t>2126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B843E0" w:rsidRPr="004C25BA">
        <w:t>Blaž Šuker, OIB: 64568457901, Vinkovci, Kralja Tomislava 26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B843E0">
        <w:t>3.500,</w:t>
      </w:r>
      <w:r w:rsidRPr="003E6B02">
        <w:t>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B843E0">
        <w:t>2126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B843E0" w:rsidRPr="004C25BA">
        <w:t>Blaž Šuker, OIB: 64568457901, Vinkovci, Kralja Tomislava 26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B843E0" w:rsidRPr="004C25BA">
        <w:t>Blaž Šuker, OIB: 64568457901, Vinkovci, Kralja Tomislava 26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B843E0">
        <w:t>2126/16-13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B843E0">
        <w:rPr>
          <w:bCs/>
        </w:rPr>
        <w:t>10. kolovoza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B843E0" w:rsidRPr="004C25BA">
        <w:t>GAGULA PROTEIN SHOP d.o.o., Vinkovci, Ante Starčevića 37, MBS: 030116038, OIB: 06505341766</w:t>
      </w:r>
      <w:r w:rsidR="003E6B02">
        <w:t xml:space="preserve">, temeljem odredbe članka </w:t>
      </w:r>
      <w:r w:rsidR="00B843E0">
        <w:t>110. stav 1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B843E0">
        <w:t>2126</w:t>
      </w:r>
      <w:r w:rsidR="007D3892">
        <w:t xml:space="preserve">/16 od </w:t>
      </w:r>
      <w:r w:rsidR="00B843E0">
        <w:t>25</w:t>
      </w:r>
      <w:r w:rsidR="00F5524A">
        <w:t>. siječnja 2017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B843E0" w:rsidRPr="004C25BA">
        <w:t>Blaž Šuker, OIB: 64568457901, Vinkovci, Kralja Tomislava 26</w:t>
      </w:r>
      <w:r w:rsidR="007E6D1A">
        <w:t xml:space="preserve">, na uplatu predujma u iznosu od </w:t>
      </w:r>
      <w:r w:rsidR="00B843E0">
        <w:t>3.5</w:t>
      </w:r>
      <w:r w:rsidR="007E6D1A">
        <w:t xml:space="preserve">00,00 kn za namirenje troškova stečajnog postupka, u roku od 8 dana, temeljem odredbi članka 113. </w:t>
      </w:r>
      <w:r w:rsidR="00F5524A">
        <w:t>i članka 114. Stečajnog zakona.</w:t>
      </w:r>
      <w:r w:rsidR="007E6D1A">
        <w:t xml:space="preserve">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B843E0">
        <w:t>2126</w:t>
      </w:r>
      <w:r w:rsidR="007D3892">
        <w:t>/16</w:t>
      </w:r>
      <w:r w:rsidR="004C05DB">
        <w:t xml:space="preserve"> od </w:t>
      </w:r>
      <w:r w:rsidR="00B843E0">
        <w:t>25</w:t>
      </w:r>
      <w:r w:rsidR="00F5524A">
        <w:t>.1.2017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B843E0" w:rsidRPr="004C25BA">
        <w:t>Blaž Šuker, OIB: 64568457901, Vinkovci, Kralja Tomislava 26</w:t>
      </w:r>
      <w:r w:rsidR="00B843E0">
        <w:t xml:space="preserve"> </w:t>
      </w:r>
      <w:r w:rsidR="003E6B02">
        <w:t xml:space="preserve">zaprimio je dana </w:t>
      </w:r>
      <w:r w:rsidR="00B843E0">
        <w:t>31</w:t>
      </w:r>
      <w:r w:rsidR="00F5524A">
        <w:t>. siječnja 2017</w:t>
      </w:r>
      <w:r w:rsidR="00EF648D">
        <w:t>. g.</w:t>
      </w:r>
      <w:r w:rsidR="007D3892">
        <w:t xml:space="preserve"> </w:t>
      </w:r>
      <w:r w:rsidR="000634F3">
        <w:t>a što</w:t>
      </w:r>
      <w:r w:rsidR="00477781">
        <w:t xml:space="preserve"> je utvrđeno uvidom u povratnic</w:t>
      </w:r>
      <w:r w:rsidR="00F5524A">
        <w:t>u</w:t>
      </w:r>
      <w:r w:rsidR="000634F3">
        <w:t xml:space="preserve"> koj</w:t>
      </w:r>
      <w:r w:rsidR="00F5524A">
        <w:t>a</w:t>
      </w:r>
      <w:r w:rsidR="000634F3">
        <w:t xml:space="preserve"> se nalaz</w:t>
      </w:r>
      <w:r w:rsidR="00EC2360">
        <w:t>i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EC2360">
        <w:t xml:space="preserve"> određeni predujam</w:t>
      </w:r>
      <w:r w:rsidR="007E6D1A">
        <w:t xml:space="preserve"> iz točke I istog zaključka, kao ni dostavi</w:t>
      </w:r>
      <w:r w:rsidR="000634F3">
        <w:t>o</w:t>
      </w:r>
      <w:r w:rsidR="00EC2360">
        <w:t xml:space="preserve"> dokaz o izvršenoj uplati</w:t>
      </w:r>
      <w:r w:rsidR="007E6D1A">
        <w:t xml:space="preserve">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B843E0">
        <w:t>3. ožujka</w:t>
      </w:r>
      <w:r w:rsidR="00EC2360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B843E0">
        <w:t>3/4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642E8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642E8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843E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C2360"/>
    <w:rsid w:val="00ED4C16"/>
    <w:rsid w:val="00EF648D"/>
    <w:rsid w:val="00F439F3"/>
    <w:rsid w:val="00F46E60"/>
    <w:rsid w:val="00F5524A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4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2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2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2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2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4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2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2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2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2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2126</izvorni_sadrzaj>
    <derivirana_varijabla naziv="DomainObject.Predmet.Broj_1">2126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St-2126/2016</izvorni_sadrzaj>
    <derivirana_varijabla naziv="DomainObject.Predmet.OznakaBroj_1">St-2126/2016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GAGULA PROTEIN SHOP društvo s ograničenom odgovornošću za unutarnju i vanjsku trgovinu</izvorni_sadrzaj>
    <derivirana_varijabla naziv="DomainObject.Predmet.ProtustrankaFormated_1">  GAGULA PROTEIN SHOP društvo s ograničenom odgovornošću za unutarnju i vanjsku trgovinu</derivirana_varijabla>
  </DomainObject.Predmet.ProtustrankaFormated>
  <DomainObject.Predmet.ProtustrankaFormatedOIB>
    <izvorni_sadrzaj>  GAGULA PROTEIN SHOP društvo s ograničenom odgovornošću za unutarnju i vanjsku trgovinu, OIB 06505341766</izvorni_sadrzaj>
    <derivirana_varijabla naziv="DomainObject.Predmet.ProtustrankaFormatedOIB_1">  GAGULA PROTEIN SHOP društvo s ograničenom odgovornošću za unutarnju i vanjsku trgovinu, OIB 06505341766</derivirana_varijabla>
  </DomainObject.Predmet.ProtustrankaFormatedOIB>
  <DomainObject.Predmet.ProtustrankaFormatedWithAdress>
    <izvorni_sadrzaj> GAGULA PROTEIN SHOP društvo s ograničenom odgovornošću za unutarnju i vanjsku trgovinu, Ante Starčevića 37, 32100 Vinkovci</izvorni_sadrzaj>
    <derivirana_varijabla naziv="DomainObject.Predmet.ProtustrankaFormatedWithAdress_1"> GAGULA PROTEIN SHOP društvo s ograničenom odgovornošću za unutarnju i vanjsku trgovinu, Ante Starčevića 37, 32100 Vinkovci</derivirana_varijabla>
  </DomainObject.Predmet.ProtustrankaFormatedWithAdress>
  <DomainObject.Predmet.ProtustrankaFormatedWithAdressOIB>
    <izvorni_sadrzaj> GAGULA PROTEIN SHOP društvo s ograničenom odgovornošću za unutarnju i vanjsku trgovinu, OIB 06505341766, Ante Starčevića 37, 32100 Vinkovci</izvorni_sadrzaj>
    <derivirana_varijabla naziv="DomainObject.Predmet.ProtustrankaFormatedWithAdressOIB_1"> GAGULA PROTEIN SHOP društvo s ograničenom odgovornošću za unutarnju i vanjsku trgovinu, OIB 06505341766, Ante Starčevića 37, 32100 Vinkovci</derivirana_varijabla>
  </DomainObject.Predmet.ProtustrankaFormatedWithAdressOIB>
  <DomainObject.Predmet.ProtustrankaWithAdress>
    <izvorni_sadrzaj>GAGULA PROTEIN SHOP društvo s ograničenom odgovornošću za unutarnju i vanjsku trgovinu Ante Starčevića 37, 32100 Vinkovci</izvorni_sadrzaj>
    <derivirana_varijabla naziv="DomainObject.Predmet.ProtustrankaWithAdress_1">GAGULA PROTEIN SHOP društvo s ograničenom odgovornošću za unutarnju i vanjsku trgovinu Ante Starčevića 37, 32100 Vinkovci</derivirana_varijabla>
  </DomainObject.Predmet.ProtustrankaWithAdress>
  <DomainObject.Predmet.ProtustrankaWithAdressOIB>
    <izvorni_sadrzaj>GAGULA PROTEIN SHOP društvo s ograničenom odgovornošću za unutarnju i vanjsku trgovinu, OIB 06505341766, Ante Starčevića 37, 32100 Vinkovci</izvorni_sadrzaj>
    <derivirana_varijabla naziv="DomainObject.Predmet.ProtustrankaWithAdressOIB_1">GAGULA PROTEIN SHOP društvo s ograničenom odgovornošću za unutarnju i vanjsku trgovinu, OIB 06505341766, Ante Starčevića 37, 32100 Vinkovci</derivirana_varijabla>
  </DomainObject.Predmet.ProtustrankaWithAdressOIB>
  <DomainObject.Predmet.ProtustrankaNazivFormated>
    <izvorni_sadrzaj>GAGULA PROTEIN SHOP društvo s ograničenom odgovornošću za unutarnju i vanjsku trgovinu</izvorni_sadrzaj>
    <derivirana_varijabla naziv="DomainObject.Predmet.ProtustrankaNazivFormated_1">GAGULA PROTEIN SHOP društvo s ograničenom odgovornošću za unutarnju i vanjsku trgovinu</derivirana_varijabla>
  </DomainObject.Predmet.ProtustrankaNazivFormated>
  <DomainObject.Predmet.ProtustrankaNazivFormatedOIB>
    <izvorni_sadrzaj>GAGULA PROTEIN SHOP društvo s ograničenom odgovornošću za unutarnju i vanjsku trgovinu, OIB 06505341766</izvorni_sadrzaj>
    <derivirana_varijabla naziv="DomainObject.Predmet.ProtustrankaNazivFormatedOIB_1">GAGULA PROTEIN SHOP društvo s ograničenom odgovornošću za unutarnju i vanjsku trgovinu, OIB 06505341766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GAGULA PROTEIN SHOP društvo s ograničenom odgovornošću za unutarnju i vanjsku trgovinu</item>
    </izvorni_sadrzaj>
    <derivirana_varijabla naziv="DomainObject.Predmet.ProtuStrankaListFormated_1">
      <item>GAGULA PROTEIN SHOP društvo s ograničenom odgovornošću za unutarnju i vanjsku trgovinu</item>
    </derivirana_varijabla>
  </DomainObject.Predmet.ProtuStrankaListFormated>
  <DomainObject.Predmet.ProtuStrankaListFormatedOIB>
    <izvorni_sadrzaj>
      <item>GAGULA PROTEIN SHOP društvo s ograničenom odgovornošću za unutarnju i vanjsku trgovinu, OIB 06505341766</item>
    </izvorni_sadrzaj>
    <derivirana_varijabla naziv="DomainObject.Predmet.ProtuStrankaListFormatedOIB_1">
      <item>GAGULA PROTEIN SHOP društvo s ograničenom odgovornošću za unutarnju i vanjsku trgovinu, OIB 06505341766</item>
    </derivirana_varijabla>
  </DomainObject.Predmet.ProtuStrankaListFormatedOIB>
  <DomainObject.Predmet.ProtuStrankaListFormatedWithAdress>
    <izvorni_sadrzaj>
      <item>GAGULA PROTEIN SHOP društvo s ograničenom odgovornošću za unutarnju i vanjsku trgovinu, Ante Starčevića 37, 32100 Vinkovci</item>
    </izvorni_sadrzaj>
    <derivirana_varijabla naziv="DomainObject.Predmet.ProtuStrankaListFormatedWithAdress_1">
      <item>GAGULA PROTEIN SHOP društvo s ograničenom odgovornošću za unutarnju i vanjsku trgovinu, Ante Starčevića 37, 32100 Vinkovci</item>
    </derivirana_varijabla>
  </DomainObject.Predmet.ProtuStrankaListFormatedWithAdress>
  <DomainObject.Predmet.ProtuStrankaListFormatedWithAdressOIB>
    <izvorni_sadrzaj>
      <item>GAGULA PROTEIN SHOP društvo s ograničenom odgovornošću za unutarnju i vanjsku trgovinu, OIB 06505341766, Ante Starčevića 37, 32100 Vinkovci</item>
    </izvorni_sadrzaj>
    <derivirana_varijabla naziv="DomainObject.Predmet.ProtuStrankaListFormatedWithAdressOIB_1">
      <item>GAGULA PROTEIN SHOP društvo s ograničenom odgovornošću za unutarnju i vanjsku trgovinu, OIB 06505341766, Ante Starčevića 37, 32100 Vinkovci</item>
    </derivirana_varijabla>
  </DomainObject.Predmet.ProtuStrankaListFormatedWithAdressOIB>
  <DomainObject.Predmet.ProtuStrankaListNazivFormated>
    <izvorni_sadrzaj>
      <item>GAGULA PROTEIN SHOP društvo s ograničenom odgovornošću za unutarnju i vanjsku trgovinu</item>
    </izvorni_sadrzaj>
    <derivirana_varijabla naziv="DomainObject.Predmet.ProtuStrankaListNazivFormated_1">
      <item>GAGULA PROTEIN SHOP društvo s ograničenom odgovornošću za unutarnju i vanjsku trgovinu</item>
    </derivirana_varijabla>
  </DomainObject.Predmet.ProtuStrankaListNazivFormated>
  <DomainObject.Predmet.ProtuStrankaListNazivFormatedOIB>
    <izvorni_sadrzaj>
      <item>GAGULA PROTEIN SHOP društvo s ograničenom odgovornošću za unutarnju i vanjsku trgovinu, OIB 06505341766</item>
    </izvorni_sadrzaj>
    <derivirana_varijabla naziv="DomainObject.Predmet.ProtuStrankaListNazivFormatedOIB_1">
      <item>GAGULA PROTEIN SHOP društvo s ograničenom odgovornošću za unutarnju i vanjsku trgovinu, OIB 06505341766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GAGULA PROTEIN SHOP društvo s ograničenom odgovornošću za unutarnju i vanjsku trgovinu</izvorni_sadrzaj>
    <derivirana_varijabla naziv="DomainObject.Predmet.ProtustrankaIDrugi_1">GAGULA PROTEIN SHOP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GAGULA PROTEIN SHOP društvo s ograničenom odgovornošću za unutarnju i vanjsku trgovinu, OIB 06505341766, Ante Starčevića 37, 32100 Vinkovci</izvorni_sadrzaj>
    <derivirana_varijabla naziv="DomainObject.Predmet.ProtustrankaIDrugiAdressOIB_1">GAGULA PROTEIN SHOP društvo s ograničenom odgovornošću za unutarnju i vanjsku trgovinu, OIB 06505341766, Ante Starčevića 37,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GAGULA PROTEIN SHOP društvo s ograničenom odgovornošću za unutarnju i vanjsku trgovinu</item>
    </izvorni_sadrzaj>
    <derivirana_varijabla naziv="DomainObject.Predmet.SudioniciListNaziv_1">
      <item>FINA RC OSIJEK</item>
      <item>GAGULA PROTEIN SHOP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GAGULA PROTEIN SHOP društvo s ograničenom odgovornošću za unutarnju i vanjsku trgovinu, OIB 06505341766, Ante Starčevića 37,32100 Vinkovci</item>
    </izvorni_sadrzaj>
    <derivirana_varijabla naziv="DomainObject.Predmet.SudioniciListAdressOIB_1">
      <item>FINA RC OSIJEK, OIB 85821130368</item>
      <item>GAGULA PROTEIN SHOP društvo s ograničenom odgovornošću za unutarnju i vanjsku trgovinu, OIB 06505341766, Ante Starčevića 37,32100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06505341766</item>
    </izvorni_sadrzaj>
    <derivirana_varijabla naziv="DomainObject.Predmet.SudioniciListNazivOIB_1">
      <item>, OIB 85821130368</item>
      <item>, OIB 06505341766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86EB0B-A4F9-4B32-9784-69B70537D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3166</properties:Characters>
  <properties:Lines>96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2017-03-03T06:37:00Z</dcterms:created>
  <dc:creator>Korisnik</dc:creator>
  <cp:lastModifiedBy>Žana Bem</cp:lastModifiedBy>
  <cp:lastPrinted>2017-01-11T07:11:00Z</cp:lastPrinted>
  <dcterms:modified xmlns:xsi="http://www.w3.org/2001/XMLSchema-instance" xsi:type="dcterms:W3CDTF">2017-03-03T06:39:00Z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