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3e7c" w14:paraId="68a3e7c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B77A36">
        <w:t>2</w:t>
      </w:r>
      <w:r w:rsidR="004314BE">
        <w:t>7</w:t>
      </w:r>
      <w:r w:rsidR="00F51745">
        <w:t>5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B77A36">
        <w:t>5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4771CC" w:rsidP="00A82588" w:rsidR="00A82588" w:rsidRPr="0074324A">
      <w:pPr>
        <w:jc w:val="both"/>
      </w:pPr>
      <w:r>
        <w:tab/>
      </w:r>
    </w:p>
    <w:p w:rsidRDefault="00A82588" w:rsidP="004314BE" w:rsidR="004314BE">
      <w:pPr>
        <w:jc w:val="both"/>
      </w:pPr>
      <w:r w:rsidRPr="0074324A">
        <w:tab/>
      </w:r>
      <w:r w:rsidR="004314BE" w:rsidRPr="00611430">
        <w:t xml:space="preserve">Trgovački sud u Osijeku, po sucu mr. sc. Tihomiru Kovačeviću, kao stečajnom sucu, povodom prijedloga </w:t>
      </w:r>
      <w:r w:rsidR="004314BE" w:rsidRPr="00895554">
        <w:t xml:space="preserve">RH, MF, Porezna uprava, Područni ured </w:t>
      </w:r>
      <w:r w:rsidR="00FB6D86">
        <w:t>Vukovar</w:t>
      </w:r>
      <w:r w:rsidR="004314BE" w:rsidRPr="00895554">
        <w:t xml:space="preserve">, zastupana po ŽDO u </w:t>
      </w:r>
      <w:r w:rsidR="00F51745">
        <w:t>Vukovar</w:t>
      </w:r>
      <w:r w:rsidR="004314BE" w:rsidRPr="00895554">
        <w:t xml:space="preserve">u OIB 18683136487 </w:t>
      </w:r>
      <w:r w:rsidR="004314BE">
        <w:t xml:space="preserve">za </w:t>
      </w:r>
      <w:r w:rsidR="004314BE" w:rsidRPr="0041082E">
        <w:t xml:space="preserve">otvaranje stečajnog postupka nad dužnikom </w:t>
      </w:r>
      <w:r w:rsidR="00F51745" w:rsidRPr="00F51745">
        <w:t>FORMULA d.o.o. za proizvodnju, trgovinu i usluge, Cerna, Braće Radića 22, MBS 030081317, OIB 21797711672</w:t>
      </w:r>
      <w:r w:rsidR="004314BE" w:rsidRPr="0041082E">
        <w:t xml:space="preserve">, dana </w:t>
      </w:r>
      <w:r w:rsidR="004314BE">
        <w:t>6</w:t>
      </w:r>
      <w:r w:rsidR="004314BE" w:rsidRPr="0041082E">
        <w:t xml:space="preserve">. </w:t>
      </w:r>
      <w:r w:rsidR="004314BE">
        <w:t>travnja</w:t>
      </w:r>
      <w:r w:rsidR="004314BE" w:rsidRPr="0041082E">
        <w:t xml:space="preserve"> 201</w:t>
      </w:r>
      <w:r w:rsidR="004314BE">
        <w:t>8</w:t>
      </w:r>
      <w:r w:rsidR="004314BE" w:rsidRPr="0041082E">
        <w:t>.</w:t>
      </w:r>
    </w:p>
    <w:p w:rsidRDefault="00E16E79" w:rsidP="00E16E79" w:rsidR="00E16E79">
      <w:pPr>
        <w:jc w:val="both"/>
      </w:pPr>
    </w:p>
    <w:p w:rsidRDefault="00FC52CA" w:rsidP="00FC52CA" w:rsidR="00FC52CA">
      <w:pPr>
        <w:jc w:val="both"/>
      </w:pPr>
    </w:p>
    <w:p w:rsidRDefault="00306AC6" w:rsidP="00306AC6" w:rsidR="00306AC6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662107" w:rsidP="00B976DE" w:rsidR="00662107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 xml:space="preserve">Nalaže se osobi ovlaštenoj za zastupanje dužnika </w:t>
      </w:r>
      <w:r w:rsidR="00FB6D86">
        <w:t>Ivan Stepić, Cerna, Braće Radića 22/1</w:t>
      </w:r>
      <w:r w:rsidR="00A82588" w:rsidRPr="00A82588">
        <w:t xml:space="preserve">, OIB </w:t>
      </w:r>
      <w:r w:rsidR="00FB6D86">
        <w:t>93087913009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3423F9">
        <w:t>2</w:t>
      </w:r>
      <w:r w:rsidR="00EE079F">
        <w:t>7</w:t>
      </w:r>
      <w:r w:rsidR="00FB6D86">
        <w:t>5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3423F9">
        <w:t>2</w:t>
      </w:r>
      <w:r w:rsidR="00EE079F">
        <w:t>7</w:t>
      </w:r>
      <w:r w:rsidR="00FB6D86">
        <w:t>5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FB6D86" w:rsidRPr="00FB6D86">
        <w:t>Ivan Stepić, Cerna, Braće Radića 22/1, OIB 93087913009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792C03">
        <w:t>2</w:t>
      </w:r>
      <w:r w:rsidR="00EE079F">
        <w:t>7</w:t>
      </w:r>
      <w:r w:rsidR="00C24DDC">
        <w:t>5</w:t>
      </w:r>
      <w:r w:rsidR="006559AB">
        <w:t>-1</w:t>
      </w:r>
      <w:r w:rsidR="004D67F2">
        <w:t>8</w:t>
      </w:r>
      <w:r>
        <w:t>.</w:t>
      </w:r>
    </w:p>
    <w:p w:rsidRDefault="00B976DE" w:rsidP="00B976DE" w:rsidR="00150AF4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792C03">
        <w:t>2</w:t>
      </w:r>
      <w:r w:rsidR="00EE079F">
        <w:t>7</w:t>
      </w:r>
      <w:r w:rsidR="00C24DDC">
        <w:t>5</w:t>
      </w:r>
      <w:r w:rsidR="006559AB">
        <w:t>-1</w:t>
      </w:r>
      <w:r w:rsidR="004D67F2">
        <w:t>8</w:t>
      </w:r>
      <w:r>
        <w:t xml:space="preserve">, te o tome obavijesti sud. </w:t>
      </w:r>
    </w:p>
    <w:p w:rsidRDefault="00EE079F" w:rsidP="00B976DE" w:rsidR="00EE079F">
      <w:pPr>
        <w:ind w:hanging="284" w:left="1276"/>
        <w:jc w:val="both"/>
      </w:pPr>
    </w:p>
    <w:p w:rsidRDefault="00EE079F" w:rsidP="00B976DE" w:rsidR="00EE079F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C24DDC" w:rsidRPr="00C24DDC">
        <w:t>Ivan Stepić, Cerna, Braće Radića 22/1, OIB 93087913009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C24DDC" w:rsidRPr="00C24DDC">
        <w:t>FORMULA d.o.o. za proizvodnju, trgovinu i usluge, Cerna, Braće Radića 22, MBS 030081317, OIB 21797711672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CD4F1C" w:rsidP="005C1C83" w:rsidR="00CD4F1C">
      <w:pPr>
        <w:ind w:hanging="720" w:left="720"/>
        <w:jc w:val="both"/>
      </w:pPr>
    </w:p>
    <w:p w:rsidRDefault="00983462" w:rsidP="005C1C83" w:rsidR="00983462">
      <w:pPr>
        <w:ind w:hanging="720" w:left="720"/>
        <w:jc w:val="both"/>
      </w:pP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E54CF6">
        <w:rPr>
          <w:bCs/>
        </w:rPr>
        <w:t xml:space="preserve">RH, MF, PU, Područni ured </w:t>
      </w:r>
      <w:r w:rsidR="00C24DDC">
        <w:rPr>
          <w:bCs/>
        </w:rPr>
        <w:t>Vukovar</w:t>
      </w:r>
      <w:r>
        <w:rPr>
          <w:bCs/>
        </w:rPr>
        <w:t xml:space="preserve"> je dana </w:t>
      </w:r>
      <w:r w:rsidR="00F2562B">
        <w:rPr>
          <w:bCs/>
        </w:rPr>
        <w:t>2</w:t>
      </w:r>
      <w:r w:rsidR="0009537D">
        <w:rPr>
          <w:bCs/>
        </w:rPr>
        <w:t>.</w:t>
      </w:r>
      <w:r w:rsidR="00725472">
        <w:rPr>
          <w:bCs/>
        </w:rPr>
        <w:t>0</w:t>
      </w:r>
      <w:r w:rsidR="00C24DDC">
        <w:rPr>
          <w:bCs/>
        </w:rPr>
        <w:t>3</w:t>
      </w:r>
      <w:r w:rsidR="0009537D">
        <w:rPr>
          <w:bCs/>
        </w:rPr>
        <w:t>.</w:t>
      </w:r>
      <w:r w:rsidR="00B976DE">
        <w:rPr>
          <w:bCs/>
        </w:rPr>
        <w:t>201</w:t>
      </w:r>
      <w:r w:rsidR="00725472">
        <w:rPr>
          <w:bCs/>
        </w:rPr>
        <w:t>8</w:t>
      </w:r>
      <w:r w:rsidR="00B976DE">
        <w:rPr>
          <w:bCs/>
        </w:rPr>
        <w:t xml:space="preserve">. podnijela ovom sudu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C24DDC" w:rsidRPr="00C24DDC">
        <w:t>FORMULA d.o.o. za proizvodnju, trgovinu i usluge, Cerna, Braće Radića 22, MBS 030081317, OIB 21797711672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0D6FE6">
        <w:t>6</w:t>
      </w:r>
      <w:r w:rsidR="00B976DE">
        <w:t xml:space="preserve">. </w:t>
      </w:r>
      <w:r w:rsidR="000D6FE6">
        <w:t>i</w:t>
      </w:r>
      <w:r w:rsidR="00B976DE">
        <w:t xml:space="preserve"> </w:t>
      </w:r>
      <w:r w:rsidR="00C31A4F">
        <w:t>1</w:t>
      </w:r>
      <w:r w:rsidR="000D6FE6">
        <w:t>09</w:t>
      </w:r>
      <w:r w:rsidR="00B976DE">
        <w:t>. 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725472">
        <w:t>2</w:t>
      </w:r>
      <w:r w:rsidR="00F2562B">
        <w:t>7</w:t>
      </w:r>
      <w:r w:rsidR="00C24DDC">
        <w:t>5</w:t>
      </w:r>
      <w:r w:rsidR="00D15A99">
        <w:t>/1</w:t>
      </w:r>
      <w:r w:rsidR="000D6FE6">
        <w:t>8</w:t>
      </w:r>
      <w:r w:rsidR="00D15A99">
        <w:t>-</w:t>
      </w:r>
      <w:r w:rsidR="00725472">
        <w:t>2</w:t>
      </w:r>
      <w:r w:rsidR="00D15A99">
        <w:t xml:space="preserve"> od </w:t>
      </w:r>
      <w:r w:rsidR="00F2562B">
        <w:t>6</w:t>
      </w:r>
      <w:r w:rsidR="00D15A99">
        <w:t>.0</w:t>
      </w:r>
      <w:r w:rsidR="00725472">
        <w:t>4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725472">
        <w:t>Kako osoba ovlaštena za zastupanje dužnika u ostavljenom roku nije postupila po pozivu suda i nije uplatila određene predujmove iz točke I. izreke ovoga rješenja, kao ni dostavila dokaz o izvršenim uplatama, valjalo je sukladno članku 113. SZ riješiti kao u točkama II. i III. izreke ovoga rješenja.</w:t>
      </w:r>
    </w:p>
    <w:p w:rsidRDefault="00725472" w:rsidP="00725472" w:rsidR="00725472">
      <w:pPr>
        <w:jc w:val="both"/>
      </w:pP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F2562B">
        <w:t>6</w:t>
      </w:r>
      <w:r w:rsidR="004D18D2" w:rsidRPr="004D18D2">
        <w:t xml:space="preserve">. travnja </w:t>
      </w:r>
      <w:r w:rsidR="005C1C83" w:rsidRPr="005C1C83">
        <w:t>2018</w:t>
      </w:r>
      <w:r>
        <w:t xml:space="preserve">. </w:t>
      </w:r>
    </w:p>
    <w:p w:rsidRDefault="00983462" w:rsidP="000A0078" w:rsidR="00983462">
      <w:pPr>
        <w:jc w:val="center"/>
      </w:pP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DNA</w:t>
      </w:r>
    </w:p>
    <w:p w:rsidRDefault="00B976DE" w:rsidP="00C24DDC" w:rsidR="00983462">
      <w:pPr>
        <w:numPr>
          <w:ilvl w:val="0"/>
          <w:numId w:val="9"/>
        </w:numPr>
        <w:jc w:val="both"/>
      </w:pPr>
      <w:r>
        <w:t xml:space="preserve">Osoba ovlaštena za zastupanje </w:t>
      </w:r>
      <w:r w:rsidR="00C24DDC" w:rsidRPr="00C24DDC">
        <w:t>Ivan Stepić, Cerna, Braće Radića 22/1</w:t>
      </w:r>
    </w:p>
    <w:p w:rsidRDefault="00B976DE" w:rsidP="00B131A3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57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B77A36" w:rsidRPr="00B77A36">
      <w:t>2</w:t>
    </w:r>
    <w:r w:rsidR="004314BE">
      <w:t>7</w:t>
    </w:r>
    <w:r w:rsidR="00F51745">
      <w:t>5</w:t>
    </w:r>
    <w:r w:rsidR="00B77A36" w:rsidRPr="00B77A36">
      <w:t>/18-5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14BE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576D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4DD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079F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2562B"/>
    <w:rsid w:val="00F350E9"/>
    <w:rsid w:val="00F362EA"/>
    <w:rsid w:val="00F379A2"/>
    <w:rsid w:val="00F41231"/>
    <w:rsid w:val="00F46B8B"/>
    <w:rsid w:val="00F46BC9"/>
    <w:rsid w:val="00F51745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6D86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57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7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7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7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7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5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7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7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7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7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St-275/2018</izvorni_sadrzaj>
    <derivirana_varijabla naziv="DomainObject.Predmet.OznakaBroj_1">St-275/2018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FORMULA d.o.o. za proizvodnju, trgovinu i usluge</izvorni_sadrzaj>
    <derivirana_varijabla naziv="DomainObject.Predmet.ProtustrankaFormated_1">  FORMULA d.o.o. za proizvodnju, trgovinu i usluge</derivirana_varijabla>
  </DomainObject.Predmet.ProtustrankaFormated>
  <DomainObject.Predmet.ProtustrankaFormatedOIB>
    <izvorni_sadrzaj>  FORMULA d.o.o. za proizvodnju, trgovinu i usluge, OIB 21797711672</izvorni_sadrzaj>
    <derivirana_varijabla naziv="DomainObject.Predmet.ProtustrankaFormatedOIB_1">  FORMULA d.o.o. za proizvodnju, trgovinu i usluge, OIB 21797711672</derivirana_varijabla>
  </DomainObject.Predmet.ProtustrankaFormatedOIB>
  <DomainObject.Predmet.ProtustrankaFormatedWithAdress>
    <izvorni_sadrzaj> FORMULA d.o.o. za proizvodnju, trgovinu i usluge, Braće Radića 22, 32272 Cerna</izvorni_sadrzaj>
    <derivirana_varijabla naziv="DomainObject.Predmet.ProtustrankaFormatedWithAdress_1"> FORMULA d.o.o. za proizvodnju, trgovinu i usluge, Braće Radića 22, 32272 Cerna</derivirana_varijabla>
  </DomainObject.Predmet.ProtustrankaFormatedWithAdress>
  <DomainObject.Predmet.ProtustrankaFormatedWithAdressOIB>
    <izvorni_sadrzaj> FORMULA d.o.o. za proizvodnju, trgovinu i usluge, OIB 21797711672, Braće Radića 22, 32272 Cerna</izvorni_sadrzaj>
    <derivirana_varijabla naziv="DomainObject.Predmet.ProtustrankaFormatedWithAdressOIB_1"> FORMULA d.o.o. za proizvodnju, trgovinu i usluge, OIB 21797711672, Braće Radića 22, 32272 Cerna</derivirana_varijabla>
  </DomainObject.Predmet.ProtustrankaFormatedWithAdressOIB>
  <DomainObject.Predmet.ProtustrankaWithAdress>
    <izvorni_sadrzaj>FORMULA d.o.o. za proizvodnju, trgovinu i usluge Braće Radića 22, 32272 Cerna</izvorni_sadrzaj>
    <derivirana_varijabla naziv="DomainObject.Predmet.ProtustrankaWithAdress_1">FORMULA d.o.o. za proizvodnju, trgovinu i usluge Braće Radića 22, 32272 Cerna</derivirana_varijabla>
  </DomainObject.Predmet.ProtustrankaWithAdress>
  <DomainObject.Predmet.ProtustrankaWithAdressOIB>
    <izvorni_sadrzaj>FORMULA d.o.o. za proizvodnju, trgovinu i usluge, OIB 21797711672, Braće Radića 22, 32272 Cerna</izvorni_sadrzaj>
    <derivirana_varijabla naziv="DomainObject.Predmet.ProtustrankaWithAdressOIB_1">FORMULA d.o.o. za proizvodnju, trgovinu i usluge, OIB 21797711672, Braće Radića 22, 32272 Cerna</derivirana_varijabla>
  </DomainObject.Predmet.ProtustrankaWithAdressOIB>
  <DomainObject.Predmet.ProtustrankaNazivFormated>
    <izvorni_sadrzaj>FORMULA d.o.o. za proizvodnju, trgovinu i usluge</izvorni_sadrzaj>
    <derivirana_varijabla naziv="DomainObject.Predmet.ProtustrankaNazivFormated_1">FORMULA d.o.o. za proizvodnju, trgovinu i usluge</derivirana_varijabla>
  </DomainObject.Predmet.ProtustrankaNazivFormated>
  <DomainObject.Predmet.ProtustrankaNazivFormatedOIB>
    <izvorni_sadrzaj>FORMULA d.o.o. za proizvodnju, trgovinu i usluge, OIB 21797711672</izvorni_sadrzaj>
    <derivirana_varijabla naziv="DomainObject.Predmet.ProtustrankaNazivFormatedOIB_1">FORMULA d.o.o. za proizvodnju, trgovinu i usluge, OIB 21797711672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</izvorni_sadrzaj>
    <derivirana_varijabla naziv="DomainObject.Predmet.StrankaFormated_1">  RH MF PU Područni ured Vukovar</derivirana_varijabla>
  </DomainObject.Predmet.StrankaFormated>
  <DomainObject.Predmet.StrankaFormatedOIB>
    <izvorni_sadrzaj>  RH MF PU Područni ured Vukovar, OIB 18683136487</izvorni_sadrzaj>
    <derivirana_varijabla naziv="DomainObject.Predmet.StrankaFormatedOIB_1">  RH MF PU Područni ured Vukovar, OIB 18683136487</derivirana_varijabla>
  </DomainObject.Predmet.StrankaFormatedOIB>
  <DomainObject.Predmet.StrankaFormatedWithAdress>
    <izvorni_sadrzaj> RH MF PU Područni ured Vukovar</izvorni_sadrzaj>
    <derivirana_varijabla naziv="DomainObject.Predmet.StrankaFormatedWithAdress_1"> RH MF PU Područni ured Vukovar</derivirana_varijabla>
  </DomainObject.Predmet.StrankaFormatedWithAdress>
  <DomainObject.Predmet.StrankaFormatedWithAdressOIB>
    <izvorni_sadrzaj> RH MF PU Područni ured Vukovar, OIB 18683136487</izvorni_sadrzaj>
    <derivirana_varijabla naziv="DomainObject.Predmet.StrankaFormatedWithAdressOIB_1"> RH MF PU Područni ured Vukovar, OIB 18683136487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</item>
    </izvorni_sadrzaj>
    <derivirana_varijabla naziv="DomainObject.Predmet.StrankaListFormated_1">
      <item>RH MF PU Područni ured Vukovar</item>
    </derivirana_varijabla>
  </DomainObject.Predmet.StrankaListFormated>
  <DomainObject.Predmet.StrankaListFormatedOIB>
    <izvorni_sadrzaj>
      <item>RH MF PU Područni ured Vukovar, OIB 18683136487</item>
    </izvorni_sadrzaj>
    <derivirana_varijabla naziv="DomainObject.Predmet.StrankaListFormatedOIB_1">
      <item>RH MF PU Područni ured Vukovar, OIB 18683136487</item>
    </derivirana_varijabla>
  </DomainObject.Predmet.StrankaListFormatedOIB>
  <DomainObject.Predmet.StrankaListFormatedWithAdress>
    <izvorni_sadrzaj>
      <item>RH MF PU Područni ured Vukovar</item>
    </izvorni_sadrzaj>
    <derivirana_varijabla naziv="DomainObject.Predmet.StrankaListFormatedWithAdress_1">
      <item>RH MF PU Područni ured Vukovar</item>
    </derivirana_varijabla>
  </DomainObject.Predmet.StrankaListFormatedWithAdress>
  <DomainObject.Predmet.StrankaListFormatedWithAdressOIB>
    <izvorni_sadrzaj>
      <item>RH MF PU Područni ured Vukovar, OIB 18683136487</item>
    </izvorni_sadrzaj>
    <derivirana_varijabla naziv="DomainObject.Predmet.StrankaListFormatedWithAdressOIB_1">
      <item>RH MF PU Područni ured Vukovar, OIB 18683136487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FORMULA d.o.o. za proizvodnju, trgovinu i usluge</item>
    </izvorni_sadrzaj>
    <derivirana_varijabla naziv="DomainObject.Predmet.ProtuStrankaListFormated_1">
      <item>FORMULA d.o.o. za proizvodnju, trgovinu i usluge</item>
    </derivirana_varijabla>
  </DomainObject.Predmet.ProtuStrankaListFormated>
  <DomainObject.Predmet.ProtuStrankaListFormatedOIB>
    <izvorni_sadrzaj>
      <item>FORMULA d.o.o. za proizvodnju, trgovinu i usluge, OIB 21797711672</item>
    </izvorni_sadrzaj>
    <derivirana_varijabla naziv="DomainObject.Predmet.ProtuStrankaListFormatedOIB_1">
      <item>FORMULA d.o.o. za proizvodnju, trgovinu i usluge, OIB 21797711672</item>
    </derivirana_varijabla>
  </DomainObject.Predmet.ProtuStrankaListFormatedOIB>
  <DomainObject.Predmet.ProtuStrankaListFormatedWithAdress>
    <izvorni_sadrzaj>
      <item>FORMULA d.o.o. za proizvodnju, trgovinu i usluge, Braće Radića 22, 32272 Cerna</item>
    </izvorni_sadrzaj>
    <derivirana_varijabla naziv="DomainObject.Predmet.ProtuStrankaListFormatedWithAdress_1">
      <item>FORMULA d.o.o. za proizvodnju, trgovinu i usluge, Braće Radića 22, 32272 Cerna</item>
    </derivirana_varijabla>
  </DomainObject.Predmet.ProtuStrankaListFormatedWithAdress>
  <DomainObject.Predmet.ProtuStrankaListFormatedWithAdressOIB>
    <izvorni_sadrzaj>
      <item>FORMULA d.o.o. za proizvodnju, trgovinu i usluge, OIB 21797711672, Braće Radića 22, 32272 Cerna</item>
    </izvorni_sadrzaj>
    <derivirana_varijabla naziv="DomainObject.Predmet.ProtuStrankaListFormatedWithAdressOIB_1">
      <item>FORMULA d.o.o. za proizvodnju, trgovinu i usluge, OIB 21797711672, Braće Radića 22, 32272 Cerna</item>
    </derivirana_varijabla>
  </DomainObject.Predmet.ProtuStrankaListFormatedWithAdressOIB>
  <DomainObject.Predmet.ProtuStrankaListNazivFormated>
    <izvorni_sadrzaj>
      <item>FORMULA d.o.o. za proizvodnju, trgovinu i usluge</item>
    </izvorni_sadrzaj>
    <derivirana_varijabla naziv="DomainObject.Predmet.ProtuStrankaListNazivFormated_1">
      <item>FORMULA d.o.o. za proizvodnju, trgovinu i usluge</item>
    </derivirana_varijabla>
  </DomainObject.Predmet.ProtuStrankaListNazivFormated>
  <DomainObject.Predmet.ProtuStrankaListNazivFormatedOIB>
    <izvorni_sadrzaj>
      <item>FORMULA d.o.o. za proizvodnju, trgovinu i usluge, OIB 21797711672</item>
    </izvorni_sadrzaj>
    <derivirana_varijabla naziv="DomainObject.Predmet.ProtuStrankaListNazivFormatedOIB_1">
      <item>FORMULA d.o.o. za proizvodnju, trgovinu i usluge, OIB 21797711672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FORMULA d.o.o. za proizvodnju, trgovinu i usluge</izvorni_sadrzaj>
    <derivirana_varijabla naziv="DomainObject.Predmet.ProtustrankaIDrugi_1">FORMULA d.o.o. za proizvodnju,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FORMULA d.o.o. za proizvodnju, trgovinu i usluge, OIB 21797711672, Braće Radića 22, 32272 Cerna</izvorni_sadrzaj>
    <derivirana_varijabla naziv="DomainObject.Predmet.ProtustrankaIDrugiAdressOIB_1">FORMULA d.o.o. za proizvodnju, trgovinu i usluge, OIB 21797711672, Braće Radića 22, 32272 Cerna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FORMULA d.o.o. za proizvodnju, trgovinu i usluge</item>
      <item>RH MF PU Područni ured Vukovar</item>
    </izvorni_sadrzaj>
    <derivirana_varijabla naziv="DomainObject.Predmet.SudioniciListNaziv_1">
      <item>FORMULA d.o.o. za proizvodnju, trgovinu i usluge</item>
      <item>RH MF PU Područni ured Vukovar</item>
    </derivirana_varijabla>
  </DomainObject.Predmet.SudioniciListNaziv>
  <DomainObject.Predmet.SudioniciListAdressOIB>
    <izvorni_sadrzaj>
      <item>FORMULA d.o.o. za proizvodnju, trgovinu i usluge, OIB 21797711672, Braće Radića 22,32272 Cerna</item>
      <item>RH MF PU Područni ured Vukovar, OIB 18683136487</item>
    </izvorni_sadrzaj>
    <derivirana_varijabla naziv="DomainObject.Predmet.SudioniciListAdressOIB_1">
      <item>FORMULA d.o.o. za proizvodnju, trgovinu i usluge, OIB 21797711672, Braće Radića 22,32272 Cerna</item>
      <item>RH MF PU Područni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21797711672</item>
      <item>, OIB 18683136487</item>
    </izvorni_sadrzaj>
    <derivirana_varijabla naziv="DomainObject.Predmet.SudioniciListNazivOIB_1">
      <item>, OIB 21797711672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789EE2-5359-40D3-B6EA-CD638F20C5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610</properties:Words>
  <properties:Characters>3074</properties:Characters>
  <properties:Lines>88</properties:Lines>
  <properties:Paragraphs>30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3833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2018-01-26T11:10:00Z</cp:lastPrinted>
  <dcterms:modified xmlns:xsi="http://www.w3.org/2001/XMLSchema-instance" xsi:type="dcterms:W3CDTF">2018-04-06T08:10:00Z</dcterms:modified>
  <cp:revision>16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