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410e6" w14:paraId="2d410e6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221072">
        <w:rPr>
          <w:rFonts w:cs="Times New Roman" w:eastAsia="Times New Roman"/>
          <w:b/>
          <w:szCs w:val="20"/>
          <w:lang w:eastAsia="hr-HR"/>
        </w:rPr>
        <w:t xml:space="preserve">    </w:t>
      </w:r>
      <w:r w:rsidR="000F20FD">
        <w:rPr>
          <w:rFonts w:cs="Times New Roman" w:eastAsia="Times New Roman"/>
          <w:b/>
          <w:szCs w:val="20"/>
          <w:lang w:eastAsia="hr-HR"/>
        </w:rPr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F754E8">
        <w:rPr>
          <w:rFonts w:cs="Times New Roman" w:eastAsia="Times New Roman"/>
          <w:szCs w:val="20"/>
          <w:lang w:eastAsia="hr-HR"/>
        </w:rPr>
        <w:t>1</w:t>
      </w:r>
      <w:r w:rsidR="00F7383A">
        <w:rPr>
          <w:rFonts w:cs="Times New Roman" w:eastAsia="Times New Roman"/>
          <w:szCs w:val="20"/>
          <w:lang w:eastAsia="hr-HR"/>
        </w:rPr>
        <w:t>2</w:t>
      </w:r>
      <w:r w:rsidR="00824F96">
        <w:rPr>
          <w:rFonts w:cs="Times New Roman" w:eastAsia="Times New Roman"/>
          <w:szCs w:val="20"/>
          <w:lang w:eastAsia="hr-HR"/>
        </w:rPr>
        <w:t>53</w:t>
      </w:r>
      <w:r w:rsidR="00327597">
        <w:rPr>
          <w:rFonts w:cs="Times New Roman" w:eastAsia="Times New Roman"/>
          <w:szCs w:val="20"/>
          <w:lang w:eastAsia="hr-HR"/>
        </w:rPr>
        <w:t>/2016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 xml:space="preserve">d u Zagrebu, po sudskom savjetniku Mariju </w:t>
      </w:r>
      <w:proofErr w:type="spellStart"/>
      <w:r>
        <w:rPr>
          <w:rFonts w:cs="Times New Roman" w:eastAsia="Times New Roman"/>
          <w:szCs w:val="24"/>
          <w:lang w:eastAsia="hr-HR"/>
        </w:rPr>
        <w:t>Žiškoviću</w:t>
      </w:r>
      <w:proofErr w:type="spellEnd"/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predmetu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povodom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824F96">
        <w:rPr>
          <w:rFonts w:cs="Times New Roman" w:eastAsia="Times New Roman"/>
          <w:szCs w:val="24"/>
          <w:lang w:eastAsia="hr-HR"/>
        </w:rPr>
        <w:t xml:space="preserve">VESTAN </w:t>
      </w:r>
      <w:r w:rsidR="00710981">
        <w:rPr>
          <w:rFonts w:cs="Times New Roman" w:eastAsia="Times New Roman"/>
          <w:szCs w:val="24"/>
          <w:lang w:eastAsia="hr-HR"/>
        </w:rPr>
        <w:t>d.o.o.</w:t>
      </w:r>
      <w:r w:rsidR="002E34AB">
        <w:rPr>
          <w:rFonts w:cs="Times New Roman" w:eastAsia="Times New Roman"/>
          <w:szCs w:val="24"/>
          <w:lang w:eastAsia="hr-HR"/>
        </w:rPr>
        <w:t xml:space="preserve"> </w:t>
      </w:r>
      <w:r w:rsidR="00824F96">
        <w:rPr>
          <w:rFonts w:cs="Times New Roman" w:eastAsia="Times New Roman"/>
          <w:szCs w:val="24"/>
          <w:lang w:eastAsia="hr-HR"/>
        </w:rPr>
        <w:t>Velika Gorica</w:t>
      </w:r>
      <w:r w:rsidR="004D4255">
        <w:rPr>
          <w:rFonts w:cs="Times New Roman" w:eastAsia="Times New Roman"/>
          <w:szCs w:val="24"/>
          <w:lang w:eastAsia="hr-HR"/>
        </w:rPr>
        <w:t xml:space="preserve">, </w:t>
      </w:r>
      <w:r w:rsidR="00824F96">
        <w:rPr>
          <w:rFonts w:cs="Times New Roman" w:eastAsia="Times New Roman"/>
          <w:szCs w:val="24"/>
          <w:lang w:eastAsia="hr-HR"/>
        </w:rPr>
        <w:t>Cvjetno naselje 13/IV</w:t>
      </w:r>
      <w:r w:rsidR="00717FA3">
        <w:rPr>
          <w:rFonts w:cs="Times New Roman" w:eastAsia="Times New Roman"/>
          <w:szCs w:val="24"/>
          <w:lang w:eastAsia="hr-HR"/>
        </w:rPr>
        <w:t>,</w:t>
      </w:r>
      <w:r w:rsidR="002E34AB">
        <w:rPr>
          <w:rFonts w:cs="Times New Roman" w:eastAsia="Times New Roman"/>
          <w:szCs w:val="24"/>
          <w:lang w:eastAsia="hr-HR"/>
        </w:rPr>
        <w:t xml:space="preserve"> MBS:</w:t>
      </w:r>
      <w:r w:rsidR="00824F96">
        <w:rPr>
          <w:rFonts w:cs="Times New Roman" w:eastAsia="Times New Roman"/>
          <w:szCs w:val="24"/>
          <w:lang w:eastAsia="hr-HR"/>
        </w:rPr>
        <w:t>080379882</w:t>
      </w:r>
      <w:r w:rsidR="002E34AB">
        <w:rPr>
          <w:rFonts w:cs="Times New Roman" w:eastAsia="Times New Roman"/>
          <w:szCs w:val="24"/>
          <w:lang w:eastAsia="hr-HR"/>
        </w:rPr>
        <w:t>, OIB:</w:t>
      </w:r>
      <w:r w:rsidR="00824F96">
        <w:rPr>
          <w:rFonts w:cs="Times New Roman" w:eastAsia="Times New Roman"/>
          <w:szCs w:val="24"/>
          <w:lang w:eastAsia="hr-HR"/>
        </w:rPr>
        <w:t>58938742209</w:t>
      </w:r>
      <w:r w:rsidR="001609C4">
        <w:rPr>
          <w:rFonts w:cs="Times New Roman" w:eastAsia="Times New Roman"/>
          <w:szCs w:val="24"/>
          <w:lang w:eastAsia="hr-HR"/>
        </w:rPr>
        <w:t xml:space="preserve">, </w:t>
      </w:r>
      <w:r w:rsidR="00F7383A">
        <w:rPr>
          <w:rFonts w:cs="Times New Roman" w:eastAsia="Times New Roman"/>
          <w:szCs w:val="24"/>
          <w:lang w:eastAsia="hr-HR"/>
        </w:rPr>
        <w:t xml:space="preserve"> dana 29</w:t>
      </w:r>
      <w:r w:rsidR="008B1A2E">
        <w:rPr>
          <w:rFonts w:cs="Times New Roman" w:eastAsia="Times New Roman"/>
          <w:szCs w:val="24"/>
          <w:lang w:eastAsia="hr-HR"/>
        </w:rPr>
        <w:t>. veljače</w:t>
      </w:r>
      <w:r w:rsidR="00710981">
        <w:rPr>
          <w:rFonts w:cs="Times New Roman" w:eastAsia="Times New Roman"/>
          <w:szCs w:val="24"/>
          <w:lang w:eastAsia="hr-HR"/>
        </w:rPr>
        <w:t xml:space="preserve"> 2016</w:t>
      </w:r>
      <w:r>
        <w:rPr>
          <w:rFonts w:cs="Times New Roman" w:eastAsia="Times New Roman"/>
          <w:szCs w:val="24"/>
          <w:lang w:eastAsia="hr-HR"/>
        </w:rPr>
        <w:t>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7D06F0" w:rsidP="00AF01D5" w:rsidR="007D06F0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824F96" w:rsidRPr="00824F96">
        <w:t xml:space="preserve"> </w:t>
      </w:r>
      <w:r w:rsidR="00824F96" w:rsidRPr="00824F96">
        <w:rPr>
          <w:rFonts w:cs="Times New Roman" w:eastAsia="Times New Roman"/>
          <w:szCs w:val="24"/>
          <w:lang w:eastAsia="hr-HR"/>
        </w:rPr>
        <w:t>VESTAN d.o.o. Velika Gorica, Cvjetno naselje 13/IV, MBS:080379882, OIB:58938742209</w:t>
      </w:r>
      <w:r w:rsidR="00F7383A" w:rsidRPr="00F7383A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</w:t>
      </w:r>
      <w:r w:rsidR="008B1A2E">
        <w:rPr>
          <w:rFonts w:cs="Times New Roman" w:eastAsia="Times New Roman"/>
          <w:szCs w:val="24"/>
          <w:lang w:eastAsia="hr-HR"/>
        </w:rPr>
        <w:t xml:space="preserve">vrda da nema zaposlenih osoba </w:t>
      </w:r>
      <w:r w:rsidRPr="009B6322">
        <w:rPr>
          <w:rFonts w:cs="Times New Roman" w:eastAsia="Times New Roman"/>
          <w:szCs w:val="24"/>
          <w:lang w:eastAsia="hr-HR"/>
        </w:rPr>
        <w:t>na dan pisanja potvrde.</w:t>
      </w:r>
    </w:p>
    <w:p w:rsidRDefault="00710981" w:rsidP="000F20FD" w:rsidR="00710981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="00717FA3">
        <w:rPr>
          <w:rFonts w:cs="Times New Roman" w:eastAsia="Times New Roman"/>
          <w:szCs w:val="24"/>
          <w:lang w:eastAsia="hr-HR" w:val="en-GB"/>
        </w:rPr>
        <w:t xml:space="preserve">     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Financijska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agencija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podnijela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je, </w:t>
      </w:r>
      <w:proofErr w:type="gramStart"/>
      <w:r w:rsidRPr="009B6322">
        <w:rPr>
          <w:rFonts w:cs="Times New Roman" w:eastAsia="Times New Roman"/>
          <w:szCs w:val="24"/>
          <w:lang w:eastAsia="hr-HR" w:val="en-GB"/>
        </w:rPr>
        <w:t>na</w:t>
      </w:r>
      <w:proofErr w:type="gramEnd"/>
      <w:r w:rsidRPr="009B6322">
        <w:rPr>
          <w:rFonts w:cs="Times New Roman" w:eastAsia="Times New Roman"/>
          <w:szCs w:val="24"/>
          <w:lang w:eastAsia="hr-HR" w:val="en-GB"/>
        </w:rPr>
        <w:t xml:space="preserve"> temelju odredbe čl. 429. st. 1.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zakona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(“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Narodne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novine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”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broj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71/15,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dalje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: SZ),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provedbu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skraćenog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postupka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nad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dužnikom</w:t>
      </w:r>
      <w:proofErr w:type="spellEnd"/>
      <w:r w:rsidR="00824F96" w:rsidRPr="00824F96">
        <w:t xml:space="preserve"> </w:t>
      </w:r>
      <w:r w:rsidR="00824F96" w:rsidRPr="00824F96">
        <w:rPr>
          <w:rFonts w:cs="Times New Roman" w:eastAsia="Times New Roman"/>
          <w:szCs w:val="24"/>
          <w:lang w:eastAsia="hr-HR" w:val="en-GB"/>
        </w:rPr>
        <w:t xml:space="preserve">VESTAN </w:t>
      </w:r>
      <w:proofErr w:type="spellStart"/>
      <w:r w:rsidR="00824F96" w:rsidRPr="00824F96">
        <w:rPr>
          <w:rFonts w:cs="Times New Roman" w:eastAsia="Times New Roman"/>
          <w:szCs w:val="24"/>
          <w:lang w:eastAsia="hr-HR" w:val="en-GB"/>
        </w:rPr>
        <w:t>d.o.o</w:t>
      </w:r>
      <w:proofErr w:type="spellEnd"/>
      <w:r w:rsidR="00824F96" w:rsidRPr="00824F96">
        <w:rPr>
          <w:rFonts w:cs="Times New Roman" w:eastAsia="Times New Roman"/>
          <w:szCs w:val="24"/>
          <w:lang w:eastAsia="hr-HR" w:val="en-GB"/>
        </w:rPr>
        <w:t xml:space="preserve">. </w:t>
      </w:r>
      <w:proofErr w:type="spellStart"/>
      <w:r w:rsidR="00824F96" w:rsidRPr="00824F96">
        <w:rPr>
          <w:rFonts w:cs="Times New Roman" w:eastAsia="Times New Roman"/>
          <w:szCs w:val="24"/>
          <w:lang w:eastAsia="hr-HR" w:val="en-GB"/>
        </w:rPr>
        <w:t>Velika</w:t>
      </w:r>
      <w:proofErr w:type="spellEnd"/>
      <w:r w:rsidR="00824F96" w:rsidRPr="00824F96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="00824F96" w:rsidRPr="00824F96">
        <w:rPr>
          <w:rFonts w:cs="Times New Roman" w:eastAsia="Times New Roman"/>
          <w:szCs w:val="24"/>
          <w:lang w:eastAsia="hr-HR" w:val="en-GB"/>
        </w:rPr>
        <w:t>Gorica</w:t>
      </w:r>
      <w:proofErr w:type="spellEnd"/>
      <w:r w:rsidR="00824F96" w:rsidRPr="00824F96">
        <w:rPr>
          <w:rFonts w:cs="Times New Roman" w:eastAsia="Times New Roman"/>
          <w:szCs w:val="24"/>
          <w:lang w:eastAsia="hr-HR" w:val="en-GB"/>
        </w:rPr>
        <w:t xml:space="preserve">, </w:t>
      </w:r>
      <w:proofErr w:type="spellStart"/>
      <w:r w:rsidR="00824F96" w:rsidRPr="00824F96">
        <w:rPr>
          <w:rFonts w:cs="Times New Roman" w:eastAsia="Times New Roman"/>
          <w:szCs w:val="24"/>
          <w:lang w:eastAsia="hr-HR" w:val="en-GB"/>
        </w:rPr>
        <w:t>Cvjetno</w:t>
      </w:r>
      <w:proofErr w:type="spellEnd"/>
      <w:r w:rsidR="00824F96" w:rsidRPr="00824F96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="00824F96" w:rsidRPr="00824F96">
        <w:rPr>
          <w:rFonts w:cs="Times New Roman" w:eastAsia="Times New Roman"/>
          <w:szCs w:val="24"/>
          <w:lang w:eastAsia="hr-HR" w:val="en-GB"/>
        </w:rPr>
        <w:t>naselje</w:t>
      </w:r>
      <w:proofErr w:type="spellEnd"/>
      <w:r w:rsidR="00824F96" w:rsidRPr="00824F96">
        <w:rPr>
          <w:rFonts w:cs="Times New Roman" w:eastAsia="Times New Roman"/>
          <w:szCs w:val="24"/>
          <w:lang w:eastAsia="hr-HR" w:val="en-GB"/>
        </w:rPr>
        <w:t xml:space="preserve"> 13/IV, MBS</w:t>
      </w:r>
      <w:proofErr w:type="gramStart"/>
      <w:r w:rsidR="00824F96" w:rsidRPr="00824F96">
        <w:rPr>
          <w:rFonts w:cs="Times New Roman" w:eastAsia="Times New Roman"/>
          <w:szCs w:val="24"/>
          <w:lang w:eastAsia="hr-HR" w:val="en-GB"/>
        </w:rPr>
        <w:t>:080379882</w:t>
      </w:r>
      <w:proofErr w:type="gramEnd"/>
      <w:r w:rsidR="00824F96" w:rsidRPr="00824F96">
        <w:rPr>
          <w:rFonts w:cs="Times New Roman" w:eastAsia="Times New Roman"/>
          <w:szCs w:val="24"/>
          <w:lang w:eastAsia="hr-HR" w:val="en-GB"/>
        </w:rPr>
        <w:t>, OIB:58938742209</w:t>
      </w:r>
      <w:r w:rsidR="006625FB">
        <w:t>.</w:t>
      </w:r>
      <w:r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="00717FA3">
        <w:rPr>
          <w:rFonts w:cs="Times New Roman" w:eastAsia="Times New Roman"/>
          <w:szCs w:val="24"/>
          <w:lang w:eastAsia="hr-HR"/>
        </w:rPr>
        <w:t xml:space="preserve">     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717FA3">
        <w:rPr>
          <w:rFonts w:cs="Times New Roman" w:eastAsia="Times New Roman"/>
          <w:szCs w:val="24"/>
          <w:lang w:eastAsia="hr-HR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="00717FA3">
        <w:rPr>
          <w:rFonts w:cs="Times New Roman" w:eastAsia="Times New Roman"/>
          <w:szCs w:val="24"/>
          <w:lang w:eastAsia="hr-HR"/>
        </w:rPr>
        <w:t xml:space="preserve">     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F7383A">
        <w:rPr>
          <w:rFonts w:cs="Times New Roman" w:eastAsia="Times New Roman"/>
          <w:szCs w:val="24"/>
          <w:lang w:eastAsia="hr-HR"/>
        </w:rPr>
        <w:t>29</w:t>
      </w:r>
      <w:r w:rsidR="00717FA3">
        <w:rPr>
          <w:rFonts w:cs="Times New Roman" w:eastAsia="Times New Roman"/>
          <w:szCs w:val="24"/>
          <w:lang w:eastAsia="hr-HR"/>
        </w:rPr>
        <w:t>.</w:t>
      </w:r>
      <w:r w:rsidR="008B1A2E">
        <w:rPr>
          <w:rFonts w:cs="Times New Roman" w:eastAsia="Times New Roman"/>
          <w:szCs w:val="24"/>
          <w:lang w:eastAsia="hr-HR"/>
        </w:rPr>
        <w:t xml:space="preserve"> veljače</w:t>
      </w:r>
      <w:r w:rsidR="00710981">
        <w:rPr>
          <w:rFonts w:cs="Times New Roman" w:eastAsia="Times New Roman"/>
          <w:szCs w:val="24"/>
          <w:lang w:eastAsia="hr-HR"/>
        </w:rPr>
        <w:t xml:space="preserve"> 2016.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</w:t>
      </w:r>
      <w:r w:rsidR="00DF6C00">
        <w:rPr>
          <w:rFonts w:cs="Times New Roman" w:eastAsia="Times New Roman"/>
          <w:szCs w:val="24"/>
          <w:lang w:eastAsia="hr-HR"/>
        </w:rPr>
        <w:t xml:space="preserve">                           </w:t>
      </w:r>
      <w:r w:rsidR="00EB3890">
        <w:rPr>
          <w:rFonts w:cs="Times New Roman" w:eastAsia="Times New Roman"/>
          <w:szCs w:val="24"/>
          <w:lang w:eastAsia="hr-HR"/>
        </w:rPr>
        <w:t xml:space="preserve"> </w:t>
      </w:r>
      <w:r w:rsidR="00BA2629">
        <w:rPr>
          <w:rFonts w:cs="Times New Roman" w:eastAsia="Times New Roman"/>
          <w:szCs w:val="24"/>
          <w:lang w:eastAsia="hr-HR"/>
        </w:rPr>
        <w:t xml:space="preserve">   </w:t>
      </w:r>
      <w:r w:rsidR="004D4255">
        <w:rPr>
          <w:rFonts w:cs="Times New Roman" w:eastAsia="Times New Roman"/>
          <w:szCs w:val="24"/>
          <w:lang w:eastAsia="hr-HR"/>
        </w:rPr>
        <w:t xml:space="preserve">    </w:t>
      </w:r>
      <w:r w:rsidR="00BA262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="00717FA3">
        <w:rPr>
          <w:rFonts w:cs="Times New Roman" w:eastAsia="Times New Roman"/>
          <w:szCs w:val="24"/>
          <w:lang w:eastAsia="hr-HR"/>
        </w:rPr>
        <w:t xml:space="preserve">   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584A12" w:rsidP="00584A12" w:rsidR="00DF6C0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>
        <w:t>HZMO, Zagreb, Trpimirova 4</w:t>
      </w:r>
    </w:p>
    <w:p w:rsidRDefault="00584A12" w:rsidP="00584A12" w:rsidR="00584A1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>
        <w:t>e-oglasna ploča 15 dana</w:t>
      </w:r>
    </w:p>
    <w:sectPr w:rsidSect="00322435" w:rsidR="00584A12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593992"/>
    <w:multiLevelType w:val="hybridMultilevel"/>
    <w:tmpl w:val="43941B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28D4478"/>
    <w:multiLevelType w:val="hybridMultilevel"/>
    <w:tmpl w:val="52980E94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55FCE"/>
    <w:rsid w:val="00076568"/>
    <w:rsid w:val="000A5195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609C4"/>
    <w:rsid w:val="00167E1F"/>
    <w:rsid w:val="001919D0"/>
    <w:rsid w:val="001976ED"/>
    <w:rsid w:val="001D7D2D"/>
    <w:rsid w:val="001F1FB9"/>
    <w:rsid w:val="001F6477"/>
    <w:rsid w:val="00221072"/>
    <w:rsid w:val="00235F9A"/>
    <w:rsid w:val="00272800"/>
    <w:rsid w:val="002A1F2B"/>
    <w:rsid w:val="002E34AB"/>
    <w:rsid w:val="002E6565"/>
    <w:rsid w:val="002F6140"/>
    <w:rsid w:val="003031C4"/>
    <w:rsid w:val="0031546B"/>
    <w:rsid w:val="00322435"/>
    <w:rsid w:val="00327597"/>
    <w:rsid w:val="00345BFD"/>
    <w:rsid w:val="00351CA9"/>
    <w:rsid w:val="00360E9C"/>
    <w:rsid w:val="003635E1"/>
    <w:rsid w:val="0036401E"/>
    <w:rsid w:val="00365F43"/>
    <w:rsid w:val="00370AB6"/>
    <w:rsid w:val="003714F9"/>
    <w:rsid w:val="00372309"/>
    <w:rsid w:val="003A6CD8"/>
    <w:rsid w:val="003B3DE3"/>
    <w:rsid w:val="003B435E"/>
    <w:rsid w:val="003F7B4A"/>
    <w:rsid w:val="004030F0"/>
    <w:rsid w:val="00404656"/>
    <w:rsid w:val="004046C1"/>
    <w:rsid w:val="00405D51"/>
    <w:rsid w:val="0041079F"/>
    <w:rsid w:val="00421890"/>
    <w:rsid w:val="0042350A"/>
    <w:rsid w:val="00434BAD"/>
    <w:rsid w:val="00496607"/>
    <w:rsid w:val="004A43C9"/>
    <w:rsid w:val="004C3E3B"/>
    <w:rsid w:val="004C68E6"/>
    <w:rsid w:val="004D0A53"/>
    <w:rsid w:val="004D4255"/>
    <w:rsid w:val="004F14AC"/>
    <w:rsid w:val="004F2CDA"/>
    <w:rsid w:val="00555972"/>
    <w:rsid w:val="0056314B"/>
    <w:rsid w:val="0058068D"/>
    <w:rsid w:val="005827FD"/>
    <w:rsid w:val="00584A12"/>
    <w:rsid w:val="00594056"/>
    <w:rsid w:val="005C6B1D"/>
    <w:rsid w:val="005F3B1D"/>
    <w:rsid w:val="005F523B"/>
    <w:rsid w:val="005F794C"/>
    <w:rsid w:val="00615E85"/>
    <w:rsid w:val="00633A3F"/>
    <w:rsid w:val="00635A16"/>
    <w:rsid w:val="00643BBE"/>
    <w:rsid w:val="0065159C"/>
    <w:rsid w:val="006625FB"/>
    <w:rsid w:val="00665831"/>
    <w:rsid w:val="00666B49"/>
    <w:rsid w:val="00683E78"/>
    <w:rsid w:val="00684C2B"/>
    <w:rsid w:val="006C40E9"/>
    <w:rsid w:val="006D650C"/>
    <w:rsid w:val="00710981"/>
    <w:rsid w:val="0071100B"/>
    <w:rsid w:val="007119CF"/>
    <w:rsid w:val="00717FA3"/>
    <w:rsid w:val="0073085E"/>
    <w:rsid w:val="00735C65"/>
    <w:rsid w:val="007723F9"/>
    <w:rsid w:val="0077423E"/>
    <w:rsid w:val="0078640B"/>
    <w:rsid w:val="007A6112"/>
    <w:rsid w:val="007B44C1"/>
    <w:rsid w:val="007D06F0"/>
    <w:rsid w:val="007F71FE"/>
    <w:rsid w:val="0080266B"/>
    <w:rsid w:val="00803517"/>
    <w:rsid w:val="00814782"/>
    <w:rsid w:val="008217A4"/>
    <w:rsid w:val="00822B5E"/>
    <w:rsid w:val="008237AF"/>
    <w:rsid w:val="00824F96"/>
    <w:rsid w:val="00845B41"/>
    <w:rsid w:val="00854EAB"/>
    <w:rsid w:val="00862B7D"/>
    <w:rsid w:val="00893499"/>
    <w:rsid w:val="008A2ED8"/>
    <w:rsid w:val="008B1A2E"/>
    <w:rsid w:val="008B362A"/>
    <w:rsid w:val="008C6437"/>
    <w:rsid w:val="008D14D3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56B35"/>
    <w:rsid w:val="009D1C06"/>
    <w:rsid w:val="009E27D4"/>
    <w:rsid w:val="009E4BD9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8726C"/>
    <w:rsid w:val="00A946CA"/>
    <w:rsid w:val="00AD089B"/>
    <w:rsid w:val="00AD1AE8"/>
    <w:rsid w:val="00AD5977"/>
    <w:rsid w:val="00AE19DC"/>
    <w:rsid w:val="00AF01D5"/>
    <w:rsid w:val="00AF647A"/>
    <w:rsid w:val="00B0631E"/>
    <w:rsid w:val="00B07BA1"/>
    <w:rsid w:val="00B27C1E"/>
    <w:rsid w:val="00B472AB"/>
    <w:rsid w:val="00B8453A"/>
    <w:rsid w:val="00B860CD"/>
    <w:rsid w:val="00B94E71"/>
    <w:rsid w:val="00BA2629"/>
    <w:rsid w:val="00BB2DCF"/>
    <w:rsid w:val="00BB5411"/>
    <w:rsid w:val="00BC0F37"/>
    <w:rsid w:val="00BC4DCD"/>
    <w:rsid w:val="00BD6971"/>
    <w:rsid w:val="00C0133F"/>
    <w:rsid w:val="00C21244"/>
    <w:rsid w:val="00C2469E"/>
    <w:rsid w:val="00C51D13"/>
    <w:rsid w:val="00C637B9"/>
    <w:rsid w:val="00C7564D"/>
    <w:rsid w:val="00CC7656"/>
    <w:rsid w:val="00CD264A"/>
    <w:rsid w:val="00CE59DC"/>
    <w:rsid w:val="00CE5D7E"/>
    <w:rsid w:val="00CF65E8"/>
    <w:rsid w:val="00D04DF8"/>
    <w:rsid w:val="00D05E8D"/>
    <w:rsid w:val="00D05F94"/>
    <w:rsid w:val="00D156EE"/>
    <w:rsid w:val="00D24A95"/>
    <w:rsid w:val="00D5410A"/>
    <w:rsid w:val="00D55656"/>
    <w:rsid w:val="00D738C1"/>
    <w:rsid w:val="00D76194"/>
    <w:rsid w:val="00D80ABC"/>
    <w:rsid w:val="00D81516"/>
    <w:rsid w:val="00D9152B"/>
    <w:rsid w:val="00DA6B11"/>
    <w:rsid w:val="00DB7E8F"/>
    <w:rsid w:val="00DC47B5"/>
    <w:rsid w:val="00DD20CC"/>
    <w:rsid w:val="00DF2C9A"/>
    <w:rsid w:val="00DF6C00"/>
    <w:rsid w:val="00DF73BC"/>
    <w:rsid w:val="00DF75B8"/>
    <w:rsid w:val="00E00431"/>
    <w:rsid w:val="00E03DD0"/>
    <w:rsid w:val="00E128F9"/>
    <w:rsid w:val="00E17949"/>
    <w:rsid w:val="00E23A6A"/>
    <w:rsid w:val="00E52D59"/>
    <w:rsid w:val="00E56084"/>
    <w:rsid w:val="00E75EE7"/>
    <w:rsid w:val="00E77CF4"/>
    <w:rsid w:val="00E9383D"/>
    <w:rsid w:val="00EB14E6"/>
    <w:rsid w:val="00EB3890"/>
    <w:rsid w:val="00EB45DC"/>
    <w:rsid w:val="00EC16BA"/>
    <w:rsid w:val="00EC31E3"/>
    <w:rsid w:val="00EC571B"/>
    <w:rsid w:val="00EF1B18"/>
    <w:rsid w:val="00F00007"/>
    <w:rsid w:val="00F06117"/>
    <w:rsid w:val="00F45E63"/>
    <w:rsid w:val="00F7383A"/>
    <w:rsid w:val="00F754E8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CD8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  <w:style w:styleId="Odlomakpopisa" w:type="paragraph">
    <w:name w:val="List Paragraph"/>
    <w:basedOn w:val="Normal"/>
    <w:uiPriority w:val="34"/>
    <w:qFormat/>
    <w:rsid w:val="00EB3890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CD8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  <w:style w:styleId="Odlomakpopisa" w:type="paragraph">
    <w:name w:val="List Paragraph"/>
    <w:basedOn w:val="Normal"/>
    <w:uiPriority w:val="34"/>
    <w:qFormat/>
    <w:rsid w:val="00EB38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hzmo</izvorni_sadrzaj>
    <derivirana_varijabla naziv="DomainObject.Primjedba_1">hzmo</derivirana_varijabla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1253</izvorni_sadrzaj>
    <derivirana_varijabla naziv="DomainObject.Predmet.Broj_1">1253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St-1253/2016</izvorni_sadrzaj>
    <derivirana_varijabla naziv="DomainObject.Predmet.OznakaBroj_1">St-1253/2016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VESTAN d.o.o.</izvorni_sadrzaj>
    <derivirana_varijabla naziv="DomainObject.Predmet.ProtustrankaFormated_1">  VESTAN d.o.o.</derivirana_varijabla>
  </DomainObject.Predmet.ProtustrankaFormated>
  <DomainObject.Predmet.ProtustrankaFormatedOIB>
    <izvorni_sadrzaj>  VESTAN d.o.o., OIB 58938742209</izvorni_sadrzaj>
    <derivirana_varijabla naziv="DomainObject.Predmet.ProtustrankaFormatedOIB_1">  VESTAN d.o.o., OIB 58938742209</derivirana_varijabla>
  </DomainObject.Predmet.ProtustrankaFormatedOIB>
  <DomainObject.Predmet.ProtustrankaFormatedWithAdress>
    <izvorni_sadrzaj> VESTAN d.o.o., Cvjetno naselje 13/IV, 10410 Velika Gorica</izvorni_sadrzaj>
    <derivirana_varijabla naziv="DomainObject.Predmet.ProtustrankaFormatedWithAdress_1"> VESTAN d.o.o., Cvjetno naselje 13/IV, 10410 Velika Gorica</derivirana_varijabla>
  </DomainObject.Predmet.ProtustrankaFormatedWithAdress>
  <DomainObject.Predmet.ProtustrankaFormatedWithAdressOIB>
    <izvorni_sadrzaj> VESTAN d.o.o., OIB 58938742209, Cvjetno naselje 13/IV, 10410 Velika Gorica</izvorni_sadrzaj>
    <derivirana_varijabla naziv="DomainObject.Predmet.ProtustrankaFormatedWithAdressOIB_1"> VESTAN d.o.o., OIB 58938742209, Cvjetno naselje 13/IV, 10410 Velika Gorica</derivirana_varijabla>
  </DomainObject.Predmet.ProtustrankaFormatedWithAdressOIB>
  <DomainObject.Predmet.ProtustrankaWithAdress>
    <izvorni_sadrzaj>VESTAN d.o.o. Cvjetno naselje 13/IV, 10410 Velika Gorica</izvorni_sadrzaj>
    <derivirana_varijabla naziv="DomainObject.Predmet.ProtustrankaWithAdress_1">VESTAN d.o.o. Cvjetno naselje 13/IV, 10410 Velika Gorica</derivirana_varijabla>
  </DomainObject.Predmet.ProtustrankaWithAdress>
  <DomainObject.Predmet.ProtustrankaWithAdressOIB>
    <izvorni_sadrzaj>VESTAN d.o.o., OIB 58938742209, Cvjetno naselje 13/IV, 10410 Velika Gorica</izvorni_sadrzaj>
    <derivirana_varijabla naziv="DomainObject.Predmet.ProtustrankaWithAdressOIB_1">VESTAN d.o.o., OIB 58938742209, Cvjetno naselje 13/IV, 10410 Velika Gorica</derivirana_varijabla>
  </DomainObject.Predmet.ProtustrankaWithAdressOIB>
  <DomainObject.Predmet.ProtustrankaNazivFormated>
    <izvorni_sadrzaj>VESTAN d.o.o.</izvorni_sadrzaj>
    <derivirana_varijabla naziv="DomainObject.Predmet.ProtustrankaNazivFormated_1">VESTAN d.o.o.</derivirana_varijabla>
  </DomainObject.Predmet.ProtustrankaNazivFormated>
  <DomainObject.Predmet.ProtustrankaNazivFormatedOIB>
    <izvorni_sadrzaj>VESTAN d.o.o., OIB 58938742209</izvorni_sadrzaj>
    <derivirana_varijabla naziv="DomainObject.Predmet.ProtustrankaNazivFormatedOIB_1">VESTAN d.o.o., OIB 58938742209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VESTAN d.o.o.</item>
    </izvorni_sadrzaj>
    <derivirana_varijabla naziv="DomainObject.Predmet.ProtuStrankaListFormated_1">
      <item>VESTAN d.o.o.</item>
    </derivirana_varijabla>
  </DomainObject.Predmet.ProtuStrankaListFormated>
  <DomainObject.Predmet.ProtuStrankaListFormatedOIB>
    <izvorni_sadrzaj>
      <item>VESTAN d.o.o., OIB 58938742209</item>
    </izvorni_sadrzaj>
    <derivirana_varijabla naziv="DomainObject.Predmet.ProtuStrankaListFormatedOIB_1">
      <item>VESTAN d.o.o., OIB 58938742209</item>
    </derivirana_varijabla>
  </DomainObject.Predmet.ProtuStrankaListFormatedOIB>
  <DomainObject.Predmet.ProtuStrankaListFormatedWithAdress>
    <izvorni_sadrzaj>
      <item>VESTAN d.o.o., Cvjetno naselje 13/IV, 10410 Velika Gorica</item>
    </izvorni_sadrzaj>
    <derivirana_varijabla naziv="DomainObject.Predmet.ProtuStrankaListFormatedWithAdress_1">
      <item>VESTAN d.o.o., Cvjetno naselje 13/IV, 10410 Velika Gorica</item>
    </derivirana_varijabla>
  </DomainObject.Predmet.ProtuStrankaListFormatedWithAdress>
  <DomainObject.Predmet.ProtuStrankaListFormatedWithAdressOIB>
    <izvorni_sadrzaj>
      <item>VESTAN d.o.o., OIB 58938742209, Cvjetno naselje 13/IV, 10410 Velika Gorica</item>
    </izvorni_sadrzaj>
    <derivirana_varijabla naziv="DomainObject.Predmet.ProtuStrankaListFormatedWithAdressOIB_1">
      <item>VESTAN d.o.o., OIB 58938742209, Cvjetno naselje 13/IV, 10410 Velika Gorica</item>
    </derivirana_varijabla>
  </DomainObject.Predmet.ProtuStrankaListFormatedWithAdressOIB>
  <DomainObject.Predmet.ProtuStrankaListNazivFormated>
    <izvorni_sadrzaj>
      <item>VESTAN d.o.o.</item>
    </izvorni_sadrzaj>
    <derivirana_varijabla naziv="DomainObject.Predmet.ProtuStrankaListNazivFormated_1">
      <item>VESTAN d.o.o.</item>
    </derivirana_varijabla>
  </DomainObject.Predmet.ProtuStrankaListNazivFormated>
  <DomainObject.Predmet.ProtuStrankaListNazivFormatedOIB>
    <izvorni_sadrzaj>
      <item>VESTAN d.o.o., OIB 58938742209</item>
    </izvorni_sadrzaj>
    <derivirana_varijabla naziv="DomainObject.Predmet.ProtuStrankaListNazivFormatedOIB_1">
      <item>VESTAN d.o.o., OIB 58938742209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VESTAN d.o.o.</izvorni_sadrzaj>
    <derivirana_varijabla naziv="DomainObject.Predmet.ProtustrankaIDrugi_1">VESTAN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VESTAN d.o.o., OIB 58938742209, Cvjetno naselje 13/IV, 10410 Velika Gorica</izvorni_sadrzaj>
    <derivirana_varijabla naziv="DomainObject.Predmet.ProtustrankaIDrugiAdressOIB_1">VESTAN d.o.o., OIB 58938742209, Cvjetno naselje 13/IV,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VESTAN d.o.o.</item>
    </izvorni_sadrzaj>
    <derivirana_varijabla naziv="DomainObject.Predmet.SudioniciListNaziv_1">
      <item>FINA Regionalni centar Zagreb</item>
      <item>VESTAN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VESTAN d.o.o., OIB 58938742209, Cvjetno naselje 13/IV,10410 Velika Gorica</item>
    </izvorni_sadrzaj>
    <derivirana_varijabla naziv="DomainObject.Predmet.SudioniciListAdressOIB_1">
      <item>FINA Regionalni centar Zagreb, OIB 85821130368, Trg svibanjskih žrtava 1995. br. 1,10000 Zagreb</item>
      <item>VESTAN d.o.o., OIB 58938742209, Cvjetno naselje 13/IV,10410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58938742209</item>
    </izvorni_sadrzaj>
    <derivirana_varijabla naziv="DomainObject.Predmet.SudioniciListNazivOIB_1">
      <item>, OIB 85821130368</item>
      <item>, OIB 58938742209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1816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2016-02-26T13:12:00Z</dcterms:created>
  <dc:creator>Mario Žišković</dc:creator>
  <cp:lastModifiedBy>Lidija Klinčić</cp:lastModifiedBy>
  <cp:lastPrinted>2016-02-26T13:09:00Z</cp:lastPrinted>
  <dcterms:modified xmlns:xsi="http://www.w3.org/2001/XMLSchema-instance" xsi:type="dcterms:W3CDTF">2016-02-29T08:01:00Z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