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eb8e" w14:paraId="d96eb8e" w:rsidRDefault="00AE649C" w:rsidP="00570F82" w:rsidR="00AE649C" w:rsidRPr="00570F82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570F82" w:rsidP="00570F82" w:rsidR="00AE649C" w:rsidRPr="00570F82">
      <w:pPr>
        <w:pStyle w:val="SudNaziv"/>
        <w:ind w:firstLine="708" w:left="4956"/>
        <w:rPr>
          <w:b w:val="false"/>
        </w:rPr>
      </w:pPr>
      <w:r w:rsidRPr="00570F82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70F8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70F82">
        <w:rPr>
          <w:b w:val="false"/>
        </w:rPr>
        <w:t>Poslovni broj: 4 St-298/16-5</w:t>
      </w:r>
      <w:r w:rsidR="00EA1C6D" w:rsidRPr="00570F82">
        <w:rPr>
          <w:b w:val="false"/>
        </w:rPr>
        <w:tab/>
      </w:r>
    </w:p>
    <w:p w:rsidRDefault="00570F82" w:rsidP="00570F82" w:rsidR="00570F82" w:rsidRPr="00570F82">
      <w:pPr>
        <w:widowControl w:val="false"/>
        <w:spacing w:after="0"/>
        <w:jc w:val="both"/>
        <w:rPr>
          <w:snapToGrid w:val="false"/>
        </w:rPr>
      </w:pPr>
      <w:r w:rsidRPr="00570F82">
        <w:rPr>
          <w:bCs/>
          <w:snapToGrid w:val="false"/>
        </w:rPr>
        <w:t xml:space="preserve">                     </w:t>
      </w:r>
      <w:r w:rsidRPr="00570F82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F82">
        <w:rPr>
          <w:bCs/>
          <w:snapToGrid w:val="false"/>
        </w:rPr>
        <w:tab/>
      </w:r>
      <w:r w:rsidRPr="00570F82">
        <w:rPr>
          <w:bCs/>
          <w:snapToGrid w:val="false"/>
        </w:rPr>
        <w:tab/>
        <w:t xml:space="preserve">                             </w:t>
      </w:r>
    </w:p>
    <w:p w:rsidRDefault="00570F82" w:rsidP="00570F82" w:rsidR="00570F8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70F82" w:rsidP="00570F82" w:rsidR="00570F8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70F82" w:rsidP="00570F82" w:rsidR="00570F8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70F82" w:rsidP="00570F82" w:rsidR="00570F82">
      <w:pPr>
        <w:spacing w:after="0"/>
        <w:rPr>
          <w:lang w:eastAsia="hr-HR"/>
        </w:rPr>
      </w:pP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center"/>
      </w:pPr>
      <w:r>
        <w:t>U  I M E  R E P U B L I K E  H R V A T S K E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center"/>
      </w:pPr>
      <w:r>
        <w:t>R J E Š E NJ E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PINUS d.o.o., </w:t>
      </w:r>
      <w:proofErr w:type="spellStart"/>
      <w:r>
        <w:t>Beretinec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4, OIB: 91616907512, dana 17. lipnja 2016. </w:t>
      </w:r>
    </w:p>
    <w:p w:rsidRDefault="00570F82" w:rsidP="00570F82" w:rsidR="00570F82">
      <w:pPr>
        <w:spacing w:after="0"/>
        <w:jc w:val="both"/>
      </w:pPr>
    </w:p>
    <w:p w:rsidRDefault="00570F82" w:rsidP="00570F82" w:rsidR="00570F82">
      <w:pPr>
        <w:spacing w:after="0"/>
        <w:jc w:val="center"/>
      </w:pPr>
      <w:r>
        <w:t>r i j e š i o  j e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both"/>
      </w:pPr>
      <w:r>
        <w:tab/>
        <w:t xml:space="preserve">I Otvara se stečajni postupak nad stečajnim dužnikom PINUS d.o.o., </w:t>
      </w:r>
      <w:proofErr w:type="spellStart"/>
      <w:r>
        <w:t>Beretinec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4, OIB: 91616907512, s danom 17. lipnja 2016. u 10,00 sati.</w:t>
      </w:r>
    </w:p>
    <w:p w:rsidRDefault="00570F82" w:rsidP="00570F82" w:rsidR="00570F82">
      <w:pPr>
        <w:spacing w:after="0"/>
        <w:jc w:val="both"/>
      </w:pPr>
    </w:p>
    <w:p w:rsidRDefault="00570F82" w:rsidP="00570F82" w:rsidR="00570F8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PINUS d.o.o., </w:t>
      </w:r>
      <w:proofErr w:type="spellStart"/>
      <w:r>
        <w:t>Beretinec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4, OIB: 91616907512.</w:t>
      </w:r>
    </w:p>
    <w:p w:rsidRDefault="00570F82" w:rsidP="00570F82" w:rsidR="00570F82">
      <w:pPr>
        <w:spacing w:after="0"/>
        <w:jc w:val="both"/>
      </w:pPr>
    </w:p>
    <w:p w:rsidRDefault="00570F82" w:rsidP="00570F82" w:rsidR="00570F82">
      <w:pPr>
        <w:spacing w:after="0"/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</w:t>
      </w:r>
    </w:p>
    <w:p w:rsidRDefault="00570F82" w:rsidP="00570F82" w:rsidR="00570F82">
      <w:pPr>
        <w:spacing w:after="0"/>
        <w:jc w:val="both"/>
        <w:rPr>
          <w:color w:val="FF0000"/>
        </w:rPr>
      </w:pPr>
    </w:p>
    <w:p w:rsidRDefault="00570F82" w:rsidP="00570F82" w:rsidR="00570F82">
      <w:pPr>
        <w:spacing w:after="0"/>
        <w:jc w:val="both"/>
      </w:pPr>
      <w:r>
        <w:tab/>
        <w:t>IV Ovo rješenje objavit će se na e-oglasnoj ploči suda.</w:t>
      </w:r>
    </w:p>
    <w:p w:rsidRDefault="00570F82" w:rsidP="00570F82" w:rsidR="00570F82">
      <w:pPr>
        <w:spacing w:after="0"/>
        <w:jc w:val="both"/>
      </w:pPr>
    </w:p>
    <w:p w:rsidRDefault="00570F82" w:rsidP="00570F82" w:rsidR="00570F82">
      <w:pPr>
        <w:spacing w:after="0"/>
        <w:jc w:val="both"/>
        <w:rPr>
          <w:szCs w:val="20"/>
        </w:rPr>
      </w:pPr>
      <w:r>
        <w:tab/>
        <w:t xml:space="preserve">V Po pravomoćnosti ovoga rješenja stečajni dužnik PINUS d.o.o., </w:t>
      </w:r>
      <w:proofErr w:type="spellStart"/>
      <w:r>
        <w:t>Beretinec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4, OIB: 91616907512, bit će brisan iz sudskog registra.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center"/>
      </w:pPr>
      <w:r>
        <w:t>Obrazloženje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both"/>
      </w:pPr>
      <w:r>
        <w:tab/>
        <w:t xml:space="preserve">Predlagatelj je dana 23.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70F82" w:rsidP="00570F82" w:rsidR="00570F82">
      <w:pPr>
        <w:spacing w:after="0"/>
        <w:jc w:val="center"/>
      </w:pPr>
    </w:p>
    <w:p w:rsidRDefault="00570F82" w:rsidP="00570F82" w:rsidR="00570F82">
      <w:pPr>
        <w:spacing w:after="0"/>
        <w:jc w:val="center"/>
      </w:pPr>
      <w:r>
        <w:t>U Varaždinu, 17. lipnja 2016.</w:t>
      </w:r>
    </w:p>
    <w:p w:rsidRDefault="00570F82" w:rsidP="00570F82" w:rsidR="00570F82">
      <w:pPr>
        <w:spacing w:after="0"/>
      </w:pPr>
      <w:r>
        <w:t xml:space="preserve">                                                                                                  </w:t>
      </w:r>
    </w:p>
    <w:p w:rsidRDefault="00570F82" w:rsidP="00570F82" w:rsidR="00570F82">
      <w:pPr>
        <w:spacing w:after="0"/>
      </w:pPr>
      <w:r>
        <w:t xml:space="preserve">     </w:t>
      </w:r>
    </w:p>
    <w:p w:rsidRDefault="00570F82" w:rsidP="00570F82" w:rsidR="00570F8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70F82" w:rsidP="00570F82" w:rsidR="00570F82">
      <w:pPr>
        <w:spacing w:after="0"/>
      </w:pPr>
      <w:r>
        <w:t xml:space="preserve">                              </w:t>
      </w:r>
    </w:p>
    <w:p w:rsidRDefault="00570F82" w:rsidP="00570F82" w:rsidR="00570F82">
      <w:pPr>
        <w:spacing w:after="0"/>
      </w:pPr>
      <w:r>
        <w:tab/>
      </w:r>
    </w:p>
    <w:p w:rsidRDefault="00570F82" w:rsidP="00570F82" w:rsidR="00570F82">
      <w:pPr>
        <w:spacing w:after="0"/>
      </w:pPr>
      <w:r>
        <w:t xml:space="preserve">            Uputa o pravnom lijeku:</w:t>
      </w:r>
    </w:p>
    <w:p w:rsidRDefault="00570F82" w:rsidP="00570F82" w:rsidR="00570F8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70F82" w:rsidP="00570F82" w:rsidR="00570F8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</w:pPr>
      <w:r>
        <w:t>DNA:</w:t>
      </w:r>
    </w:p>
    <w:p w:rsidRDefault="00570F82" w:rsidP="00570F82" w:rsidR="00570F8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570F82" w:rsidP="00570F82" w:rsidR="00570F8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70F82" w:rsidP="00570F82" w:rsidR="00570F82">
      <w:pPr>
        <w:numPr>
          <w:ilvl w:val="0"/>
          <w:numId w:val="47"/>
        </w:numPr>
        <w:spacing w:after="0"/>
      </w:pPr>
      <w:r>
        <w:t xml:space="preserve">Dužnik PINUS d.o.o., </w:t>
      </w:r>
      <w:proofErr w:type="spellStart"/>
      <w:r>
        <w:t>Beretinec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</w:t>
      </w:r>
    </w:p>
    <w:p w:rsidRDefault="00570F82" w:rsidP="00570F82" w:rsidR="00570F82">
      <w:pPr>
        <w:numPr>
          <w:ilvl w:val="0"/>
          <w:numId w:val="47"/>
        </w:numPr>
        <w:spacing w:after="0"/>
      </w:pPr>
      <w:r>
        <w:t xml:space="preserve">Direktor dužnika, Marija </w:t>
      </w:r>
      <w:proofErr w:type="spellStart"/>
      <w:r>
        <w:t>Igrec</w:t>
      </w:r>
      <w:proofErr w:type="spellEnd"/>
      <w:r>
        <w:t xml:space="preserve"> iz </w:t>
      </w:r>
      <w:proofErr w:type="spellStart"/>
      <w:r>
        <w:t>Beretinca</w:t>
      </w:r>
      <w:proofErr w:type="spellEnd"/>
      <w:r>
        <w:t xml:space="preserve">, A. </w:t>
      </w:r>
      <w:proofErr w:type="spellStart"/>
      <w:r>
        <w:t>Lisičaka</w:t>
      </w:r>
      <w:proofErr w:type="spellEnd"/>
      <w:r>
        <w:t xml:space="preserve"> 43</w:t>
      </w:r>
    </w:p>
    <w:p w:rsidRDefault="00570F82" w:rsidP="00570F82" w:rsidR="00570F8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70F82" w:rsidP="00570F82" w:rsidR="00570F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1, 42000 Varaždin</w:t>
      </w:r>
    </w:p>
    <w:p w:rsidRDefault="00570F82" w:rsidP="00570F82" w:rsidR="00570F82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Dinka Trumbić, </w:t>
      </w:r>
      <w:proofErr w:type="spellStart"/>
      <w:r>
        <w:t>Lovretska</w:t>
      </w:r>
      <w:proofErr w:type="spellEnd"/>
      <w:r>
        <w:t xml:space="preserve"> 10, Split</w:t>
      </w:r>
    </w:p>
    <w:p w:rsidRDefault="00570F82" w:rsidP="00570F82" w:rsidR="00570F82">
      <w:pPr>
        <w:numPr>
          <w:ilvl w:val="0"/>
          <w:numId w:val="47"/>
        </w:numPr>
        <w:spacing w:after="0"/>
      </w:pPr>
      <w:r>
        <w:t>e-oglasna ploča suda</w:t>
      </w: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</w:pPr>
    </w:p>
    <w:p w:rsidRDefault="00570F82" w:rsidP="00570F82" w:rsidR="00570F82">
      <w:pPr>
        <w:spacing w:after="0"/>
        <w:rPr>
          <w:szCs w:val="20"/>
        </w:rPr>
      </w:pPr>
    </w:p>
    <w:p w:rsidRDefault="00CB0EA4" w:rsidP="00570F82" w:rsidR="00CB0EA4">
      <w:pPr>
        <w:pStyle w:val="Naslovdokumenta"/>
        <w:spacing w:after="0"/>
      </w:pPr>
    </w:p>
    <w:p w:rsidRDefault="0071688E" w:rsidP="00570F82" w:rsidR="0071688E">
      <w:pPr>
        <w:pStyle w:val="Poetniodjeljak"/>
        <w:spacing w:after="0"/>
      </w:pPr>
    </w:p>
    <w:p w:rsidRDefault="00A21F0D" w:rsidP="00570F82" w:rsidR="00A21F0D">
      <w:pPr>
        <w:pStyle w:val="NormaleSPIS"/>
        <w:spacing w:after="0"/>
        <w:rPr>
          <w:noProof/>
        </w:rPr>
      </w:pPr>
    </w:p>
    <w:p w:rsidRDefault="00DA0242" w:rsidP="00570F8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F82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977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St-298/2016-5</izvorni_sadrzaj>
    <derivirana_varijabla naziv="DomainObject.Oznaka_1">St-298/2016-5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društvo s ograničenom odgovornošću za izradu stolarije i građevinarstvo zastupanog po punomoćniku Marija Igrec</izvorni_sadrzaj>
    <derivirana_varijabla naziv="DomainObject.Predmet.ProtustrankaFormated_1">  PINUS društvo s ograničenom odgovornošću za izradu stolarije i građevinarstvo zastupanog po punomoćniku Marija Igrec</derivirana_varijabla>
  </DomainObject.Predmet.ProtustrankaFormated>
  <DomainObject.Predmet.ProtustrankaFormatedOIB>
    <izvorni_sadrzaj>  PINUS društvo s ograničenom odgovornošću za izradu stolarije i građevinarstvo, OIB 91616907512 zastupanog po punomoćniku Marija Igrec</izvorni_sadrzaj>
    <derivirana_varijabla naziv="DomainObject.Predmet.ProtustrankaFormatedOIB_1">  PINUS društvo s ograničenom odgovornošću za izradu stolarije i građevinarstvo, OIB 91616907512 zastupanog po punomoćniku Marija Igrec</derivirana_varijabla>
  </DomainObject.Predmet.ProtustrankaFormatedOIB>
  <DomainObject.Predmet.ProtustrankaFormatedWithAdress>
    <izvorni_sadrzaj> PINUS društvo s ograničenom odgovornošću za izradu stolarije i građevinarstvo, Augusta Lisičaka 4, 42204 Beretinec zastupanog po punomoćniku Marija Igrec</izvorni_sadrzaj>
    <derivirana_varijabla naziv="DomainObject.Predmet.ProtustrankaFormatedWithAdress_1"> PINUS društvo s ograničenom odgovornošću za izradu stolarije i građevinarstvo, Augusta Lisičaka 4, 42204 Beretinec zastupanog po punomoćniku Marija Igrec</derivirana_varijabla>
  </DomainObject.Predmet.ProtustrankaFormatedWithAdress>
  <DomainObject.Predmet.ProtustrankaFormatedWithAdressOIB>
    <izvorni_sadrzaj> PINUS društvo s ograničenom odgovornošću za izradu stolarije i građevinarstvo, OIB 91616907512, Augusta Lisičaka 4, 42204 Beretinec zastupanog po punomoćniku Marija Igrec</izvorni_sadrzaj>
    <derivirana_varijabla naziv="DomainObject.Predmet.ProtustrankaFormatedWithAdressOIB_1"> PINUS društvo s ograničenom odgovornošću za izradu stolarije i građevinarstvo, OIB 91616907512, Augusta Lisičaka 4, 42204 Beretinec zastupanog po punomoćniku Marija Igrec</derivirana_varijabla>
  </DomainObject.Predmet.ProtustrankaFormatedWithAdressOIB>
  <DomainObject.Predmet.ProtustrankaWithAdress>
    <izvorni_sadrzaj>PINUS društvo s ograničenom odgovornošću za izradu stolarije i građevinarstvo Augusta Lisičaka 4, 42204 Beretinec</izvorni_sadrzaj>
    <derivirana_varijabla naziv="DomainObject.Predmet.ProtustrankaWithAdress_1">PINUS društvo s ograničenom odgovornošću za izradu stolarije i građevinarstvo Augusta Lisičaka 4, 42204 Beretinec</derivirana_varijabla>
  </DomainObject.Predmet.ProtustrankaWithAdress>
  <DomainObject.Predmet.ProtustrankaWithAdressOIB>
    <izvorni_sadrzaj>PINUS društvo s ograničenom odgovornošću za izradu stolarije i građevinarstvo, OIB 91616907512, Augusta Lisičaka 4, 42204 Beretinec</izvorni_sadrzaj>
    <derivirana_varijabla naziv="DomainObject.Predmet.ProtustrankaWithAdressOIB_1">PINUS društvo s ograničenom odgovornošću za izradu stolarije i građevinarstvo, OIB 91616907512, Augusta Lisičaka 4, 42204 Beretinec</derivirana_varijabla>
  </DomainObject.Predmet.ProtustrankaWithAdressOIB>
  <DomainObject.Predmet.ProtustrankaNazivFormated>
    <izvorni_sadrzaj>PINUS društvo s ograničenom odgovornošću za izradu stolarije i građevinarstvo</izvorni_sadrzaj>
    <derivirana_varijabla naziv="DomainObject.Predmet.ProtustrankaNazivFormated_1">PINUS društvo s ograničenom odgovornošću za izradu stolarije i građevinarstvo</derivirana_varijabla>
  </DomainObject.Predmet.ProtustrankaNazivFormated>
  <DomainObject.Predmet.ProtustrankaNazivFormatedOIB>
    <izvorni_sadrzaj>PINUS društvo s ograničenom odgovornošću za izradu stolarije i građevinarstvo, OIB 91616907512</izvorni_sadrzaj>
    <derivirana_varijabla naziv="DomainObject.Predmet.ProtustrankaNazivFormatedOIB_1">PINUS društvo s ograničenom odgovornošću za izradu stolarije i građevinarstvo, OIB 91616907512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5705.17</izvorni_sadrzaj>
    <derivirana_varijabla naziv="DomainObject.Predmet.TrenutnaVrijednost_1">5705.17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PINUS društvo s ograničenom odgovornošću za izradu stolarije i građevinarstvo zastupanog po punomoćniku Marija Igrec</item>
    </izvorni_sadrzaj>
    <derivirana_varijabla naziv="DomainObject.Predmet.ProtuStrankaListFormated_1">
      <item>PINUS društvo s ograničenom odgovornošću za izradu stolarije i građevinarstvo zastupanog po punomoćniku Marija Igrec</item>
    </derivirana_varijabla>
  </DomainObject.Predmet.ProtuStrankaListFormated>
  <DomainObject.Predmet.ProtuStrankaListFormatedOIB>
    <izvorni_sadrzaj>
      <item>PINUS društvo s ograničenom odgovornošću za izradu stolarije i građevinarstvo, OIB 91616907512 zastupanog po punomoćniku Marija Igrec</item>
    </izvorni_sadrzaj>
    <derivirana_varijabla naziv="DomainObject.Predmet.ProtuStrankaListFormatedOIB_1">
      <item>PINUS društvo s ograničenom odgovornošću za izradu stolarije i građevinarstvo, OIB 91616907512 zastupanog po punomoćniku Marija Igrec</item>
    </derivirana_varijabla>
  </DomainObject.Predmet.ProtuStrankaListFormatedOIB>
  <DomainObject.Predmet.ProtuStrankaListFormatedWithAdress>
    <izvorni_sadrzaj>
      <item>PINUS društvo s ograničenom odgovornošću za izradu stolarije i građevinarstvo, Augusta Lisičaka 4, 42204 Beretinec zastupanog po punomoćniku Marija Igrec</item>
    </izvorni_sadrzaj>
    <derivirana_varijabla naziv="DomainObject.Predmet.ProtuStrankaListFormatedWithAdress_1">
      <item>PINUS društvo s ograničenom odgovornošću za izradu stolarije i građevinarstvo, Augusta Lisičaka 4, 42204 Beretinec zastupanog po punomoćniku Marija Igrec</item>
    </derivirana_varijabla>
  </DomainObject.Predmet.ProtuStrankaListFormatedWithAdress>
  <DomainObject.Predmet.ProtuStrankaListFormatedWithAdressOIB>
    <izvorni_sadrzaj>
      <item>PINUS društvo s ograničenom odgovornošću za izradu stolarije i građevinarstvo, OIB 91616907512, Augusta Lisičaka 4, 42204 Beretinec zastupanog po punomoćniku Marija Igrec</item>
    </izvorni_sadrzaj>
    <derivirana_varijabla naziv="DomainObject.Predmet.ProtuStrankaListFormatedWithAdressOIB_1">
      <item>PINUS društvo s ograničenom odgovornošću za izradu stolarije i građevinarstvo, OIB 91616907512, Augusta Lisičaka 4, 42204 Beretinec zastupanog po punomoćniku Marija Igrec</item>
    </derivirana_varijabla>
  </DomainObject.Predmet.ProtuStrankaListFormatedWithAdressOIB>
  <DomainObject.Predmet.ProtuStrankaListNazivFormated>
    <izvorni_sadrzaj>
      <item>PINUS društvo s ograničenom odgovornošću za izradu stolarije i građevinarstvo</item>
    </izvorni_sadrzaj>
    <derivirana_varijabla naziv="DomainObject.Predmet.ProtuStrankaListNazivFormated_1">
      <item>PINUS društvo s ograničenom odgovornošću za izradu stolarije i građevinarstvo</item>
    </derivirana_varijabla>
  </DomainObject.Predmet.ProtuStrankaListNazivFormated>
  <DomainObject.Predmet.ProtuStrankaListNazivFormatedOIB>
    <izvorni_sadrzaj>
      <item>PINUS društvo s ograničenom odgovornošću za izradu stolarije i građevinarstvo, OIB 91616907512</item>
    </izvorni_sadrzaj>
    <derivirana_varijabla naziv="DomainObject.Predmet.ProtuStrankaListNazivFormatedOIB_1">
      <item>PINUS društvo s ograničenom odgovornošću za izradu stolarije i građevinarstvo, OIB 91616907512</item>
    </derivirana_varijabla>
  </DomainObject.Predmet.ProtuStrankaListNazivFormatedOIB>
  <DomainObject.Predmet.OstaliListFormated>
    <izvorni_sadrzaj>
      <item>Sudski registar</item>
      <item>Marija Igrec punomoćnik sudionika u postupku PINUS društvo s ograničenom odgovornošću za izradu stolarije i građevinarstvo</item>
    </izvorni_sadrzaj>
    <derivirana_varijabla naziv="DomainObject.Predmet.OstaliListFormated_1">
      <item>Sudski registar</item>
      <item>Marija Igrec punomoćnik sudionika u postupku PINUS društvo s ograničenom odgovornošću za izradu stolarije i građevinarstvo</item>
    </derivirana_varijabla>
  </DomainObject.Predmet.OstaliListFormated>
  <DomainObject.Predmet.OstaliListFormatedOIB>
    <izvorni_sadrzaj>
      <item>Sudski registar</item>
      <item>Marija Igrec, OIB 58908982341 punomoćnik sudionika u postupku PINUS društvo s ograničenom odgovornošću za izradu stolarije i građevinarstvo</item>
    </izvorni_sadrzaj>
    <derivirana_varijabla naziv="DomainObject.Predmet.OstaliListFormatedOIB_1">
      <item>Sudski registar</item>
      <item>Marija Igrec, OIB 58908982341 punomoćnik sudionika u postupku PINUS društvo s ograničenom odgovornošću za izradu stolarije i građevinarstvo</item>
    </derivirana_varijabla>
  </DomainObject.Predmet.OstaliListFormatedOIB>
  <DomainObject.Predmet.OstaliListFormatedWithAdress>
    <izvorni_sadrzaj>
      <item>Sudski registar</item>
      <item>Marija Igrec, Augusta Lisičaka 4, 42204 Beretinec punomoćnik sudionika u postupku PINUS društvo s ograničenom odgovornošću za izradu stolarije i građevinarstvo</item>
    </izvorni_sadrzaj>
    <derivirana_varijabla naziv="DomainObject.Predmet.OstaliListFormatedWithAdress_1">
      <item>Sudski registar</item>
      <item>Marija Igrec, Augusta Lisičaka 4, 42204 Beretinec punomoćnik sudionika u postupku PINUS društvo s ograničenom odgovornošću za izradu stolarije i građevinarstvo</item>
    </derivirana_varijabla>
  </DomainObject.Predmet.OstaliListFormatedWithAdress>
  <DomainObject.Predmet.OstaliListFormatedWithAdressOIB>
    <izvorni_sadrzaj>
      <item>Sudski registar</item>
      <item>Marija Igrec, OIB 58908982341, Augusta Lisičaka 4, 42204 Beretinec punomoćnik sudionika u postupku PINUS društvo s ograničenom odgovornošću za izradu stolarije i građevinarstvo</item>
    </izvorni_sadrzaj>
    <derivirana_varijabla naziv="DomainObject.Predmet.OstaliListFormatedWithAdressOIB_1">
      <item>Sudski registar</item>
      <item>Marija Igrec, OIB 58908982341, Augusta Lisičaka 4, 42204 Beretinec punomoćnik sudionika u postupku PINUS društvo s ograničenom odgovornošću za izradu stolarije i građevinarstvo</item>
    </derivirana_varijabla>
  </DomainObject.Predmet.OstaliListFormatedWithAdressOIB>
  <DomainObject.Predmet.OstaliListNazivFormated>
    <izvorni_sadrzaj>
      <item>Sudski registar</item>
      <item>Marija Igrec</item>
    </izvorni_sadrzaj>
    <derivirana_varijabla naziv="DomainObject.Predmet.OstaliListNazivFormated_1">
      <item>Sudski registar</item>
      <item>Marija Igrec</item>
    </derivirana_varijabla>
  </DomainObject.Predmet.OstaliListNazivFormated>
  <DomainObject.Predmet.OstaliListNazivFormatedOIB>
    <izvorni_sadrzaj>
      <item>Sudski registar</item>
      <item>Marija Igrec, OIB 58908982341</item>
    </izvorni_sadrzaj>
    <derivirana_varijabla naziv="DomainObject.Predmet.OstaliListNazivFormatedOIB_1">
      <item>Sudski registar</item>
      <item>Marija Igrec, OIB 58908982341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St-298/2016-5</izvorni_sadrzaj>
    <derivirana_varijabla naziv="DomainObject.PoslovniBrojDokumenta_1">St-298/2016-5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PINUS društvo s ograničenom odgovornošću za izradu stolarije i građevinarstvo</izvorni_sadrzaj>
    <derivirana_varijabla naziv="DomainObject.Predmet.ProtustrankaIDrugi_1">PINUS društvo s ograničenom odgovornošću za izradu stolarije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PINUS društvo s ograničenom odgovornošću za izradu stolarije i građevinarstvo, OIB 91616907512, Augusta Lisičaka 4, 42204 Beretinec</izvorni_sadrzaj>
    <derivirana_varijabla naziv="DomainObject.Predmet.ProtustrankaIDrugiAdressOIB_1">PINUS društvo s ograničenom odgovornošću za izradu stolarije i građevinarstvo, OIB 91616907512, Augusta Lisičaka 4,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PINUS društvo s ograničenom odgovornošću za izradu stolarije i građevinarstvo</item>
      <item>Sudski registar</item>
      <item>Marija Igrec</item>
    </izvorni_sadrzaj>
    <derivirana_varijabla naziv="DomainObject.Predmet.SudioniciListNaziv_1">
      <item>Financijska agencija</item>
      <item>PINUS društvo s ograničenom odgovornošću za izradu stolarije i građevinarstvo</item>
      <item>Sudski registar</item>
      <item>Marija Igrec</item>
    </derivirana_varijabla>
  </DomainObject.Predmet.SudioniciListNaziv>
  <DomainObject.Predmet.SudioniciListAdressOIB>
    <izvorni_sadrzaj>
      <item>Financijska agencija, OIB 85821130368, A. Cesarca 2,42000 Varaždin</item>
      <item>PINUS društvo s ograničenom odgovornošću za izradu stolarije i građevinarstvo, OIB 91616907512, Augusta Lisičaka 4,42204 Beretinec</item>
      <item>Sudski registar</item>
      <item>Marija Igrec, OIB 58908982341, Augusta Lisičaka 4,42204 Beretinec</item>
    </izvorni_sadrzaj>
    <derivirana_varijabla naziv="DomainObject.Predmet.SudioniciListAdressOIB_1">
      <item>Financijska agencija, OIB 85821130368, A. Cesarca 2,42000 Varaždin</item>
      <item>PINUS društvo s ograničenom odgovornošću za izradu stolarije i građevinarstvo, OIB 91616907512, Augusta Lisičaka 4,42204 Beretinec</item>
      <item>Sudski registar</item>
      <item>Marija Igrec, OIB 58908982341, Augusta Lisičaka 4,42204 Beretinec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D7452-845B-49A1-9D23-180F5CE2A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2717</properties:Characters>
  <properties:Lines>88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2016-06-17T06:56:00Z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