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1e59" w14:paraId="4471e59" w:rsidRDefault="007C0875" w:rsidP="007C0875" w:rsidR="007C0875">
      <w:pPr>
        <w:pStyle w:val="Naslov3"/>
        <w15:collapsed w:val="false"/>
      </w:pPr>
      <w:bookmarkStart w:name="_GoBack" w:id="0"/>
      <w:bookmarkEnd w:id="0"/>
    </w:p>
    <w:p w:rsidRDefault="007C0875" w:rsidP="007C0875" w:rsidR="007C0875">
      <w:pPr>
        <w:pStyle w:val="SudNaziv"/>
      </w:pPr>
    </w:p>
    <w:p w:rsidRDefault="007C0875" w:rsidP="007C0875" w:rsidR="007C0875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0875" w:rsidP="007C0875" w:rsidR="007C0875">
      <w:pPr>
        <w:pStyle w:val="SudSjedite"/>
      </w:pPr>
      <w:r>
        <w:t>REPUBLIKA HRVATSKA</w:t>
      </w:r>
    </w:p>
    <w:p w:rsidRDefault="007C0875" w:rsidP="007C0875" w:rsidR="007C0875">
      <w:pPr>
        <w:pStyle w:val="SudSjedite"/>
      </w:pPr>
      <w:r>
        <w:t>TRGOVAČKI SUD U OSIJEKU</w:t>
      </w:r>
    </w:p>
    <w:p w:rsidRDefault="007C0875" w:rsidP="007C0875" w:rsidR="007C0875">
      <w:pPr>
        <w:pStyle w:val="SudSjedite"/>
      </w:pPr>
      <w:r>
        <w:t>STALNA SLUŽBA U SLAVONSKOM BRODU</w:t>
      </w:r>
      <w:r>
        <w:tab/>
        <w:t>3 St</w:t>
      </w:r>
      <w:r w:rsidR="00B122C7">
        <w:t>-29/2011-365</w:t>
      </w:r>
    </w:p>
    <w:p w:rsidRDefault="007C0875" w:rsidP="007C0875" w:rsidR="007C0875">
      <w:pPr>
        <w:pStyle w:val="SudSjedite"/>
      </w:pPr>
      <w:r>
        <w:t>Trg pobjede 13</w:t>
      </w:r>
    </w:p>
    <w:p w:rsidRDefault="007C0875" w:rsidP="007C0875" w:rsidR="007C0875">
      <w:pPr>
        <w:pStyle w:val="SudSjedite"/>
      </w:pPr>
      <w:r>
        <w:t>35000 SLAVONSKI BROD</w:t>
      </w:r>
    </w:p>
    <w:p w:rsidRDefault="007C0875" w:rsidP="007C0875" w:rsidR="007C0875">
      <w:pPr>
        <w:pStyle w:val="SudSjedite"/>
      </w:pPr>
    </w:p>
    <w:p w:rsidRDefault="007C0875" w:rsidP="007C0875" w:rsidR="007C0875" w:rsidRPr="007C0875">
      <w:pPr>
        <w:pStyle w:val="SudSjedite"/>
        <w:rPr>
          <w:b/>
        </w:rPr>
      </w:pPr>
      <w:r w:rsidRPr="007C0875">
        <w:rPr>
          <w:b/>
        </w:rPr>
        <w:t xml:space="preserve">                                                       O B A V I J E S T</w:t>
      </w:r>
    </w:p>
    <w:p w:rsidRDefault="007C0875" w:rsidP="007C0875" w:rsidR="007C0875">
      <w:pPr>
        <w:pStyle w:val="SudSjedite"/>
      </w:pPr>
    </w:p>
    <w:p w:rsidRDefault="007C0875" w:rsidP="00B122C7" w:rsidR="007C0875">
      <w:pPr>
        <w:pStyle w:val="SudSjedite"/>
        <w:jc w:val="both"/>
      </w:pPr>
      <w:r>
        <w:t>TRGOVAČKI SUD U OSIJEKU, STALNA SLUŽBA U SLAVONSKOM BRODU, po stečajnom sucu Danieli Martini Maoduš u stečajnom pos</w:t>
      </w:r>
      <w:r w:rsidR="00B122C7">
        <w:t>tupku koji se vodi nad dužnikom</w:t>
      </w:r>
      <w:r>
        <w:t xml:space="preserve">  </w:t>
      </w:r>
      <w:r w:rsidR="00B122C7">
        <w:t>D.I.STJEPAN SEKULIĆ d.o.o. u stečaju, Nova Gradiška, zastupano po stečajnom upravitelju Zdenku Bešliću</w:t>
      </w:r>
      <w:r>
        <w:t>, dana 18.  siječnja 2017.</w:t>
      </w:r>
    </w:p>
    <w:p w:rsidRDefault="007C0875" w:rsidP="007C0875" w:rsidR="007C0875">
      <w:pPr>
        <w:pStyle w:val="SudSjedite"/>
      </w:pPr>
    </w:p>
    <w:p w:rsidRDefault="007C0875" w:rsidP="007C0875" w:rsidR="007C0875">
      <w:pPr>
        <w:pStyle w:val="SudSjedite"/>
      </w:pPr>
      <w:r>
        <w:t xml:space="preserve">                                                          Objavljuje</w:t>
      </w:r>
    </w:p>
    <w:p w:rsidRDefault="007C0875" w:rsidP="007C0875" w:rsidR="007C0875">
      <w:pPr>
        <w:pStyle w:val="SudSjedite"/>
      </w:pPr>
    </w:p>
    <w:p w:rsidRDefault="007C0875" w:rsidP="007C0875" w:rsidR="007C0875" w:rsidRPr="007C0875">
      <w:pPr>
        <w:pStyle w:val="SudSjedite"/>
        <w:jc w:val="both"/>
        <w:rPr>
          <w:color w:val="FF0000"/>
        </w:rPr>
      </w:pPr>
      <w:r>
        <w:t xml:space="preserve">da je u postupku stečaja nad dužnikom </w:t>
      </w:r>
      <w:r w:rsidR="00B122C7">
        <w:t>D.I.STJEPAN SEKULIĆ d.o.o. u stečaju, Nova Gradiška</w:t>
      </w:r>
      <w:r>
        <w:t xml:space="preserve">, stečajnom upravitelju </w:t>
      </w:r>
      <w:r w:rsidR="00B122C7">
        <w:t>Zdenku Bešliću</w:t>
      </w:r>
      <w:r>
        <w:t>, rješenjem, poslovni broj: St-</w:t>
      </w:r>
      <w:r w:rsidR="00B122C7">
        <w:t>29/2011-363</w:t>
      </w:r>
      <w:r>
        <w:t xml:space="preserve"> od 18. siječnja 2017. odobren obračun stvarinih troškova za </w:t>
      </w:r>
      <w:r w:rsidRPr="007C0875">
        <w:t xml:space="preserve">razdoblje </w:t>
      </w:r>
      <w:r w:rsidR="00B122C7">
        <w:t>od 1.12.2012.-31.10.2013.</w:t>
      </w:r>
    </w:p>
    <w:p w:rsidRDefault="007C0875" w:rsidP="007C0875" w:rsidR="007C0875">
      <w:pPr>
        <w:pStyle w:val="SudSjedite"/>
        <w:jc w:val="both"/>
      </w:pPr>
      <w:r>
        <w:t>Svi zainteresirani vjerovnici u pisarnici ovog Suda (soba br. 73/III) mogu izvršiti uvid u potpuni tekst rješenja.</w:t>
      </w:r>
    </w:p>
    <w:p w:rsidRDefault="007C0875" w:rsidP="007C0875" w:rsidR="007C0875">
      <w:pPr>
        <w:jc w:val="both"/>
      </w:pPr>
      <w:r>
        <w:t xml:space="preserve">Protiv rješenja dopuštena je žalba u roku od 8 dana  koji rok počinje teći  istekom osmog dana od dana stavljanja  obavijesti o  rješenju na oglasnu ploču suda. Žalba se upućuje Trgovačkom sudu u Osijeku Stalna služba u </w:t>
      </w:r>
      <w:proofErr w:type="spellStart"/>
      <w:r>
        <w:t>Slav.Brodu</w:t>
      </w:r>
      <w:proofErr w:type="spellEnd"/>
      <w:r>
        <w:t xml:space="preserve"> u tri primjerka, a o žalbi odlučuje Visoki trgovački sud RH Zagreb. </w:t>
      </w:r>
    </w:p>
    <w:p w:rsidRDefault="007C0875" w:rsidP="007C0875" w:rsidR="007C0875">
      <w:pPr>
        <w:pStyle w:val="SudSjedite"/>
      </w:pPr>
    </w:p>
    <w:p w:rsidRDefault="007C0875" w:rsidP="007C0875" w:rsidR="007C0875">
      <w:pPr>
        <w:pStyle w:val="SudSjedite"/>
      </w:pPr>
      <w:r>
        <w:t>U Slavonskom Brodu 18.  siječnja 2017.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   STEČAJNI SUDAC: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Daniela Martini Maoduš</w:t>
      </w:r>
    </w:p>
    <w:p w:rsidRDefault="007C0875" w:rsidP="007C0875" w:rsidR="007C0875">
      <w:pPr>
        <w:pStyle w:val="SudSjedite"/>
      </w:pPr>
      <w:r>
        <w:t xml:space="preserve"> </w:t>
      </w:r>
    </w:p>
    <w:p w:rsidRDefault="007C0875" w:rsidP="007C0875" w:rsidR="007C0875">
      <w:pPr>
        <w:pStyle w:val="SudSjedite"/>
      </w:pPr>
    </w:p>
    <w:p w:rsidRDefault="007C0875" w:rsidP="007C0875" w:rsidR="007C0875">
      <w:pPr>
        <w:pStyle w:val="SudSjedite"/>
      </w:pPr>
    </w:p>
    <w:p w:rsidRDefault="007C0875" w:rsidP="007C0875" w:rsidR="007C0875">
      <w:pPr>
        <w:pStyle w:val="SudSjedite"/>
      </w:pPr>
    </w:p>
    <w:p w:rsidRDefault="007C0875" w:rsidP="007C0875" w:rsidR="007C0875">
      <w:pPr>
        <w:pStyle w:val="SudSjedite"/>
      </w:pPr>
      <w:r>
        <w:t>Objaviti na eOglasnoj ploči</w:t>
      </w:r>
      <w:r>
        <w:tab/>
      </w:r>
    </w:p>
    <w:p w:rsidRDefault="007C0875" w:rsidP="007C0875" w:rsidR="007C0875">
      <w:pPr>
        <w:pStyle w:val="Naslovdokumenta"/>
      </w:pPr>
    </w:p>
    <w:p w:rsidRDefault="007C0875" w:rsidP="007C0875" w:rsidR="007C0875">
      <w:pPr>
        <w:pStyle w:val="Poetniodjeljak"/>
      </w:pPr>
    </w:p>
    <w:p w:rsidRDefault="007C0875" w:rsidP="007C0875" w:rsidR="007C0875">
      <w:pPr>
        <w:pStyle w:val="NormaleSPIS"/>
        <w:rPr>
          <w:noProof/>
        </w:rPr>
      </w:pPr>
    </w:p>
    <w:p w:rsidRDefault="007C0875" w:rsidP="007C0875" w:rsidR="007C0875">
      <w:pPr>
        <w:pStyle w:val="ZapisniarPotpis"/>
      </w:pPr>
    </w:p>
    <w:p w:rsidRDefault="00BE4656" w:rsidR="00BE4656"/>
    <w:sectPr w:rsidR="00BE46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875"/>
    <w:rsid w:val="00606E92"/>
    <w:rsid w:val="007C0875"/>
    <w:rsid w:val="00B122C7"/>
    <w:rsid w:val="00BE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0875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C087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7C0875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C087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6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E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E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E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E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0875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C087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7C0875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C087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6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E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E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E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E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32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X, XI  dio kod suca</izvorni_sadrzaj>
    <derivirana_varijabla naziv="DomainObject.Predmet.PrimjedbaSuca_1">VIII, IX , X, XI 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185</properties:Words>
  <properties:Characters>1029</properties:Characters>
  <properties:Lines>40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2017-01-18T13:20:00Z</dcterms:created>
  <dc:creator>wsadmin</dc:creator>
  <cp:lastModifiedBy>wsadmin</cp:lastModifiedBy>
  <cp:lastPrinted>2017-01-18T13:22:00Z</cp:lastPrinted>
  <dcterms:modified xmlns:xsi="http://www.w3.org/2001/XMLSchema-instance" xsi:type="dcterms:W3CDTF">2017-01-18T13:30:00Z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