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a90d" w14:paraId="7bea90d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B82F91" w:rsidP="001B4ACB" w:rsidR="00B82F91">
      <w:pPr>
        <w:ind w:left="5040"/>
        <w:jc w:val="right"/>
      </w:pPr>
      <w:r>
        <w:t>IVANA BAŽDARIĆ</w:t>
      </w:r>
    </w:p>
    <w:p w:rsidRDefault="00B82F91" w:rsidP="001B4ACB" w:rsidR="001F3684">
      <w:pPr>
        <w:ind w:left="5040"/>
        <w:jc w:val="right"/>
      </w:pPr>
      <w:r>
        <w:t xml:space="preserve"> Učiteljice Katice Radošević 3</w:t>
      </w:r>
    </w:p>
    <w:p w:rsidRDefault="00B82F91" w:rsidP="001B4ACB" w:rsidR="00B82F91">
      <w:pPr>
        <w:ind w:left="5040"/>
        <w:jc w:val="right"/>
      </w:pPr>
      <w:r>
        <w:t>Novigrad</w:t>
      </w:r>
    </w:p>
    <w:p w:rsidRDefault="00964D8E" w:rsidP="001B4ACB" w:rsidR="00964D8E" w:rsidRPr="00B0613D">
      <w:pPr>
        <w:ind w:left="5040"/>
        <w:jc w:val="right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B82F91">
        <w:t>804</w:t>
      </w:r>
      <w:r>
        <w:t>/16-</w:t>
      </w:r>
      <w:r w:rsidR="002B71C4">
        <w:t>4</w:t>
      </w:r>
      <w:r>
        <w:t xml:space="preserve"> od </w:t>
      </w:r>
      <w:r w:rsidR="00B82F91">
        <w:t>01. lipnja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B82F91">
        <w:t>VOX d.o.o., Zadar, Ulica Bregdetti 23, OIB: 53564014573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C4E0B">
        <w:t>10</w:t>
      </w:r>
      <w:r w:rsidR="008C71F3">
        <w:t>,</w:t>
      </w:r>
      <w:r w:rsidR="00B82F91">
        <w:t>40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C4E0B">
        <w:t>10</w:t>
      </w:r>
      <w:r w:rsidR="008C71F3">
        <w:t>,</w:t>
      </w:r>
      <w:r w:rsidR="00B82F91">
        <w:t>42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82F91">
        <w:t>01.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FC4E0B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290791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B82F91">
      <w:rPr>
        <w:b/>
        <w:bCs/>
        <w:sz w:val="28"/>
      </w:rPr>
      <w:t>804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B4ACB"/>
    <w:rsid w:val="001C1A94"/>
    <w:rsid w:val="001C637E"/>
    <w:rsid w:val="001D39D6"/>
    <w:rsid w:val="001D4440"/>
    <w:rsid w:val="001F3684"/>
    <w:rsid w:val="00201F8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B71C4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365E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E5C15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C7069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B778C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64D8E"/>
    <w:rsid w:val="0097778C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82F91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C4E0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5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5E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5E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5E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5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5E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5E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5E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d.o.o. za djelatnost televizije</izvorni_sadrzaj>
    <derivirana_varijabla naziv="DomainObject.Predmet.ProtustrankaFormated_1">  VOX d.o.o. za djelatnost televizije</derivirana_varijabla>
  </DomainObject.Predmet.ProtustrankaFormated>
  <DomainObject.Predmet.ProtustrankaFormatedOIB>
    <izvorni_sadrzaj>  VOX d.o.o. za djelatnost televizije, OIB 53564014573</izvorni_sadrzaj>
    <derivirana_varijabla naziv="DomainObject.Predmet.ProtustrankaFormatedOIB_1">  VOX d.o.o. za djelatnost televizije, OIB 53564014573</derivirana_varijabla>
  </DomainObject.Predmet.ProtustrankaFormatedOIB>
  <DomainObject.Predmet.ProtustrankaFormatedWithAdress>
    <izvorni_sadrzaj> VOX d.o.o. za djelatnost televizije, Ulica Bregdetti 23, 23000 Zadar</izvorni_sadrzaj>
    <derivirana_varijabla naziv="DomainObject.Predmet.ProtustrankaFormatedWithAdress_1"> VOX d.o.o. za djelatnost televizije, Ulica Bregdetti 23, 23000 Zadar</derivirana_varijabla>
  </DomainObject.Predmet.ProtustrankaFormatedWithAdress>
  <DomainObject.Predmet.ProtustrankaFormatedWithAdressOIB>
    <izvorni_sadrzaj> VOX d.o.o. za djelatnost televizije, OIB 53564014573, Ulica Bregdetti 23, 23000 Zadar</izvorni_sadrzaj>
    <derivirana_varijabla naziv="DomainObject.Predmet.ProtustrankaFormatedWithAdressOIB_1"> VOX d.o.o. za djelatnost televizije, OIB 53564014573, Ulica Bregdetti 23, 23000 Zadar</derivirana_varijabla>
  </DomainObject.Predmet.ProtustrankaFormatedWithAdressOIB>
  <DomainObject.Predmet.ProtustrankaWithAdress>
    <izvorni_sadrzaj>VOX d.o.o. za djelatnost televizije Ulica Bregdetti 23, 23000 Zadar</izvorni_sadrzaj>
    <derivirana_varijabla naziv="DomainObject.Predmet.ProtustrankaWithAdress_1">VOX d.o.o. za djelatnost televizije Ulica Bregdetti 23, 23000 Zadar</derivirana_varijabla>
  </DomainObject.Predmet.ProtustrankaWithAdress>
  <DomainObject.Predmet.ProtustrankaWithAdressOIB>
    <izvorni_sadrzaj>VOX d.o.o. za djelatnost televizije, OIB 53564014573, Ulica Bregdetti 23, 23000 Zadar</izvorni_sadrzaj>
    <derivirana_varijabla naziv="DomainObject.Predmet.ProtustrankaWithAdressOIB_1">VOX d.o.o. za djelatnost televizije, OIB 53564014573, Ulica Bregdetti 23, 23000 Zadar</derivirana_varijabla>
  </DomainObject.Predmet.ProtustrankaWithAdressOIB>
  <DomainObject.Predmet.ProtustrankaNazivFormated>
    <izvorni_sadrzaj>VOX d.o.o. za djelatnost televizije</izvorni_sadrzaj>
    <derivirana_varijabla naziv="DomainObject.Predmet.ProtustrankaNazivFormated_1">VOX d.o.o. za djelatnost televizije</derivirana_varijabla>
  </DomainObject.Predmet.ProtustrankaNazivFormated>
  <DomainObject.Predmet.ProtustrankaNazivFormatedOIB>
    <izvorni_sadrzaj>VOX d.o.o. za djelatnost televizije, OIB 53564014573</izvorni_sadrzaj>
    <derivirana_varijabla naziv="DomainObject.Predmet.ProtustrankaNazivFormatedOIB_1">VOX d.o.o. za djelatnost televizije, OIB 53564014573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VOX d.o.o. za djelatnost televizije</item>
    </izvorni_sadrzaj>
    <derivirana_varijabla naziv="DomainObject.Predmet.ProtuStrankaListFormated_1">
      <item>VOX d.o.o. za djelatnost televizije</item>
    </derivirana_varijabla>
  </DomainObject.Predmet.ProtuStrankaListFormated>
  <DomainObject.Predmet.ProtuStrankaListFormatedOIB>
    <izvorni_sadrzaj>
      <item>VOX d.o.o. za djelatnost televizije, OIB 53564014573</item>
    </izvorni_sadrzaj>
    <derivirana_varijabla naziv="DomainObject.Predmet.ProtuStrankaListFormatedOIB_1">
      <item>VOX d.o.o. za djelatnost televizije, OIB 53564014573</item>
    </derivirana_varijabla>
  </DomainObject.Predmet.ProtuStrankaListFormatedOIB>
  <DomainObject.Predmet.ProtuStrankaListFormatedWithAdress>
    <izvorni_sadrzaj>
      <item>VOX d.o.o. za djelatnost televizije, Ulica Bregdetti 23, 23000 Zadar</item>
    </izvorni_sadrzaj>
    <derivirana_varijabla naziv="DomainObject.Predmet.ProtuStrankaListFormatedWithAdress_1">
      <item>VOX d.o.o. za djelatnost televizije, Ulica Bregdetti 23, 23000 Zadar</item>
    </derivirana_varijabla>
  </DomainObject.Predmet.ProtuStrankaListFormatedWithAdress>
  <DomainObject.Predmet.ProtuStrankaListFormatedWithAdressOIB>
    <izvorni_sadrzaj>
      <item>VOX d.o.o. za djelatnost televizije, OIB 53564014573, Ulica Bregdetti 23, 23000 Zadar</item>
    </izvorni_sadrzaj>
    <derivirana_varijabla naziv="DomainObject.Predmet.ProtuStrankaListFormatedWithAdressOIB_1">
      <item>VOX d.o.o. za djelatnost televizije, OIB 53564014573, Ulica Bregdetti 23, 23000 Zadar</item>
    </derivirana_varijabla>
  </DomainObject.Predmet.ProtuStrankaListFormatedWithAdressOIB>
  <DomainObject.Predmet.ProtuStrankaListNazivFormated>
    <izvorni_sadrzaj>
      <item>VOX d.o.o. za djelatnost televizije</item>
    </izvorni_sadrzaj>
    <derivirana_varijabla naziv="DomainObject.Predmet.ProtuStrankaListNazivFormated_1">
      <item>VOX d.o.o. za djelatnost televizije</item>
    </derivirana_varijabla>
  </DomainObject.Predmet.ProtuStrankaListNazivFormated>
  <DomainObject.Predmet.ProtuStrankaListNazivFormatedOIB>
    <izvorni_sadrzaj>
      <item>VOX d.o.o. za djelatnost televizije, OIB 53564014573</item>
    </izvorni_sadrzaj>
    <derivirana_varijabla naziv="DomainObject.Predmet.ProtuStrankaListNazivFormatedOIB_1">
      <item>VOX d.o.o. za djelatnost televizije, OIB 53564014573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VOX d.o.o. za djelatnost televizije</izvorni_sadrzaj>
    <derivirana_varijabla naziv="DomainObject.Predmet.ProtustrankaIDrugi_1">VOX d.o.o. za djelatnost televizije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VOX d.o.o. za djelatnost televizije, OIB 53564014573, Ulica Bregdetti 23, 23000 Zadar</izvorni_sadrzaj>
    <derivirana_varijabla naziv="DomainObject.Predmet.ProtustrankaIDrugiAdressOIB_1">VOX d.o.o. za djelatnost televizije, OIB 53564014573, Ulica Bregdetti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d.o.o. za djelatnost televizije</item>
      <item>Ivana Baždarić</item>
    </izvorni_sadrzaj>
    <derivirana_varijabla naziv="DomainObject.Predmet.SudioniciListNaziv_1">
      <item>FINA</item>
      <item>VOX d.o.o. za djelatnost televizije</item>
      <item>Ivana Baždarić</item>
    </derivirana_varijabla>
  </DomainObject.Predmet.SudioniciListNaziv>
  <DomainObject.Predmet.SudioniciListAdressOIB>
    <izvorni_sadrzaj>
      <item>FINA, OIB 85821130368</item>
      <item>VOX d.o.o. za djelatnost televizije, OIB 53564014573, Ulica Bregdetti 23,23000 Zadar</item>
      <item>Ivana Baždarić, OIB 78796696649, Učiteljice Katice Radošević 3,23312 Novigrad</item>
    </izvorni_sadrzaj>
    <derivirana_varijabla naziv="DomainObject.Predmet.SudioniciListAdressOIB_1">
      <item>FINA, OIB 85821130368</item>
      <item>VOX d.o.o. za djelatnost televizije, OIB 53564014573, Ulica Bregdetti 23,23000 Zadar</item>
      <item>Ivana Baždarić, OIB 78796696649, Učiteljice Katice Radošević 3,23312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53564014573</item>
      <item>, OIB 78796696649</item>
    </izvorni_sadrzaj>
    <derivirana_varijabla naziv="DomainObject.Predmet.SudioniciListNazivOIB_1">
      <item>, OIB 85821130368</item>
      <item>, OIB 53564014573</item>
      <item>, OIB 78796696649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C7AC4F-D308-48DF-B8B8-E264D60846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869</properties:Characters>
  <properties:Lines>31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2016-05-31T11:45:00Z</dcterms:created>
  <dc:creator>Ardena Bajlo</dc:creator>
  <cp:lastModifiedBy>wsadmin</cp:lastModifiedBy>
  <cp:lastPrinted>2016-05-27T07:07:00Z</cp:lastPrinted>
  <dcterms:modified xmlns:xsi="http://www.w3.org/2001/XMLSchema-instance" xsi:type="dcterms:W3CDTF">2016-06-01T10:53:00Z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